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DD1F5" w14:textId="77777777" w:rsidR="00120682" w:rsidRDefault="00120682" w:rsidP="001206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R5s240465</w:t>
      </w:r>
      <w:r>
        <w:rPr>
          <w:b/>
          <w:i/>
          <w:noProof/>
          <w:sz w:val="28"/>
        </w:rPr>
        <w:fldChar w:fldCharType="end"/>
      </w:r>
    </w:p>
    <w:p w14:paraId="45BCAB53" w14:textId="77777777" w:rsidR="00120682" w:rsidRDefault="00120682" w:rsidP="001206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0682" w14:paraId="54DEA6D7" w14:textId="77777777" w:rsidTr="006B1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56AC9" w14:textId="77777777" w:rsidR="00120682" w:rsidRDefault="00120682" w:rsidP="006B12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0682" w14:paraId="0AD5FD2C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36FD3" w14:textId="77777777" w:rsidR="00120682" w:rsidRDefault="00120682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0682" w14:paraId="1051560F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E3CDA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72C0A61D" w14:textId="77777777" w:rsidTr="006B12B6">
        <w:tc>
          <w:tcPr>
            <w:tcW w:w="142" w:type="dxa"/>
            <w:tcBorders>
              <w:left w:val="single" w:sz="4" w:space="0" w:color="auto"/>
            </w:tcBorders>
          </w:tcPr>
          <w:p w14:paraId="1B5F2F47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889E" w14:textId="77777777" w:rsidR="00120682" w:rsidRPr="00410371" w:rsidRDefault="00120682" w:rsidP="006B12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76D65D" w14:textId="77777777" w:rsidR="00120682" w:rsidRDefault="00120682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0A73C4" w14:textId="77777777" w:rsidR="00120682" w:rsidRPr="00410371" w:rsidRDefault="00120682" w:rsidP="006B12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081913" w14:textId="77777777" w:rsidR="00120682" w:rsidRDefault="00120682" w:rsidP="006B1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B68C79" w14:textId="77777777" w:rsidR="00120682" w:rsidRPr="00410371" w:rsidRDefault="00120682" w:rsidP="006B12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37DBFE" w14:textId="77777777" w:rsidR="00120682" w:rsidRDefault="00120682" w:rsidP="006B1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F852C" w14:textId="77777777" w:rsidR="00120682" w:rsidRPr="00410371" w:rsidRDefault="00120682" w:rsidP="006B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A4EA63" w14:textId="77777777" w:rsidR="00120682" w:rsidRDefault="00120682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120682" w14:paraId="2E2EB6D3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191AE" w14:textId="77777777" w:rsidR="00120682" w:rsidRDefault="00120682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120682" w14:paraId="1A78F019" w14:textId="77777777" w:rsidTr="006B1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2884BC" w14:textId="77777777" w:rsidR="00120682" w:rsidRPr="00F25D98" w:rsidRDefault="00120682" w:rsidP="006B1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0682" w14:paraId="05BE5C02" w14:textId="77777777" w:rsidTr="006B12B6">
        <w:tc>
          <w:tcPr>
            <w:tcW w:w="9641" w:type="dxa"/>
            <w:gridSpan w:val="9"/>
          </w:tcPr>
          <w:p w14:paraId="2C9FB3B8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DC7B1C" w14:textId="77777777" w:rsidR="00120682" w:rsidRDefault="00120682" w:rsidP="00120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0682" w14:paraId="784E612A" w14:textId="77777777" w:rsidTr="006B12B6">
        <w:tc>
          <w:tcPr>
            <w:tcW w:w="2835" w:type="dxa"/>
          </w:tcPr>
          <w:p w14:paraId="0F6BDED4" w14:textId="77777777" w:rsidR="00120682" w:rsidRDefault="00120682" w:rsidP="006B1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03605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3530D5" w14:textId="77777777" w:rsidR="00120682" w:rsidRDefault="00120682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F6579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4A3CF" w14:textId="77777777" w:rsidR="00120682" w:rsidRDefault="00120682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CEF4D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45322A" w14:textId="77777777" w:rsidR="00120682" w:rsidRDefault="00120682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A26340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680F7" w14:textId="77777777" w:rsidR="00120682" w:rsidRDefault="00120682" w:rsidP="006B1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27580" w14:textId="77777777" w:rsidR="00120682" w:rsidRDefault="00120682" w:rsidP="001206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0682" w14:paraId="7E79E8FF" w14:textId="77777777" w:rsidTr="006B12B6">
        <w:tc>
          <w:tcPr>
            <w:tcW w:w="9640" w:type="dxa"/>
            <w:gridSpan w:val="11"/>
          </w:tcPr>
          <w:p w14:paraId="7D92A968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1F161B9F" w14:textId="77777777" w:rsidTr="006B1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EC8655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42EB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NBIOT testcase 22.4.21 </w:t>
            </w:r>
            <w:r>
              <w:fldChar w:fldCharType="end"/>
            </w:r>
          </w:p>
        </w:tc>
      </w:tr>
      <w:tr w:rsidR="00120682" w14:paraId="1EB513D8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E2E6C1E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68E12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54B0E828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3C70E00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0E93F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20682" w14:paraId="3A1D95C1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1C7314E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B50F4" w14:textId="29B180CD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20682" w14:paraId="569A2BB3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1C06E35C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CF685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29F51DC9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738B54A1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AA630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066976" w14:textId="77777777" w:rsidR="00120682" w:rsidRDefault="00120682" w:rsidP="006B12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8AE87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C6901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2024-07-11</w:t>
            </w:r>
            <w:r>
              <w:rPr>
                <w:noProof/>
              </w:rPr>
              <w:fldChar w:fldCharType="end"/>
            </w:r>
          </w:p>
        </w:tc>
      </w:tr>
      <w:tr w:rsidR="00120682" w14:paraId="1DFBA967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3B847A5E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573386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60918C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C50A0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6DB669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5676E6C3" w14:textId="77777777" w:rsidTr="006B1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9E9681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00B4A6" w14:textId="77777777" w:rsidR="00120682" w:rsidRDefault="00120682" w:rsidP="006B12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1EF95A" w14:textId="77777777" w:rsidR="00120682" w:rsidRDefault="00120682" w:rsidP="006B1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E29D" w14:textId="77777777" w:rsidR="00120682" w:rsidRDefault="00120682" w:rsidP="006B12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2709C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20682" w14:paraId="41BC3E6D" w14:textId="77777777" w:rsidTr="006B1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FBBBB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B633" w14:textId="77777777" w:rsidR="00120682" w:rsidRDefault="00120682" w:rsidP="006B12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77E05" w14:textId="77777777" w:rsidR="00120682" w:rsidRDefault="00120682" w:rsidP="006B12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A6833" w14:textId="77777777" w:rsidR="00120682" w:rsidRPr="007C2097" w:rsidRDefault="00120682" w:rsidP="006B1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0682" w14:paraId="3FB4D605" w14:textId="77777777" w:rsidTr="006B12B6">
        <w:tc>
          <w:tcPr>
            <w:tcW w:w="1843" w:type="dxa"/>
          </w:tcPr>
          <w:p w14:paraId="6DB3A387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55A45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13ED0742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34633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12FB6" w14:textId="77777777" w:rsidR="00120682" w:rsidRDefault="00120682" w:rsidP="001206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current TTCN implementation for this testcase is for USER_PLANE state. </w:t>
            </w:r>
          </w:p>
          <w:p w14:paraId="290053A1" w14:textId="77777777" w:rsidR="00120682" w:rsidRDefault="00120682" w:rsidP="001206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As a result, with current TTCN implementation, Step 10a1 of 36.508 Table 8.1.5.2.3-1 gets executed even if condition S1_U_DataTransfer is set as FALSE.</w:t>
            </w:r>
          </w:p>
          <w:p w14:paraId="0C95114C" w14:textId="77777777" w:rsidR="00120682" w:rsidRDefault="00120682" w:rsidP="001206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is incorrect.</w:t>
            </w:r>
          </w:p>
          <w:p w14:paraId="2228D7D7" w14:textId="4DC540DD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Also, the 36.523-2 Table 4.1 does not indicate any dependence on USER_PLANE for this testcase.</w:t>
            </w:r>
          </w:p>
        </w:tc>
      </w:tr>
      <w:tr w:rsidR="00120682" w14:paraId="6D70965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C32A4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F71E1" w14:textId="77777777" w:rsidR="00120682" w:rsidRDefault="00120682" w:rsidP="00120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2E757E30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433AB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6373A" w14:textId="77777777" w:rsidR="00120682" w:rsidRDefault="00120682" w:rsidP="00120682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Instead of using the state USER_PLANE, used CONTROL_PLANE instead.</w:t>
            </w:r>
          </w:p>
          <w:p w14:paraId="3A7ED31B" w14:textId="3D9176D9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  <w:r>
              <w:t>Please see below.</w:t>
            </w:r>
          </w:p>
        </w:tc>
      </w:tr>
      <w:tr w:rsidR="00120682" w14:paraId="4CA433B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6C6EF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AB450" w14:textId="77777777" w:rsidR="00120682" w:rsidRDefault="00120682" w:rsidP="00120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472DC6A5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08E01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4A1BD" w14:textId="10894750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120682" w14:paraId="1DF369FB" w14:textId="77777777" w:rsidTr="006B12B6">
        <w:tc>
          <w:tcPr>
            <w:tcW w:w="2694" w:type="dxa"/>
            <w:gridSpan w:val="2"/>
          </w:tcPr>
          <w:p w14:paraId="422A92DD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109D7" w14:textId="77777777" w:rsidR="00120682" w:rsidRDefault="00120682" w:rsidP="00120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3D4EFBB8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572D0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26AFC" w14:textId="7D8191CA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22.4.21</w:t>
            </w:r>
          </w:p>
        </w:tc>
      </w:tr>
      <w:tr w:rsidR="00120682" w14:paraId="39F2100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A833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064A6" w14:textId="77777777" w:rsidR="00120682" w:rsidRDefault="00120682" w:rsidP="00120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5A343DB8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D4FE2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E5032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73F64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77C621" w14:textId="77777777" w:rsidR="00120682" w:rsidRDefault="00120682" w:rsidP="00120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F8C1EB" w14:textId="77777777" w:rsidR="00120682" w:rsidRDefault="00120682" w:rsidP="00120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682" w14:paraId="704CCB7D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0A485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452A3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32CA1" w14:textId="32597032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3E82B" w14:textId="77777777" w:rsidR="00120682" w:rsidRDefault="00120682" w:rsidP="00120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7EA1" w14:textId="19A6F817" w:rsidR="00120682" w:rsidRDefault="00120682" w:rsidP="00120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682" w14:paraId="617B929D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774EB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D349B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82B52" w14:textId="2C31FEDD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2E34D" w14:textId="77777777" w:rsidR="00120682" w:rsidRDefault="00120682" w:rsidP="00120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6B3C6" w14:textId="35884600" w:rsidR="00120682" w:rsidRDefault="00120682" w:rsidP="00120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682" w14:paraId="31EF6388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46926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2C806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05344" w14:textId="150B2FD1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71D4F" w14:textId="77777777" w:rsidR="00120682" w:rsidRDefault="00120682" w:rsidP="00120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C5617" w14:textId="47F237F4" w:rsidR="00120682" w:rsidRDefault="00120682" w:rsidP="00120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682" w14:paraId="0D3655F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3491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F888D" w14:textId="77777777" w:rsidR="00120682" w:rsidRDefault="00120682" w:rsidP="00120682">
            <w:pPr>
              <w:pStyle w:val="CRCoverPage"/>
              <w:spacing w:after="0"/>
              <w:rPr>
                <w:noProof/>
              </w:rPr>
            </w:pPr>
          </w:p>
        </w:tc>
      </w:tr>
      <w:tr w:rsidR="00120682" w14:paraId="3AA6D794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C251D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8C192" w14:textId="77777777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682" w:rsidRPr="008863B9" w14:paraId="4158FA2F" w14:textId="77777777" w:rsidTr="006B12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924EE" w14:textId="77777777" w:rsidR="00120682" w:rsidRPr="008863B9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A81F9" w14:textId="77777777" w:rsidR="00120682" w:rsidRPr="008863B9" w:rsidRDefault="00120682" w:rsidP="00120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682" w14:paraId="7D16EC99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2B6EB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000AD" w14:textId="77777777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A028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E1F8D66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036E0" w14:textId="77777777" w:rsidR="009478EE" w:rsidRDefault="009478EE" w:rsidP="009478EE">
      <w:pPr>
        <w:rPr>
          <w:noProof/>
        </w:rPr>
      </w:pPr>
    </w:p>
    <w:p w14:paraId="30C631C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158824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A84FD02" w14:textId="7903CFB5" w:rsidR="008E519B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519B" w:rsidRPr="00863EF6">
        <w:rPr>
          <w:rFonts w:ascii="Arial" w:hAnsi="Arial" w:cs="Arial"/>
          <w:iCs/>
        </w:rPr>
        <w:t>Table of Contents</w:t>
      </w:r>
      <w:r w:rsidR="008E519B">
        <w:tab/>
      </w:r>
      <w:r w:rsidR="008E519B">
        <w:fldChar w:fldCharType="begin"/>
      </w:r>
      <w:r w:rsidR="008E519B">
        <w:instrText xml:space="preserve"> PAGEREF _Toc171588244 \h </w:instrText>
      </w:r>
      <w:r w:rsidR="008E519B">
        <w:fldChar w:fldCharType="separate"/>
      </w:r>
      <w:r w:rsidR="008E519B">
        <w:t>2</w:t>
      </w:r>
      <w:r w:rsidR="008E519B">
        <w:fldChar w:fldCharType="end"/>
      </w:r>
    </w:p>
    <w:p w14:paraId="0AEB33D6" w14:textId="0BDF6924" w:rsidR="008E519B" w:rsidRDefault="008E51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3E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3E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_Toc171588245 \h </w:instrText>
      </w:r>
      <w:r>
        <w:fldChar w:fldCharType="separate"/>
      </w:r>
      <w:r>
        <w:t>2</w:t>
      </w:r>
      <w:r>
        <w:fldChar w:fldCharType="end"/>
      </w:r>
    </w:p>
    <w:p w14:paraId="7C3040C0" w14:textId="5F4F7F7E" w:rsidR="008E519B" w:rsidRDefault="008E51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3EF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3E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_Toc171588246 \h </w:instrText>
      </w:r>
      <w:r>
        <w:fldChar w:fldCharType="separate"/>
      </w:r>
      <w:r>
        <w:t>2</w:t>
      </w:r>
      <w:r>
        <w:fldChar w:fldCharType="end"/>
      </w:r>
    </w:p>
    <w:p w14:paraId="623105CD" w14:textId="0D8D0ABC" w:rsidR="008E519B" w:rsidRDefault="008E51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3EF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3EF6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_Toc171588247 \h </w:instrText>
      </w:r>
      <w:r>
        <w:fldChar w:fldCharType="separate"/>
      </w:r>
      <w:r>
        <w:t>2</w:t>
      </w:r>
      <w:r>
        <w:fldChar w:fldCharType="end"/>
      </w:r>
    </w:p>
    <w:p w14:paraId="2DF4454F" w14:textId="0DB873A6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17158824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0F13B22E" w14:textId="4897A45E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0C69BD">
        <w:rPr>
          <w:rFonts w:cs="Arial"/>
        </w:rPr>
        <w:t>24</w:t>
      </w:r>
      <w:r w:rsidRPr="00AF72A9">
        <w:rPr>
          <w:rFonts w:cs="Arial"/>
        </w:rPr>
        <w:t>wk</w:t>
      </w:r>
      <w:r w:rsidR="000C69BD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A7575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BCD98A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696599BA" w14:textId="77777777" w:rsidR="007A73E5" w:rsidRDefault="007A73E5" w:rsidP="007A73E5">
      <w:pPr>
        <w:rPr>
          <w:b/>
          <w:sz w:val="24"/>
          <w:lang w:eastAsia="ja-JP"/>
        </w:rPr>
      </w:pPr>
    </w:p>
    <w:p w14:paraId="79C76B3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1588246"/>
      <w:r w:rsidRPr="00854C55">
        <w:rPr>
          <w:b/>
        </w:rPr>
        <w:t>Corrections required</w:t>
      </w:r>
      <w:bookmarkEnd w:id="21"/>
      <w:bookmarkEnd w:id="22"/>
      <w:bookmarkEnd w:id="23"/>
    </w:p>
    <w:p w14:paraId="7269220D" w14:textId="4070C54C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1588247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4F0902">
        <w:rPr>
          <w:rFonts w:cs="Arial"/>
          <w:b/>
          <w:bCs/>
          <w:color w:val="000000"/>
          <w:lang w:val="en-US" w:eastAsia="en-GB"/>
        </w:rPr>
        <w:t>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927C2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3D57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0CBE" w14:textId="67DA6108" w:rsidR="004A40D5" w:rsidRPr="00E13853" w:rsidRDefault="00120682" w:rsidP="00206ED0">
            <w:pPr>
              <w:pStyle w:val="CRCoverPage"/>
              <w:spacing w:after="0"/>
              <w:rPr>
                <w:noProof/>
              </w:rPr>
            </w:pPr>
            <w:r w:rsidRPr="00120682">
              <w:rPr>
                <w:noProof/>
              </w:rPr>
              <w:t>f_TC_22_4_21_NBIOT</w:t>
            </w:r>
          </w:p>
        </w:tc>
      </w:tr>
      <w:tr w:rsidR="004A40D5" w14:paraId="00AA8708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41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984" w14:textId="77777777" w:rsidR="002D314D" w:rsidRDefault="002D314D" w:rsidP="002D314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current TTCN implementation for this testcase is for USER_PLANE state.</w:t>
            </w:r>
          </w:p>
          <w:p w14:paraId="71AF52BD" w14:textId="77777777" w:rsidR="002D314D" w:rsidRDefault="002D314D" w:rsidP="002D314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As a result, with current TTCN implementation, Step 10a1 of 36.508 Table 8.1.5.2.3-1 gets executed even if condition S1_U_DataTransfer is set as FALSE.</w:t>
            </w:r>
          </w:p>
          <w:p w14:paraId="698FA39A" w14:textId="393998FF" w:rsidR="002D314D" w:rsidRDefault="002D314D" w:rsidP="002D314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is incorrect.</w:t>
            </w:r>
          </w:p>
          <w:p w14:paraId="24558A62" w14:textId="46842E9A" w:rsidR="006E31A3" w:rsidRPr="00803546" w:rsidRDefault="002D314D" w:rsidP="002D314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Also, the 36.523-2 Table 4.1 does not indicate any dependence on USER_PLANE for this testcase.</w:t>
            </w:r>
          </w:p>
        </w:tc>
      </w:tr>
      <w:tr w:rsidR="004A40D5" w14:paraId="06B5A5C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E9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E19" w14:textId="77777777" w:rsidR="002D314D" w:rsidRDefault="002D314D" w:rsidP="002D314D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Instead of using the state USER_PLANE, used CONTROL_PLANE instead.</w:t>
            </w:r>
          </w:p>
          <w:p w14:paraId="21098EBD" w14:textId="6684A2C8" w:rsidR="00085F29" w:rsidRPr="00085F29" w:rsidRDefault="002D314D" w:rsidP="002D314D">
            <w:pPr>
              <w:pStyle w:val="CRCoverPage"/>
              <w:spacing w:after="0"/>
              <w:rPr>
                <w:rFonts w:cs="Arial"/>
              </w:rPr>
            </w:pPr>
            <w:r>
              <w:t>Please see below.</w:t>
            </w:r>
          </w:p>
        </w:tc>
      </w:tr>
      <w:tr w:rsidR="004A40D5" w14:paraId="165BE25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BC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24E" w14:textId="75E8CFE9" w:rsidR="004A40D5" w:rsidRPr="00CC39F9" w:rsidRDefault="002D314D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MBIOT_RRC_UserPlane.ttcn</w:t>
            </w:r>
            <w:proofErr w:type="spellEnd"/>
          </w:p>
        </w:tc>
      </w:tr>
      <w:tr w:rsidR="004A40D5" w14:paraId="4BBDA9B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02B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708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6252D0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B3CFA9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E929E2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96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function f_TC_22_4_21_NBIOT() runs on NBIOT_PTC</w:t>
            </w:r>
          </w:p>
          <w:p w14:paraId="30193DF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536AB32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SystemInformationBlockType2_NB_r13 v_SIB2;</w:t>
            </w:r>
          </w:p>
          <w:p w14:paraId="3F6890A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29821F3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//@sic R5-235472, R5-235331, R5-237126 sic@</w:t>
            </w:r>
          </w:p>
          <w:p w14:paraId="7FF3BAC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(c1, USER_PLANE);</w:t>
            </w:r>
          </w:p>
          <w:p w14:paraId="4451103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E75F7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value of T310 timer in SIB2</w:t>
            </w:r>
          </w:p>
          <w:p w14:paraId="6B45A05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v_SIB2 := f_NBIOT_CellInfo_GetSIB2(nbiot_Cell1);</w:t>
            </w:r>
          </w:p>
          <w:p w14:paraId="6924C9E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v_SIB2.ue_TimersAndConstants_r13.t310_r13 := ms2000;</w:t>
            </w:r>
          </w:p>
          <w:p w14:paraId="4362617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f_NBIOT_CellInfo_SetSIB2(nbiot_Cell1, v_SIB2);</w:t>
            </w:r>
          </w:p>
          <w:p w14:paraId="30429F39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E32AFF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53F5319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f_NBIOT_CellConfig_Def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(nbiot_Cell1, USER_PLANE);</w:t>
            </w:r>
          </w:p>
          <w:p w14:paraId="007BFCC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9CCAA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2D179EF9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f_NBIOT_Preamble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(nbiot_Cell1, USER_PLANE);</w:t>
            </w:r>
          </w:p>
          <w:p w14:paraId="7E3A72CF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53682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1D030AE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E8751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E143E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1 levels according to row "T1" in Table 22.4.21.3.2-1.</w:t>
            </w:r>
          </w:p>
          <w:p w14:paraId="16F5FBF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f_NBIOT_SetCellPower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tsc_NonSuitableOffNBIOTCellRS_EPRE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D0C5F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46A5C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52036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1.5 s.</w:t>
            </w:r>
          </w:p>
          <w:p w14:paraId="7F587C6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(1.5);</w:t>
            </w:r>
          </w:p>
          <w:p w14:paraId="00A93EEF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DFFD4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703D42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1 levels according to row "T0" in Table 22.4.21.3.2-1.</w:t>
            </w:r>
          </w:p>
          <w:p w14:paraId="18EE8EE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f_NBIOT_SetCellPower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(nbiot_Cell1, -85);</w:t>
            </w:r>
          </w:p>
          <w:p w14:paraId="12ECBFE9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8B038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312CFC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5s.</w:t>
            </w:r>
          </w:p>
          <w:p w14:paraId="73BA8DB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UE transmits any signalling message, this will be picked up in the Default Behaviour</w:t>
            </w:r>
          </w:p>
          <w:p w14:paraId="56DB7FB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14:paraId="3DBE9DD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B91FB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02593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f_NBIOT_Capability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(nbiot_Cell1, USER_PLANE);</w:t>
            </w:r>
          </w:p>
          <w:p w14:paraId="3E25737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14:paraId="3DCC5A7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B6D80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88A4DBF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D583FB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56352E1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f_NBIOT_Postamble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(nbiot_Cell1, USER_PLANE, N2_CONNECTED);</w:t>
            </w:r>
          </w:p>
          <w:p w14:paraId="76232D6D" w14:textId="51361693" w:rsidR="00701B09" w:rsidRPr="00850B74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9CA9CE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CF330F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01B09" w:rsidRPr="00504291" w14:paraId="1F4D267D" w14:textId="77777777" w:rsidTr="00701B0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24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function f_TC_22_4_21_NBIOT() runs on NBIOT_PTC</w:t>
            </w:r>
          </w:p>
          <w:p w14:paraId="7ED8ED38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63117CC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SystemInformationBlockType2_NB_r13 v_SIB2;</w:t>
            </w:r>
          </w:p>
          <w:p w14:paraId="30ED76E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20F738C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//@sic R5-235472, R5-235331, R5-237126 sic@</w:t>
            </w:r>
          </w:p>
          <w:p w14:paraId="4749573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(c1,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 //WA#22_4_21 USER_PLANE --&gt; CONTROL_PLANE</w:t>
            </w:r>
          </w:p>
          <w:p w14:paraId="63A3088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8A39E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value of T310 timer in SIB2</w:t>
            </w:r>
          </w:p>
          <w:p w14:paraId="51DCCC4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v_SIB2 := f_NBIOT_CellInfo_GetSIB2(nbiot_Cell1);</w:t>
            </w:r>
          </w:p>
          <w:p w14:paraId="1E95ACD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v_SIB2.ue_TimersAndConstants_r13.t310_r13 := ms2000;</w:t>
            </w:r>
          </w:p>
          <w:p w14:paraId="6F1397E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f_NBIOT_CellInfo_SetSIB2(nbiot_Cell1, v_SIB2);</w:t>
            </w:r>
          </w:p>
          <w:p w14:paraId="5DB6774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0B4918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17FFF730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f_NBIOT_CellConfig_Def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 //WA#22_4_21 USER_PLANE --&gt; CONTROL_PLANE</w:t>
            </w:r>
          </w:p>
          <w:p w14:paraId="51BA9B4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E36DB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75F43860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f_NBIOT_Preamble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 //WA#22_4_21 USER_PLANE --&gt; CONTROL_PLANE</w:t>
            </w:r>
          </w:p>
          <w:p w14:paraId="3523BEA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56B9CE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522EE3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18F69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B9C7F0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1 levels according to row "T1" in Table 22.4.21.3.2-1.</w:t>
            </w:r>
          </w:p>
          <w:p w14:paraId="2238396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f_NBIOT_SetCellPower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tsc_NonSuitableOffNBIOTCellRS_EPRE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FED798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A1BE6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11791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1.5 s.</w:t>
            </w:r>
          </w:p>
          <w:p w14:paraId="79601A4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(1.5);</w:t>
            </w:r>
          </w:p>
          <w:p w14:paraId="76DC562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E2F47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6C90CF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1 levels according to row "T0" in Table 22.4.21.3.2-1.</w:t>
            </w:r>
          </w:p>
          <w:p w14:paraId="6A02245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f_NBIOT_SetCellPower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(nbiot_Cell1, -85);</w:t>
            </w:r>
          </w:p>
          <w:p w14:paraId="6F38C63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19170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4"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963D4B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5s.</w:t>
            </w:r>
          </w:p>
          <w:p w14:paraId="57BA2B8E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UE transmits any signalling message, this will be picked up in the Default Behaviour</w:t>
            </w:r>
          </w:p>
          <w:p w14:paraId="1C25C11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14:paraId="6F6DC61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55D478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C4F7B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f_NBIOT_Capability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 //WA#22_4_21 USER_PLANE --&gt; CONTROL_PLANE</w:t>
            </w:r>
          </w:p>
          <w:p w14:paraId="035F94C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14:paraId="04DA53D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CFC4B0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BB95C6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1A5AF9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6B20B27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f_NBIOT_Postamble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, N2_CONNECTED); //WA#22_4_21 USER_PLANE --&gt; CONTROL_PLANE</w:t>
            </w:r>
          </w:p>
          <w:p w14:paraId="540FF49A" w14:textId="606C2972" w:rsidR="00701B09" w:rsidRPr="00850B74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DCA4820" w14:textId="77777777" w:rsidR="001C6BC1" w:rsidRDefault="001C6BC1" w:rsidP="001E24E8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8F51A" w14:textId="77777777" w:rsidR="003D3DE5" w:rsidRDefault="003D3DE5">
      <w:r>
        <w:separator/>
      </w:r>
    </w:p>
  </w:endnote>
  <w:endnote w:type="continuationSeparator" w:id="0">
    <w:p w14:paraId="0E21AC9D" w14:textId="77777777"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BEB9D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F9477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D4AD2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37613" w14:textId="77777777" w:rsidR="003D3DE5" w:rsidRDefault="003D3DE5">
      <w:r>
        <w:separator/>
      </w:r>
    </w:p>
  </w:footnote>
  <w:footnote w:type="continuationSeparator" w:id="0">
    <w:p w14:paraId="3BD82283" w14:textId="77777777"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9428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95F7FC" wp14:editId="1B575C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29413B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95F7F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9413B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EDB4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8068B9" wp14:editId="363E2A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718F0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068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718F0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8B2B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9FB1063" wp14:editId="7FB05A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F71EA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FB106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F71EA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02D8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B83B44D" wp14:editId="76A8C0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05835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3B44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05835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77531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EC94E9" wp14:editId="091975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4583A9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EC94E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583A9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7304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CCEECB" wp14:editId="40F1AD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D77D7D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CEE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D77D7D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734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1272515">
    <w:abstractNumId w:val="20"/>
  </w:num>
  <w:num w:numId="3" w16cid:durableId="345444005">
    <w:abstractNumId w:val="8"/>
  </w:num>
  <w:num w:numId="4" w16cid:durableId="1757284137">
    <w:abstractNumId w:val="36"/>
  </w:num>
  <w:num w:numId="5" w16cid:durableId="54738764">
    <w:abstractNumId w:val="28"/>
  </w:num>
  <w:num w:numId="6" w16cid:durableId="1881818857">
    <w:abstractNumId w:val="32"/>
  </w:num>
  <w:num w:numId="7" w16cid:durableId="147870869">
    <w:abstractNumId w:val="11"/>
  </w:num>
  <w:num w:numId="8" w16cid:durableId="70854948">
    <w:abstractNumId w:val="34"/>
  </w:num>
  <w:num w:numId="9" w16cid:durableId="215700599">
    <w:abstractNumId w:val="19"/>
  </w:num>
  <w:num w:numId="10" w16cid:durableId="1823767379">
    <w:abstractNumId w:val="24"/>
  </w:num>
  <w:num w:numId="11" w16cid:durableId="808863967">
    <w:abstractNumId w:val="0"/>
  </w:num>
  <w:num w:numId="12" w16cid:durableId="635331294">
    <w:abstractNumId w:val="10"/>
  </w:num>
  <w:num w:numId="13" w16cid:durableId="674653399">
    <w:abstractNumId w:val="39"/>
  </w:num>
  <w:num w:numId="14" w16cid:durableId="870335336">
    <w:abstractNumId w:val="5"/>
  </w:num>
  <w:num w:numId="15" w16cid:durableId="576211202">
    <w:abstractNumId w:val="26"/>
  </w:num>
  <w:num w:numId="16" w16cid:durableId="1761295998">
    <w:abstractNumId w:val="23"/>
  </w:num>
  <w:num w:numId="17" w16cid:durableId="757600482">
    <w:abstractNumId w:val="25"/>
  </w:num>
  <w:num w:numId="18" w16cid:durableId="1036542296">
    <w:abstractNumId w:val="15"/>
  </w:num>
  <w:num w:numId="19" w16cid:durableId="738791616">
    <w:abstractNumId w:val="35"/>
  </w:num>
  <w:num w:numId="20" w16cid:durableId="1747458674">
    <w:abstractNumId w:val="30"/>
  </w:num>
  <w:num w:numId="21" w16cid:durableId="983267567">
    <w:abstractNumId w:val="38"/>
  </w:num>
  <w:num w:numId="22" w16cid:durableId="269314910">
    <w:abstractNumId w:val="27"/>
  </w:num>
  <w:num w:numId="23" w16cid:durableId="255745795">
    <w:abstractNumId w:val="16"/>
  </w:num>
  <w:num w:numId="24" w16cid:durableId="681325121">
    <w:abstractNumId w:val="21"/>
  </w:num>
  <w:num w:numId="25" w16cid:durableId="699552465">
    <w:abstractNumId w:val="6"/>
  </w:num>
  <w:num w:numId="26" w16cid:durableId="1522009630">
    <w:abstractNumId w:val="13"/>
  </w:num>
  <w:num w:numId="27" w16cid:durableId="1625772170">
    <w:abstractNumId w:val="18"/>
  </w:num>
  <w:num w:numId="28" w16cid:durableId="634137103">
    <w:abstractNumId w:val="1"/>
  </w:num>
  <w:num w:numId="29" w16cid:durableId="65500227">
    <w:abstractNumId w:val="2"/>
  </w:num>
  <w:num w:numId="30" w16cid:durableId="652563124">
    <w:abstractNumId w:val="17"/>
  </w:num>
  <w:num w:numId="31" w16cid:durableId="1838955618">
    <w:abstractNumId w:val="31"/>
  </w:num>
  <w:num w:numId="32" w16cid:durableId="659114377">
    <w:abstractNumId w:val="4"/>
  </w:num>
  <w:num w:numId="33" w16cid:durableId="1191185998">
    <w:abstractNumId w:val="9"/>
  </w:num>
  <w:num w:numId="34" w16cid:durableId="950744943">
    <w:abstractNumId w:val="7"/>
  </w:num>
  <w:num w:numId="35" w16cid:durableId="607736067">
    <w:abstractNumId w:val="3"/>
  </w:num>
  <w:num w:numId="36" w16cid:durableId="944923367">
    <w:abstractNumId w:val="29"/>
  </w:num>
  <w:num w:numId="37" w16cid:durableId="1403406501">
    <w:abstractNumId w:val="12"/>
  </w:num>
  <w:num w:numId="38" w16cid:durableId="626013893">
    <w:abstractNumId w:val="22"/>
  </w:num>
  <w:num w:numId="39" w16cid:durableId="302196457">
    <w:abstractNumId w:val="14"/>
  </w:num>
  <w:num w:numId="40" w16cid:durableId="645164841">
    <w:abstractNumId w:val="33"/>
  </w:num>
  <w:num w:numId="41" w16cid:durableId="1661225838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ACA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790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9BD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8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682"/>
    <w:rsid w:val="001209DE"/>
    <w:rsid w:val="001211F6"/>
    <w:rsid w:val="001212C7"/>
    <w:rsid w:val="0012136E"/>
    <w:rsid w:val="0012173B"/>
    <w:rsid w:val="00121AB1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4E8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170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463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1EC8"/>
    <w:rsid w:val="002D314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302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3D78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17B8"/>
    <w:rsid w:val="004E2E4B"/>
    <w:rsid w:val="004E348B"/>
    <w:rsid w:val="004E34DC"/>
    <w:rsid w:val="004E3C15"/>
    <w:rsid w:val="004F0155"/>
    <w:rsid w:val="004F0902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6C9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36F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0036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644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1B09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3E4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1E24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183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238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19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3D5"/>
    <w:rsid w:val="009C75AF"/>
    <w:rsid w:val="009D05CC"/>
    <w:rsid w:val="009D075B"/>
    <w:rsid w:val="009D081A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7AF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4EF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3D00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63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1AB1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04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A52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2CEE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3D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046B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0F10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82A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1E22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B6B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3C995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H4VU7HTV54JD-1231737843-1325</_dlc_DocId>
    <_dlc_DocIdUrl xmlns="05fef6b6-48ff-4793-a586-dff4857ec2fd">
      <Url>https://sharepoint.rsint.net/teams/MRT_Dev/_layouts/15/DocIdRedir.aspx?ID=H4VU7HTV54JD-1231737843-1325</Url>
      <Description>H4VU7HTV54JD-1231737843-1325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A535C6-600E-48E8-83D1-4CFC94BB11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1054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22</cp:revision>
  <cp:lastPrinted>1900-01-01T00:00:00Z</cp:lastPrinted>
  <dcterms:created xsi:type="dcterms:W3CDTF">2024-07-02T11:36:00Z</dcterms:created>
  <dcterms:modified xsi:type="dcterms:W3CDTF">2024-07-11T10:09:00Z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0403dcbb-412c-4860-9cdb-f852a40f73d7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