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SOR test case 6.3.1.7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E8CC1E" w:rsidR="001E41F3" w:rsidRDefault="00B754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0C18C" w:rsidR="001E41F3" w:rsidRDefault="00E41C45">
            <w:pPr>
              <w:pStyle w:val="CRCoverPage"/>
              <w:spacing w:after="0"/>
              <w:ind w:left="100"/>
              <w:rPr>
                <w:noProof/>
              </w:rPr>
            </w:pPr>
            <w:r w:rsidRPr="00E41C45">
              <w:rPr>
                <w:noProof/>
              </w:rPr>
              <w:t>As per the test procedure, at step17Aa1, UE will establish PDU sessions based on pc_noOf_PDUsSameConnection if 5GS registration type is set as Initial Registration in step 6. However, the current TTCN expect the establishment of PDU sessions as specified in pc_noOf_PDUsSameConnection irrespective of the 5GS registration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0714CB" w:rsidR="001E41F3" w:rsidRDefault="00E41C45">
            <w:pPr>
              <w:pStyle w:val="CRCoverPage"/>
              <w:spacing w:after="0"/>
              <w:ind w:left="100"/>
              <w:rPr>
                <w:noProof/>
              </w:rPr>
            </w:pPr>
            <w:r w:rsidRPr="00E41C45">
              <w:rPr>
                <w:noProof/>
              </w:rPr>
              <w:t>Changes done to handle the additional PDU if 5GS registration type is set as Initial Registration in step 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41996" w:rsidR="001E41F3" w:rsidRDefault="00E41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17EE7" w:rsidR="001E41F3" w:rsidRDefault="00E41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6.3.1.7.NR5GC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C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C45" w:rsidRDefault="00E41C45" w:rsidP="00E4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C45" w:rsidRDefault="00E41C45" w:rsidP="00E4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EC565" w:rsidR="00E41C45" w:rsidRDefault="00E41C45" w:rsidP="00E4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C45" w:rsidRDefault="00E41C45" w:rsidP="00E41C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C45" w:rsidRDefault="00E41C45" w:rsidP="00E4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C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C45" w:rsidRDefault="00E41C45" w:rsidP="00E41C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C45" w:rsidRDefault="00E41C45" w:rsidP="00E4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7764E" w:rsidR="00E41C45" w:rsidRDefault="00E41C45" w:rsidP="00E4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C45" w:rsidRDefault="00E41C45" w:rsidP="00E41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C45" w:rsidRDefault="00E41C45" w:rsidP="00E4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C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C45" w:rsidRDefault="00E41C45" w:rsidP="00E41C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C45" w:rsidRDefault="00E41C45" w:rsidP="00E4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C2542C" w:rsidR="00E41C45" w:rsidRDefault="00E41C45" w:rsidP="00E4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C45" w:rsidRDefault="00E41C45" w:rsidP="00E41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C45" w:rsidRDefault="00E41C45" w:rsidP="00E41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431BD4" w14:textId="77777777" w:rsidR="008E44E7" w:rsidRPr="00D83A7A" w:rsidRDefault="008E44E7" w:rsidP="008E44E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343226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6535DFC" w14:textId="6825B5DA" w:rsidR="00155A20" w:rsidRDefault="008E44E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55A20" w:rsidRPr="007D163C">
        <w:rPr>
          <w:rFonts w:cs="Arial"/>
          <w:iCs/>
        </w:rPr>
        <w:t>Table of Contents</w:t>
      </w:r>
      <w:r w:rsidR="00155A20">
        <w:tab/>
      </w:r>
      <w:r w:rsidR="00155A20">
        <w:fldChar w:fldCharType="begin"/>
      </w:r>
      <w:r w:rsidR="00155A20">
        <w:instrText xml:space="preserve"> PAGEREF _Toc173432262 \h </w:instrText>
      </w:r>
      <w:r w:rsidR="00155A20">
        <w:fldChar w:fldCharType="separate"/>
      </w:r>
      <w:r w:rsidR="00155A20">
        <w:t>2</w:t>
      </w:r>
      <w:r w:rsidR="00155A20">
        <w:fldChar w:fldCharType="end"/>
      </w:r>
    </w:p>
    <w:p w14:paraId="074968F0" w14:textId="10D909B2" w:rsidR="00155A20" w:rsidRDefault="00155A2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7D16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7D16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_Toc173432263 \h </w:instrText>
      </w:r>
      <w:r>
        <w:fldChar w:fldCharType="separate"/>
      </w:r>
      <w:r>
        <w:t>3</w:t>
      </w:r>
      <w:r>
        <w:fldChar w:fldCharType="end"/>
      </w:r>
    </w:p>
    <w:p w14:paraId="264B713E" w14:textId="143BF2EC" w:rsidR="00155A20" w:rsidRDefault="00155A2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7D163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7D163C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_Toc173432264 \h </w:instrText>
      </w:r>
      <w:r>
        <w:fldChar w:fldCharType="separate"/>
      </w:r>
      <w:r>
        <w:t>3</w:t>
      </w:r>
      <w:r>
        <w:fldChar w:fldCharType="end"/>
      </w:r>
    </w:p>
    <w:p w14:paraId="374417E3" w14:textId="0CEB387A" w:rsidR="00155A20" w:rsidRDefault="00155A2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7D16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7D16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_Toc173432265 \h </w:instrText>
      </w:r>
      <w:r>
        <w:fldChar w:fldCharType="separate"/>
      </w:r>
      <w:r>
        <w:t>3</w:t>
      </w:r>
      <w:r>
        <w:fldChar w:fldCharType="end"/>
      </w:r>
    </w:p>
    <w:p w14:paraId="4A553A6D" w14:textId="18154FF2" w:rsidR="00155A20" w:rsidRDefault="00155A2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7D163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7D163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_Toc173432266 \h </w:instrText>
      </w:r>
      <w:r>
        <w:fldChar w:fldCharType="separate"/>
      </w:r>
      <w:r>
        <w:t>4</w:t>
      </w:r>
      <w:r>
        <w:fldChar w:fldCharType="end"/>
      </w:r>
    </w:p>
    <w:p w14:paraId="7D11768E" w14:textId="42AF5511" w:rsidR="008E44E7" w:rsidRDefault="008E44E7" w:rsidP="008E44E7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1FE2CD5" w14:textId="77777777" w:rsidR="008E44E7" w:rsidRDefault="008E44E7" w:rsidP="008E44E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3432263"/>
      <w:r>
        <w:rPr>
          <w:b/>
          <w:lang w:eastAsia="ja-JP"/>
        </w:rPr>
        <w:lastRenderedPageBreak/>
        <w:t>Overview</w:t>
      </w:r>
      <w:bookmarkEnd w:id="2"/>
      <w:bookmarkEnd w:id="3"/>
    </w:p>
    <w:p w14:paraId="2F0ABBF9" w14:textId="0C19FBA4" w:rsidR="008E44E7" w:rsidRDefault="008E44E7" w:rsidP="008E44E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41C45" w:rsidRPr="00E41C45">
        <w:rPr>
          <w:rFonts w:cs="Arial"/>
        </w:rPr>
        <w:t>iwd-TTCN3-B2022-09_D24wk24</w:t>
      </w:r>
      <w:r w:rsidR="00E41C45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9DA1C11" w14:textId="50D8C935" w:rsidR="008E44E7" w:rsidRDefault="008E44E7" w:rsidP="008E44E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41C45" w:rsidRPr="00C61A62">
          <w:rPr>
            <w:rStyle w:val="Hyperlink"/>
            <w:rFonts w:cs="Arial"/>
            <w:lang w:eastAsia="ja-JP"/>
          </w:rPr>
          <w:t>mohit.kanchan@keysight.com</w:t>
        </w:r>
      </w:hyperlink>
      <w:r w:rsidR="00E41C45">
        <w:rPr>
          <w:rFonts w:cs="Arial"/>
          <w:lang w:eastAsia="ja-JP"/>
        </w:rPr>
        <w:t xml:space="preserve"> </w:t>
      </w:r>
    </w:p>
    <w:p w14:paraId="4F73A57F" w14:textId="77777777" w:rsidR="008E44E7" w:rsidRPr="00854C55" w:rsidRDefault="008E44E7" w:rsidP="008E44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3432264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2A0D381" w14:textId="77777777" w:rsidR="008E44E7" w:rsidRDefault="008E44E7" w:rsidP="008E44E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3432265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E44E7" w14:paraId="5B48DBE7" w14:textId="77777777" w:rsidTr="008F1622">
        <w:trPr>
          <w:trHeight w:val="447"/>
        </w:trPr>
        <w:tc>
          <w:tcPr>
            <w:tcW w:w="1985" w:type="dxa"/>
          </w:tcPr>
          <w:p w14:paraId="0EDEB197" w14:textId="77777777" w:rsidR="008E44E7" w:rsidRPr="00E751F5" w:rsidRDefault="008E44E7" w:rsidP="008F162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04FAA67" w14:textId="77777777" w:rsidR="008E44E7" w:rsidRPr="002D56A7" w:rsidRDefault="008E44E7" w:rsidP="008F1622">
            <w:pPr>
              <w:spacing w:after="0"/>
            </w:pPr>
            <w:r w:rsidRPr="00543F64">
              <w:rPr>
                <w:rFonts w:ascii="Arial" w:hAnsi="Arial" w:cs="Arial"/>
                <w:lang w:val="en-US" w:eastAsia="en-GB"/>
              </w:rPr>
              <w:t>function f_NR5GC_SorRegistration_6317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8E44E7" w14:paraId="6A6603BD" w14:textId="77777777" w:rsidTr="008F1622">
        <w:trPr>
          <w:trHeight w:val="452"/>
        </w:trPr>
        <w:tc>
          <w:tcPr>
            <w:tcW w:w="1985" w:type="dxa"/>
          </w:tcPr>
          <w:p w14:paraId="15290663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1E6B2CB" w14:textId="59682DAA" w:rsidR="008E44E7" w:rsidRPr="0022675A" w:rsidRDefault="00E41C45" w:rsidP="008F1622">
            <w:pPr>
              <w:rPr>
                <w:rFonts w:ascii="Arial" w:hAnsi="Arial" w:cs="Arial"/>
              </w:rPr>
            </w:pPr>
            <w:r w:rsidRPr="00E41C45">
              <w:rPr>
                <w:rFonts w:ascii="Arial" w:hAnsi="Arial" w:cs="Arial"/>
              </w:rPr>
              <w:t xml:space="preserve">As per the test procedure, at step17Aa1, UE will establish PDU sessions based on </w:t>
            </w:r>
            <w:proofErr w:type="spellStart"/>
            <w:r w:rsidRPr="00E41C45">
              <w:rPr>
                <w:rFonts w:ascii="Arial" w:hAnsi="Arial" w:cs="Arial"/>
              </w:rPr>
              <w:t>pc_noOf_PDUsSameConnection</w:t>
            </w:r>
            <w:proofErr w:type="spellEnd"/>
            <w:r w:rsidRPr="00E41C45">
              <w:rPr>
                <w:rFonts w:ascii="Arial" w:hAnsi="Arial" w:cs="Arial"/>
              </w:rPr>
              <w:t xml:space="preserve"> if 5GS registration type is set as Initial Registration in step 6. However, the current TTCN expect the establishment of PDU sessions as specified in </w:t>
            </w:r>
            <w:proofErr w:type="spellStart"/>
            <w:r w:rsidRPr="00E41C45">
              <w:rPr>
                <w:rFonts w:ascii="Arial" w:hAnsi="Arial" w:cs="Arial"/>
              </w:rPr>
              <w:t>pc_noOf_PDUsSameConnection</w:t>
            </w:r>
            <w:proofErr w:type="spellEnd"/>
            <w:r w:rsidRPr="00E41C45">
              <w:rPr>
                <w:rFonts w:ascii="Arial" w:hAnsi="Arial" w:cs="Arial"/>
              </w:rPr>
              <w:t xml:space="preserve"> irrespective of the 5GS registration type</w:t>
            </w:r>
            <w:r w:rsidR="008E44E7">
              <w:rPr>
                <w:rFonts w:ascii="Arial" w:hAnsi="Arial" w:cs="Arial"/>
              </w:rPr>
              <w:t>.</w:t>
            </w:r>
          </w:p>
        </w:tc>
      </w:tr>
      <w:tr w:rsidR="008E44E7" w14:paraId="052A6014" w14:textId="77777777" w:rsidTr="008F1622">
        <w:tc>
          <w:tcPr>
            <w:tcW w:w="1985" w:type="dxa"/>
          </w:tcPr>
          <w:p w14:paraId="66AA5C60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A6AC3D" w14:textId="77777777" w:rsidR="008E44E7" w:rsidRPr="000352E9" w:rsidRDefault="008E44E7" w:rsidP="008F162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eastAsia="zh-CN"/>
              </w:rPr>
              <w:t>New function for SOR registration is added.</w:t>
            </w:r>
          </w:p>
        </w:tc>
      </w:tr>
      <w:tr w:rsidR="008E44E7" w14:paraId="382D3772" w14:textId="77777777" w:rsidTr="008F1622">
        <w:tc>
          <w:tcPr>
            <w:tcW w:w="1985" w:type="dxa"/>
          </w:tcPr>
          <w:p w14:paraId="45B4906B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B1538B4" w14:textId="77777777" w:rsidR="008E44E7" w:rsidRPr="00E751F5" w:rsidRDefault="008E44E7" w:rsidP="008F1622">
            <w:pPr>
              <w:spacing w:after="0"/>
              <w:rPr>
                <w:rFonts w:ascii="Arial" w:hAnsi="Arial" w:cs="Arial"/>
                <w:noProof/>
              </w:rPr>
            </w:pPr>
            <w:r w:rsidRPr="009B65A0">
              <w:rPr>
                <w:rFonts w:ascii="Arial" w:hAnsi="Arial" w:cs="Arial"/>
                <w:lang w:eastAsia="zh-CN"/>
              </w:rPr>
              <w:t>NR5GC_NASSteps.ttcn</w:t>
            </w:r>
          </w:p>
        </w:tc>
      </w:tr>
      <w:tr w:rsidR="008E44E7" w:rsidRPr="00E751F5" w14:paraId="380D3CCE" w14:textId="77777777" w:rsidTr="008F1622">
        <w:tc>
          <w:tcPr>
            <w:tcW w:w="1985" w:type="dxa"/>
          </w:tcPr>
          <w:p w14:paraId="39B4D307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9107960" w14:textId="77777777" w:rsidR="008E44E7" w:rsidRPr="00E751F5" w:rsidRDefault="008E44E7" w:rsidP="008F1622">
            <w:pPr>
              <w:rPr>
                <w:rFonts w:ascii="Arial" w:hAnsi="Arial"/>
                <w:highlight w:val="cyan"/>
              </w:rPr>
            </w:pPr>
          </w:p>
        </w:tc>
      </w:tr>
    </w:tbl>
    <w:p w14:paraId="6EE27802" w14:textId="77777777" w:rsidR="008E44E7" w:rsidRDefault="008E44E7" w:rsidP="008E44E7">
      <w:pPr>
        <w:rPr>
          <w:noProof/>
        </w:rPr>
      </w:pPr>
    </w:p>
    <w:p w14:paraId="0122E861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E44E7" w14:paraId="64739156" w14:textId="77777777" w:rsidTr="00E41C45">
        <w:trPr>
          <w:trHeight w:val="984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8A43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function f_NR5GC_SorRegistration_6317(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NR_CellId_Type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4179E895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octetstring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p_Data,</w:t>
            </w:r>
          </w:p>
          <w:p w14:paraId="7CDC82F7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template (value)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SOR_Header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p_Header,</w:t>
            </w:r>
          </w:p>
          <w:p w14:paraId="3299365E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p_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MacError:=</w:t>
            </w:r>
            <w:proofErr w:type="gram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false,</w:t>
            </w:r>
          </w:p>
          <w:p w14:paraId="3AC778B5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template (present)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TypeOfRegistration_Type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p_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RegType :</w:t>
            </w:r>
            <w:proofErr w:type="gram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Initial_NoSecurity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116E9950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template (present)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SecurityHeaderType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ExpectedSecurityStatus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tsc_SHT_NoSecurityProtection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) runs on NR5GC_PTC return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TypeOfRegistration_Type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//@sic R5s201455 sic@</w:t>
            </w:r>
          </w:p>
          <w:p w14:paraId="5AFC5892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{</w:t>
            </w:r>
          </w:p>
          <w:p w14:paraId="1DDEAFF5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var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GMM_MobilityInfo_Type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v_GMM_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MobilityInfo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  <w:proofErr w:type="gramEnd"/>
          </w:p>
          <w:p w14:paraId="03111875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var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NG_NAS_MSG_Indication_Type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ReceivedMsg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  <w:proofErr w:type="gramEnd"/>
          </w:p>
          <w:p w14:paraId="41E3FACC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var O16_Type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v_Mac_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UE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  <w:proofErr w:type="gramEnd"/>
          </w:p>
          <w:p w14:paraId="62194A16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var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TypeOfRegistration_Type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; //@sic R5s210049 sic@</w:t>
            </w:r>
          </w:p>
          <w:p w14:paraId="7F3C26FF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//Steps 2 to 13 of the registration procedure described in TS 38.508-1 subclause 4.5.2.2-2 are performed on NR Cell 13</w:t>
            </w:r>
          </w:p>
          <w:p w14:paraId="41B11240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ReceivedMsg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f_NR_RRC_ConnEst_DefWithNas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tsc_NR_RRC_TI_Def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, ?,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p_ExpectedSecurityStatus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);//@sic R5s201455 sic@</w:t>
            </w:r>
          </w:p>
          <w:p w14:paraId="411606C7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select (v_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ReceivedMsg.Pdu.Msg.registration</w:t>
            </w:r>
            <w:proofErr w:type="gram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_Request.registrationType.registrationType) {</w:t>
            </w:r>
          </w:p>
          <w:p w14:paraId="050EDEDB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tsc_NG_RegistrationEmergency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) {</w:t>
            </w:r>
          </w:p>
          <w:p w14:paraId="268833E1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TypeOfRegistration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= Emergency;</w:t>
            </w:r>
          </w:p>
          <w:p w14:paraId="523AFAAE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}</w:t>
            </w:r>
          </w:p>
          <w:p w14:paraId="3BAFCB0A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tsc_NG_RegistrationInitial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) {</w:t>
            </w:r>
          </w:p>
          <w:p w14:paraId="620D12B3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TypeOfRegistration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valueof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p_RegType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2A935597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}</w:t>
            </w:r>
          </w:p>
          <w:p w14:paraId="71473F4B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case else {</w:t>
            </w:r>
          </w:p>
          <w:p w14:paraId="55541E59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f_NR_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SetVerdictFailOrInconc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__FILE__, __LINE__, "Registration type incorrect");</w:t>
            </w:r>
          </w:p>
          <w:p w14:paraId="171D3126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}</w:t>
            </w:r>
          </w:p>
          <w:p w14:paraId="55F33919" w14:textId="77777777" w:rsidR="008E44E7" w:rsidRPr="00543F64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}//@sic R5s210236 R5s210049 sic@</w:t>
            </w:r>
          </w:p>
          <w:p w14:paraId="6EE25A0F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543F64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if (not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f_Check_NG_RegistrationReqMsg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v_GMM_MobilityInfo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v_ReceivedMsg.Pdu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)) {//@sic R5s210236 sic@</w:t>
            </w:r>
          </w:p>
          <w:p w14:paraId="7CA5D374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f_NR_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SetVerdictFailOrInconc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__FILE__, __LINE__, "Registration Request Message Failed");</w:t>
            </w:r>
          </w:p>
          <w:p w14:paraId="00ADF976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2D47E222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//Call f_NR5GC_SorRegistration_Step5_13 for the following code.</w:t>
            </w:r>
          </w:p>
          <w:p w14:paraId="39BB0A05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v_Mac_</w:t>
            </w:r>
            <w:proofErr w:type="gram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UE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:=</w:t>
            </w:r>
            <w:proofErr w:type="gram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f_NR5GC_SorRegistration_Step5_13 (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p_NR_CellId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577C34B9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v_GMM_MobilityInfo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52FF89B4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305298D5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p_Data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6BBDE012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p_Header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6E49F152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25BBCE74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p_MacError</w:t>
            </w:r>
            <w:proofErr w:type="spellEnd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); //@sic R5s210236 sic@</w:t>
            </w:r>
          </w:p>
          <w:p w14:paraId="30EBEEC4" w14:textId="77777777" w:rsidR="008E44E7" w:rsidRPr="00E41C4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  return </w:t>
            </w:r>
            <w:proofErr w:type="spellStart"/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</w:p>
          <w:p w14:paraId="663398A3" w14:textId="77777777" w:rsidR="008E44E7" w:rsidRPr="008B4B2C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E41C45">
              <w:rPr>
                <w:rFonts w:ascii="Arial" w:hAnsi="Arial" w:cs="Arial"/>
                <w:highlight w:val="yellow"/>
                <w:lang w:val="en-US" w:eastAsia="en-GB"/>
              </w:rPr>
              <w:t xml:space="preserve">  }</w:t>
            </w:r>
          </w:p>
        </w:tc>
      </w:tr>
    </w:tbl>
    <w:p w14:paraId="409B6E34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25DF9231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0CF8185A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24CAF12A" w14:textId="77777777" w:rsidR="008E44E7" w:rsidRDefault="008E44E7" w:rsidP="008E44E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73432266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E44E7" w14:paraId="0B8FBCCC" w14:textId="77777777" w:rsidTr="008F1622">
        <w:trPr>
          <w:trHeight w:val="447"/>
        </w:trPr>
        <w:tc>
          <w:tcPr>
            <w:tcW w:w="1985" w:type="dxa"/>
          </w:tcPr>
          <w:p w14:paraId="1892A224" w14:textId="77777777" w:rsidR="008E44E7" w:rsidRPr="00E751F5" w:rsidRDefault="008E44E7" w:rsidP="008F162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C62F64D" w14:textId="77777777" w:rsidR="008E44E7" w:rsidRPr="002D56A7" w:rsidRDefault="008E44E7" w:rsidP="008F1622">
            <w:pPr>
              <w:spacing w:after="0"/>
            </w:pPr>
            <w:r w:rsidRPr="00543F64">
              <w:rPr>
                <w:rFonts w:ascii="Arial" w:hAnsi="Arial" w:cs="Arial"/>
                <w:lang w:val="en-US" w:eastAsia="en-GB"/>
              </w:rPr>
              <w:t>function f_NR5GC_SorRegistration_6317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8E44E7" w14:paraId="00DD8715" w14:textId="77777777" w:rsidTr="008F1622">
        <w:trPr>
          <w:trHeight w:val="452"/>
        </w:trPr>
        <w:tc>
          <w:tcPr>
            <w:tcW w:w="1985" w:type="dxa"/>
          </w:tcPr>
          <w:p w14:paraId="244A82E7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8C9283" w14:textId="0D2ADCF1" w:rsidR="008E44E7" w:rsidRPr="0022675A" w:rsidRDefault="00486B14" w:rsidP="008F16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the test procedure, at</w:t>
            </w:r>
            <w:r w:rsidR="008E44E7" w:rsidRPr="008907C8">
              <w:rPr>
                <w:rFonts w:ascii="Arial" w:hAnsi="Arial" w:cs="Arial"/>
              </w:rPr>
              <w:t xml:space="preserve"> step17Aa1</w:t>
            </w:r>
            <w:r>
              <w:rPr>
                <w:rFonts w:ascii="Arial" w:hAnsi="Arial" w:cs="Arial"/>
              </w:rPr>
              <w:t xml:space="preserve">, UE will establish PDU sessions based on </w:t>
            </w:r>
            <w:proofErr w:type="spellStart"/>
            <w:r w:rsidRPr="00486B14">
              <w:rPr>
                <w:rFonts w:ascii="Arial" w:hAnsi="Arial" w:cs="Arial"/>
              </w:rPr>
              <w:t>pc_noOf_PDUsSameConnection</w:t>
            </w:r>
            <w:proofErr w:type="spellEnd"/>
            <w:r w:rsidRPr="00486B14">
              <w:rPr>
                <w:rFonts w:ascii="Arial" w:hAnsi="Arial" w:cs="Arial"/>
              </w:rPr>
              <w:t xml:space="preserve"> if 5GS registration type is set as Initial Registration in step 6</w:t>
            </w:r>
            <w:r>
              <w:rPr>
                <w:rFonts w:ascii="Arial" w:hAnsi="Arial" w:cs="Arial"/>
              </w:rPr>
              <w:t xml:space="preserve">. </w:t>
            </w:r>
            <w:r w:rsidR="00E41C45">
              <w:rPr>
                <w:rFonts w:ascii="Arial" w:hAnsi="Arial" w:cs="Arial"/>
              </w:rPr>
              <w:t>However,</w:t>
            </w:r>
            <w:r>
              <w:rPr>
                <w:rFonts w:ascii="Arial" w:hAnsi="Arial" w:cs="Arial"/>
              </w:rPr>
              <w:t xml:space="preserve"> the current TTCN expect the establishment of PDU sessions as specified in </w:t>
            </w:r>
            <w:proofErr w:type="spellStart"/>
            <w:r w:rsidRPr="00486B14">
              <w:rPr>
                <w:rFonts w:ascii="Arial" w:hAnsi="Arial" w:cs="Arial"/>
              </w:rPr>
              <w:t>pc_noOf_PDUsSameConnection</w:t>
            </w:r>
            <w:proofErr w:type="spellEnd"/>
            <w:r>
              <w:rPr>
                <w:rFonts w:ascii="Arial" w:hAnsi="Arial" w:cs="Arial"/>
              </w:rPr>
              <w:t xml:space="preserve"> irrespective of the </w:t>
            </w:r>
            <w:r w:rsidRPr="00486B14">
              <w:rPr>
                <w:rFonts w:ascii="Arial" w:hAnsi="Arial" w:cs="Arial"/>
              </w:rPr>
              <w:t>5GS registration type</w:t>
            </w:r>
            <w:r>
              <w:rPr>
                <w:rFonts w:ascii="Arial" w:hAnsi="Arial" w:cs="Arial"/>
              </w:rPr>
              <w:t>.</w:t>
            </w:r>
            <w:r w:rsidRPr="00486B14">
              <w:rPr>
                <w:rFonts w:ascii="Arial" w:hAnsi="Arial" w:cs="Arial"/>
              </w:rPr>
              <w:t xml:space="preserve"> </w:t>
            </w:r>
          </w:p>
        </w:tc>
      </w:tr>
      <w:tr w:rsidR="008E44E7" w14:paraId="54F7B6AC" w14:textId="77777777" w:rsidTr="008F1622">
        <w:tc>
          <w:tcPr>
            <w:tcW w:w="1985" w:type="dxa"/>
          </w:tcPr>
          <w:p w14:paraId="4D93DBC9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C639FD6" w14:textId="0AA2FE80" w:rsidR="008E44E7" w:rsidRPr="000352E9" w:rsidRDefault="00E41C45" w:rsidP="008F162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Changes done to handle the additional PDU </w:t>
            </w:r>
            <w:r w:rsidRPr="00E41C45">
              <w:rPr>
                <w:noProof/>
              </w:rPr>
              <w:t>if 5GS registration type is set as Initial Registration in step 6</w:t>
            </w:r>
          </w:p>
        </w:tc>
      </w:tr>
      <w:tr w:rsidR="008E44E7" w14:paraId="4468E269" w14:textId="77777777" w:rsidTr="008F1622">
        <w:tc>
          <w:tcPr>
            <w:tcW w:w="1985" w:type="dxa"/>
          </w:tcPr>
          <w:p w14:paraId="3E27CDD6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8104D0E" w14:textId="77777777" w:rsidR="008E44E7" w:rsidRPr="00E751F5" w:rsidRDefault="008E44E7" w:rsidP="008F1622">
            <w:pPr>
              <w:spacing w:after="0"/>
              <w:rPr>
                <w:rFonts w:ascii="Arial" w:hAnsi="Arial" w:cs="Arial"/>
                <w:noProof/>
              </w:rPr>
            </w:pPr>
            <w:r w:rsidRPr="008907C8">
              <w:rPr>
                <w:rFonts w:ascii="Arial" w:hAnsi="Arial" w:cs="Arial"/>
                <w:lang w:eastAsia="zh-CN"/>
              </w:rPr>
              <w:t>SOR_NR5GC.ttcn</w:t>
            </w:r>
          </w:p>
        </w:tc>
      </w:tr>
      <w:tr w:rsidR="008E44E7" w:rsidRPr="00E751F5" w14:paraId="1206357B" w14:textId="77777777" w:rsidTr="008F1622">
        <w:tc>
          <w:tcPr>
            <w:tcW w:w="1985" w:type="dxa"/>
          </w:tcPr>
          <w:p w14:paraId="06C2A533" w14:textId="77777777" w:rsidR="008E44E7" w:rsidRPr="00E751F5" w:rsidRDefault="008E44E7" w:rsidP="008F162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4483AD7" w14:textId="77777777" w:rsidR="008E44E7" w:rsidRPr="00E751F5" w:rsidRDefault="008E44E7" w:rsidP="008F1622">
            <w:pPr>
              <w:rPr>
                <w:rFonts w:ascii="Arial" w:hAnsi="Arial"/>
                <w:highlight w:val="cyan"/>
              </w:rPr>
            </w:pPr>
          </w:p>
        </w:tc>
      </w:tr>
    </w:tbl>
    <w:p w14:paraId="133E6E67" w14:textId="77777777" w:rsidR="008E44E7" w:rsidRDefault="008E44E7" w:rsidP="008E44E7">
      <w:pPr>
        <w:rPr>
          <w:noProof/>
        </w:rPr>
      </w:pPr>
    </w:p>
    <w:p w14:paraId="5D1E1A2B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E44E7" w14:paraId="036E360D" w14:textId="77777777" w:rsidTr="008F162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B8AA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function fl_TC_6_3_1_7_</w:t>
            </w:r>
            <w:proofErr w:type="gramStart"/>
            <w:r w:rsidRPr="00A72D95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A72D95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95F31D2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406F386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v_PlmnID_</w:t>
            </w:r>
            <w:proofErr w:type="gramStart"/>
            <w:r w:rsidRPr="00A72D95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A72D95">
              <w:rPr>
                <w:rFonts w:ascii="Arial" w:hAnsi="Arial" w:cs="Arial"/>
                <w:lang w:val="en-US" w:eastAsia="en-GB"/>
              </w:rPr>
              <w:t>= f_NR_Asn2Nas_PlmnId(tsc_NR_HPLMN_002_11);    //@sic R5-204410 sic@</w:t>
            </w:r>
          </w:p>
          <w:p w14:paraId="39B911EE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var O2_Type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72D95">
              <w:rPr>
                <w:rFonts w:ascii="Arial" w:hAnsi="Arial" w:cs="Arial"/>
                <w:lang w:val="en-US" w:eastAsia="en-GB"/>
              </w:rPr>
              <w:t>AccessTechId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72D95">
              <w:rPr>
                <w:rFonts w:ascii="Arial" w:hAnsi="Arial" w:cs="Arial"/>
                <w:lang w:val="en-US" w:eastAsia="en-GB"/>
              </w:rPr>
              <w:t>='0800'O;</w:t>
            </w:r>
          </w:p>
          <w:p w14:paraId="0BF19E6C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72D95">
              <w:rPr>
                <w:rFonts w:ascii="Arial" w:hAnsi="Arial" w:cs="Arial"/>
                <w:lang w:val="en-US" w:eastAsia="en-GB"/>
              </w:rPr>
              <w:t>Data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72D95">
              <w:rPr>
                <w:rFonts w:ascii="Arial" w:hAnsi="Arial" w:cs="Arial"/>
                <w:lang w:val="en-US" w:eastAsia="en-GB"/>
              </w:rPr>
              <w:t xml:space="preserve">= v_PlmnID_2 &amp;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v_AccessTechId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>;</w:t>
            </w:r>
          </w:p>
          <w:p w14:paraId="4F57493C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SOR_Header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72D95">
              <w:rPr>
                <w:rFonts w:ascii="Arial" w:hAnsi="Arial" w:cs="Arial"/>
                <w:lang w:val="en-US" w:eastAsia="en-GB"/>
              </w:rPr>
              <w:t>Header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72D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cs_NG_SOR_Header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>('1'B,'1'B,'1'B,'0'B);</w:t>
            </w:r>
          </w:p>
          <w:p w14:paraId="62A15EE2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72D95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3C1E701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var default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72D95">
              <w:rPr>
                <w:rFonts w:ascii="Arial" w:hAnsi="Arial" w:cs="Arial"/>
                <w:lang w:val="en-US" w:eastAsia="en-GB"/>
              </w:rPr>
              <w:t>MyDefaultVar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72D95">
              <w:rPr>
                <w:rFonts w:ascii="Arial" w:hAnsi="Arial" w:cs="Arial"/>
                <w:lang w:val="en-US" w:eastAsia="en-GB"/>
              </w:rPr>
              <w:t>= null; //@sic R5-231404 sic@</w:t>
            </w:r>
          </w:p>
          <w:p w14:paraId="20C80894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A72D95">
              <w:rPr>
                <w:rFonts w:ascii="Arial" w:hAnsi="Arial" w:cs="Arial"/>
                <w:lang w:val="en-US" w:eastAsia="en-GB"/>
              </w:rPr>
              <w:t>MobilityInfoEmergency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4FDC8DE" w14:textId="77777777" w:rsidR="008E44E7" w:rsidRPr="00A72D9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A72D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72D95">
              <w:rPr>
                <w:rFonts w:ascii="Arial" w:hAnsi="Arial" w:cs="Arial"/>
                <w:lang w:val="en-US" w:eastAsia="en-GB"/>
              </w:rPr>
              <w:t>@</w:t>
            </w:r>
          </w:p>
          <w:p w14:paraId="070FC1D9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72D95">
              <w:rPr>
                <w:rFonts w:ascii="Arial" w:hAnsi="Arial" w:cs="Arial"/>
                <w:lang w:val="en-US" w:eastAsia="en-GB"/>
              </w:rPr>
              <w:t xml:space="preserve">    //Power on the UE</w:t>
            </w:r>
          </w:p>
          <w:p w14:paraId="028C431B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/************************************Skipping code ********************************************/</w:t>
            </w:r>
          </w:p>
          <w:p w14:paraId="59F708CC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195778" w14:textId="77777777" w:rsidR="008E44E7" w:rsidRPr="0047365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73655">
              <w:rPr>
                <w:rFonts w:ascii="Arial" w:hAnsi="Arial" w:cs="Arial"/>
                <w:lang w:val="en-US" w:eastAsia="en-GB"/>
              </w:rPr>
              <w:t xml:space="preserve">    //@siclog "Step 15" </w:t>
            </w:r>
            <w:proofErr w:type="spellStart"/>
            <w:r w:rsidRPr="0047365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73655">
              <w:rPr>
                <w:rFonts w:ascii="Arial" w:hAnsi="Arial" w:cs="Arial"/>
                <w:lang w:val="en-US" w:eastAsia="en-GB"/>
              </w:rPr>
              <w:t>@</w:t>
            </w:r>
          </w:p>
          <w:p w14:paraId="683D93DF" w14:textId="77777777" w:rsidR="008E44E7" w:rsidRPr="0047365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73655">
              <w:rPr>
                <w:rFonts w:ascii="Arial" w:hAnsi="Arial" w:cs="Arial"/>
                <w:lang w:val="en-US" w:eastAsia="en-GB"/>
              </w:rPr>
              <w:t xml:space="preserve">    //The SS transmits a </w:t>
            </w:r>
            <w:proofErr w:type="spellStart"/>
            <w:r w:rsidRPr="00473655">
              <w:rPr>
                <w:rFonts w:ascii="Arial" w:hAnsi="Arial" w:cs="Arial"/>
                <w:lang w:val="en-US" w:eastAsia="en-GB"/>
              </w:rPr>
              <w:t>DLInformationTransfer</w:t>
            </w:r>
            <w:proofErr w:type="spellEnd"/>
            <w:r w:rsidRPr="004736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gramStart"/>
            <w:r w:rsidRPr="00473655">
              <w:rPr>
                <w:rFonts w:ascii="Arial" w:hAnsi="Arial" w:cs="Arial"/>
                <w:lang w:val="en-US" w:eastAsia="en-GB"/>
              </w:rPr>
              <w:t>message</w:t>
            </w:r>
            <w:proofErr w:type="gramEnd"/>
            <w:r w:rsidRPr="00473655">
              <w:rPr>
                <w:rFonts w:ascii="Arial" w:hAnsi="Arial" w:cs="Arial"/>
                <w:lang w:val="en-US" w:eastAsia="en-GB"/>
              </w:rPr>
              <w:t xml:space="preserve"> and a REGISTRATION ACCEPT message containing</w:t>
            </w:r>
          </w:p>
          <w:p w14:paraId="1D5EC6D4" w14:textId="77777777" w:rsidR="008E44E7" w:rsidRPr="0047365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73655">
              <w:rPr>
                <w:rFonts w:ascii="Arial" w:hAnsi="Arial" w:cs="Arial"/>
                <w:lang w:val="en-US" w:eastAsia="en-GB"/>
              </w:rPr>
              <w:t xml:space="preserve">    //steering of roaming information, includes unmatched SOR-MAC-IAUSF that will result in unsuccessful security check while on UE reception</w:t>
            </w:r>
          </w:p>
          <w:p w14:paraId="57FE6D4F" w14:textId="77777777" w:rsidR="008E44E7" w:rsidRPr="0047365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73655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473655">
              <w:rPr>
                <w:rFonts w:ascii="Arial" w:hAnsi="Arial" w:cs="Arial"/>
                <w:lang w:val="en-US" w:eastAsia="en-GB"/>
              </w:rPr>
              <w:t>SorRegistration(</w:t>
            </w:r>
            <w:proofErr w:type="gramEnd"/>
            <w:r w:rsidRPr="00473655">
              <w:rPr>
                <w:rFonts w:ascii="Arial" w:hAnsi="Arial" w:cs="Arial"/>
                <w:lang w:val="en-US" w:eastAsia="en-GB"/>
              </w:rPr>
              <w:t xml:space="preserve">nr_Cell11,v_Data,v_Header,true,Initial_Secure, </w:t>
            </w:r>
            <w:proofErr w:type="spellStart"/>
            <w:r w:rsidRPr="00473655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473655">
              <w:rPr>
                <w:rFonts w:ascii="Arial" w:hAnsi="Arial" w:cs="Arial"/>
                <w:lang w:val="en-US" w:eastAsia="en-GB"/>
              </w:rPr>
              <w:t xml:space="preserve">);//@sic R5s210236 R5s201455 R5-205361 sic@//using </w:t>
            </w:r>
            <w:proofErr w:type="spellStart"/>
            <w:r w:rsidRPr="00473655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473655">
              <w:rPr>
                <w:rFonts w:ascii="Arial" w:hAnsi="Arial" w:cs="Arial"/>
                <w:lang w:val="en-US" w:eastAsia="en-GB"/>
              </w:rPr>
              <w:t xml:space="preserve"> to indicate the security context state.</w:t>
            </w:r>
          </w:p>
          <w:p w14:paraId="56B455AD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73655">
              <w:rPr>
                <w:rFonts w:ascii="Arial" w:hAnsi="Arial" w:cs="Arial"/>
                <w:lang w:val="en-US" w:eastAsia="en-GB"/>
              </w:rPr>
              <w:t xml:space="preserve">    //@siclog "Step 16" </w:t>
            </w:r>
            <w:proofErr w:type="spellStart"/>
            <w:r w:rsidRPr="0047365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73655">
              <w:rPr>
                <w:rFonts w:ascii="Arial" w:hAnsi="Arial" w:cs="Arial"/>
                <w:lang w:val="en-US" w:eastAsia="en-GB"/>
              </w:rPr>
              <w:t>@</w:t>
            </w:r>
          </w:p>
          <w:p w14:paraId="5F47AFDA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322E83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lastRenderedPageBreak/>
              <w:t>/************************************Skipping code ********************************************/</w:t>
            </w:r>
          </w:p>
          <w:p w14:paraId="0C2F3C26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B232825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// Get the Info for the PDU Session just created</w:t>
            </w:r>
          </w:p>
          <w:p w14:paraId="5EC7B89B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A7A8D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EA7A8D">
              <w:rPr>
                <w:rFonts w:ascii="Arial" w:hAnsi="Arial" w:cs="Arial"/>
                <w:lang w:val="en-US" w:eastAsia="en-GB"/>
              </w:rPr>
              <w:t>MobilityInfoEmergency</w:t>
            </w:r>
            <w:proofErr w:type="spellEnd"/>
            <w:r w:rsidRPr="00EA7A8D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A7A8D">
              <w:rPr>
                <w:rFonts w:ascii="Arial" w:hAnsi="Arial" w:cs="Arial"/>
                <w:lang w:val="en-US" w:eastAsia="en-GB"/>
              </w:rPr>
              <w:t xml:space="preserve">= f_Get_PDUSessionForDNNType(f_NR5GC_MobileInfo_GetSessionInfoList(), </w:t>
            </w:r>
            <w:proofErr w:type="spellStart"/>
            <w:r w:rsidRPr="00EA7A8D">
              <w:rPr>
                <w:rFonts w:ascii="Arial" w:hAnsi="Arial" w:cs="Arial"/>
                <w:lang w:val="en-US" w:eastAsia="en-GB"/>
              </w:rPr>
              <w:t>Emergency_PDN</w:t>
            </w:r>
            <w:proofErr w:type="spellEnd"/>
            <w:r w:rsidRPr="00EA7A8D">
              <w:rPr>
                <w:rFonts w:ascii="Arial" w:hAnsi="Arial" w:cs="Arial"/>
                <w:lang w:val="en-US" w:eastAsia="en-GB"/>
              </w:rPr>
              <w:t>);</w:t>
            </w:r>
          </w:p>
          <w:p w14:paraId="2F01EFBF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8573944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EA7A8D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EA7A8D">
              <w:rPr>
                <w:rFonts w:ascii="Arial" w:hAnsi="Arial" w:cs="Arial"/>
                <w:lang w:val="en-US" w:eastAsia="en-GB"/>
              </w:rPr>
              <w:t xml:space="preserve"> &gt; </w:t>
            </w:r>
            <w:proofErr w:type="gramStart"/>
            <w:r w:rsidRPr="00EA7A8D">
              <w:rPr>
                <w:rFonts w:ascii="Arial" w:hAnsi="Arial" w:cs="Arial"/>
                <w:lang w:val="en-US" w:eastAsia="en-GB"/>
              </w:rPr>
              <w:t>0 )</w:t>
            </w:r>
            <w:proofErr w:type="gramEnd"/>
            <w:r w:rsidRPr="00EA7A8D">
              <w:rPr>
                <w:rFonts w:ascii="Arial" w:hAnsi="Arial" w:cs="Arial"/>
                <w:lang w:val="en-US" w:eastAsia="en-GB"/>
              </w:rPr>
              <w:t>{//@sic R5-227239 sic@</w:t>
            </w:r>
          </w:p>
          <w:p w14:paraId="453CDF76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  // establish other PDUs in parallel with emergency call</w:t>
            </w:r>
          </w:p>
          <w:p w14:paraId="4B559226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  f_NR5GC_PDUSessionEstablishment (nr_Cell11, </w:t>
            </w:r>
            <w:proofErr w:type="spellStart"/>
            <w:r w:rsidRPr="00EA7A8D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EA7A8D">
              <w:rPr>
                <w:rFonts w:ascii="Arial" w:hAnsi="Arial" w:cs="Arial"/>
                <w:lang w:val="en-US" w:eastAsia="en-GB"/>
              </w:rPr>
              <w:t>, tsc_NR_RbId_SRB2,</w:t>
            </w:r>
          </w:p>
          <w:p w14:paraId="2CD4A54E" w14:textId="77777777" w:rsidR="008E44E7" w:rsidRPr="00EA7A8D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                                     -, -, -, -, -, -, -, -, -, -, -, -, -, -, -, -, -, -, -,</w:t>
            </w:r>
          </w:p>
          <w:p w14:paraId="74D67195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A7A8D">
              <w:rPr>
                <w:rFonts w:ascii="Arial" w:hAnsi="Arial" w:cs="Arial"/>
                <w:lang w:val="en-US" w:eastAsia="en-GB"/>
              </w:rPr>
              <w:t xml:space="preserve">                                         -, -, -, -, -, -, -, -, -, -, -, -, false, 1</w:t>
            </w:r>
            <w:proofErr w:type="gramStart"/>
            <w:r w:rsidRPr="00EA7A8D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1D04F92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F898A5B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/************************************Skipping code ********************************************/</w:t>
            </w:r>
          </w:p>
          <w:p w14:paraId="2A8D7145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F3F1DFD" w14:textId="77777777" w:rsidR="008E44E7" w:rsidRPr="008B4B2C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361C3A9C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74013AC0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6E37CDE9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6DE34EB7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</w:p>
    <w:p w14:paraId="444FB20C" w14:textId="77777777" w:rsidR="008E44E7" w:rsidRDefault="008E44E7" w:rsidP="008E44E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E44E7" w14:paraId="6174B44A" w14:textId="77777777" w:rsidTr="008F162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6208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function fl_TC_6_3_1_7_</w:t>
            </w:r>
            <w:proofErr w:type="gramStart"/>
            <w:r w:rsidRPr="00E8522F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E8522F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65B3A76B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82A9DE5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v_PlmnID_</w:t>
            </w:r>
            <w:proofErr w:type="gramStart"/>
            <w:r w:rsidRPr="00E8522F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E8522F">
              <w:rPr>
                <w:rFonts w:ascii="Arial" w:hAnsi="Arial" w:cs="Arial"/>
                <w:lang w:val="en-US" w:eastAsia="en-GB"/>
              </w:rPr>
              <w:t>= f_NR_Asn2Nas_PlmnId(tsc_NR_HPLMN_002_11);    //@sic R5-204410 sic@</w:t>
            </w:r>
          </w:p>
          <w:p w14:paraId="55F834DB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var O2_Type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522F">
              <w:rPr>
                <w:rFonts w:ascii="Arial" w:hAnsi="Arial" w:cs="Arial"/>
                <w:lang w:val="en-US" w:eastAsia="en-GB"/>
              </w:rPr>
              <w:t>AccessTechId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522F">
              <w:rPr>
                <w:rFonts w:ascii="Arial" w:hAnsi="Arial" w:cs="Arial"/>
                <w:lang w:val="en-US" w:eastAsia="en-GB"/>
              </w:rPr>
              <w:t>='0800'O;</w:t>
            </w:r>
          </w:p>
          <w:p w14:paraId="2E108728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522F">
              <w:rPr>
                <w:rFonts w:ascii="Arial" w:hAnsi="Arial" w:cs="Arial"/>
                <w:lang w:val="en-US" w:eastAsia="en-GB"/>
              </w:rPr>
              <w:t>Data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522F">
              <w:rPr>
                <w:rFonts w:ascii="Arial" w:hAnsi="Arial" w:cs="Arial"/>
                <w:lang w:val="en-US" w:eastAsia="en-GB"/>
              </w:rPr>
              <w:t xml:space="preserve">= v_PlmnID_2 &amp;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v_AccessTechId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>;</w:t>
            </w:r>
          </w:p>
          <w:p w14:paraId="4B1DDBF4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SOR_Header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522F">
              <w:rPr>
                <w:rFonts w:ascii="Arial" w:hAnsi="Arial" w:cs="Arial"/>
                <w:lang w:val="en-US" w:eastAsia="en-GB"/>
              </w:rPr>
              <w:t>Header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522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cs_NG_SOR_Header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>('1'B,'1'B,'1'B,'0'B);</w:t>
            </w:r>
          </w:p>
          <w:p w14:paraId="538BF1FC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522F">
              <w:rPr>
                <w:rFonts w:ascii="Arial" w:hAnsi="Arial" w:cs="Arial"/>
                <w:lang w:val="en-US" w:eastAsia="en-GB"/>
              </w:rPr>
              <w:t>ReceivedAsp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ACF424A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var default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8522F">
              <w:rPr>
                <w:rFonts w:ascii="Arial" w:hAnsi="Arial" w:cs="Arial"/>
                <w:lang w:val="en-US" w:eastAsia="en-GB"/>
              </w:rPr>
              <w:t>MyDefaultVar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8522F">
              <w:rPr>
                <w:rFonts w:ascii="Arial" w:hAnsi="Arial" w:cs="Arial"/>
                <w:lang w:val="en-US" w:eastAsia="en-GB"/>
              </w:rPr>
              <w:t>= null; //@sic R5-231404 sic@</w:t>
            </w:r>
          </w:p>
          <w:p w14:paraId="3C2EE062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GSM_MobilityInfo_Type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E8522F">
              <w:rPr>
                <w:rFonts w:ascii="Arial" w:hAnsi="Arial" w:cs="Arial"/>
                <w:lang w:val="en-US" w:eastAsia="en-GB"/>
              </w:rPr>
              <w:t>MobilityInfoEmergency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D62DEB9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RegisterTypeFlag</w:t>
            </w:r>
            <w:proofErr w:type="spellEnd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= false;</w:t>
            </w:r>
          </w:p>
          <w:p w14:paraId="05075838" w14:textId="77777777" w:rsidR="008E44E7" w:rsidRPr="00E8522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 xml:space="preserve">    var </w:t>
            </w:r>
            <w:proofErr w:type="spellStart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TypeOfRegistration_Type</w:t>
            </w:r>
            <w:proofErr w:type="spellEnd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TypeOfRegistration</w:t>
            </w:r>
            <w:proofErr w:type="spellEnd"/>
            <w:r w:rsidRPr="00E8522F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  <w:proofErr w:type="gramEnd"/>
            <w:r w:rsidRPr="00E8522F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05D01D4F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8522F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E8522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8522F">
              <w:rPr>
                <w:rFonts w:ascii="Arial" w:hAnsi="Arial" w:cs="Arial"/>
                <w:lang w:val="en-US" w:eastAsia="en-GB"/>
              </w:rPr>
              <w:t>@</w:t>
            </w:r>
          </w:p>
          <w:p w14:paraId="1C0125AF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0F7713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12704">
              <w:rPr>
                <w:rFonts w:ascii="Arial" w:hAnsi="Arial" w:cs="Arial"/>
                <w:lang w:val="en-US" w:eastAsia="en-GB"/>
              </w:rPr>
              <w:t xml:space="preserve">    </w:t>
            </w: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3357FF33" w14:textId="77777777" w:rsidR="008E44E7" w:rsidRPr="00312704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1E62590" w14:textId="77777777" w:rsidR="008E44E7" w:rsidRPr="00AC606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C6065">
              <w:rPr>
                <w:rFonts w:ascii="Arial" w:hAnsi="Arial" w:cs="Arial"/>
                <w:lang w:val="en-US" w:eastAsia="en-GB"/>
              </w:rPr>
              <w:t xml:space="preserve">       </w:t>
            </w:r>
            <w:proofErr w:type="spell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TypeOfRegistration</w:t>
            </w:r>
            <w:proofErr w:type="spell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=</w:t>
            </w:r>
            <w:r w:rsidRPr="00AC6065">
              <w:rPr>
                <w:rFonts w:ascii="Arial" w:hAnsi="Arial" w:cs="Arial"/>
                <w:lang w:val="en-US" w:eastAsia="en-GB"/>
              </w:rPr>
              <w:t xml:space="preserve"> </w:t>
            </w:r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f_NR5GC_SorRegistration_6317(nr_Cell11,v_Data,v_Header,true,Initial_Secure, </w:t>
            </w:r>
            <w:proofErr w:type="spell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tsc_SHT_IntegrityProtected</w:t>
            </w:r>
            <w:proofErr w:type="spell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);//@sic R5s210236 R5s201455 R5-205361 sic@//using </w:t>
            </w:r>
            <w:proofErr w:type="spell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Initial_Secure</w:t>
            </w:r>
            <w:proofErr w:type="spell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to indicate the security context state.</w:t>
            </w:r>
          </w:p>
          <w:p w14:paraId="053BDD95" w14:textId="77777777" w:rsidR="008E44E7" w:rsidRPr="00AC606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gram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proofErr w:type="gram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v_TypeOfRegistration</w:t>
            </w:r>
            <w:proofErr w:type="spell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== Emergency){</w:t>
            </w:r>
          </w:p>
          <w:p w14:paraId="64B04F8E" w14:textId="77777777" w:rsidR="008E44E7" w:rsidRPr="00AC606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RegisterTypeFlag</w:t>
            </w:r>
            <w:proofErr w:type="spell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>= true;</w:t>
            </w:r>
          </w:p>
          <w:p w14:paraId="5AE8DDCA" w14:textId="77777777" w:rsidR="008E44E7" w:rsidRPr="00AC606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C6065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2917B1B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C6065">
              <w:rPr>
                <w:rFonts w:ascii="Arial" w:hAnsi="Arial" w:cs="Arial"/>
                <w:lang w:val="en-US" w:eastAsia="en-GB"/>
              </w:rPr>
              <w:t xml:space="preserve">    //@siclog "Step 16" </w:t>
            </w:r>
            <w:proofErr w:type="spellStart"/>
            <w:r w:rsidRPr="00AC606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C6065">
              <w:rPr>
                <w:rFonts w:ascii="Arial" w:hAnsi="Arial" w:cs="Arial"/>
                <w:lang w:val="en-US" w:eastAsia="en-GB"/>
              </w:rPr>
              <w:t>@</w:t>
            </w:r>
          </w:p>
          <w:p w14:paraId="122C83CB" w14:textId="77777777" w:rsidR="008E44E7" w:rsidRPr="001E4951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0C8B313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}</w:t>
            </w: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3E8ABFD0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BED5538" w14:textId="77777777" w:rsidR="008E44E7" w:rsidRPr="00062D7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62D75">
              <w:rPr>
                <w:rFonts w:ascii="Arial" w:hAnsi="Arial" w:cs="Arial"/>
                <w:lang w:val="en-US" w:eastAsia="en-GB"/>
              </w:rPr>
              <w:t xml:space="preserve">   </w:t>
            </w:r>
            <w:r w:rsidRPr="00592E92">
              <w:rPr>
                <w:rFonts w:ascii="Arial" w:hAnsi="Arial" w:cs="Arial"/>
                <w:highlight w:val="yellow"/>
                <w:lang w:val="en-US" w:eastAsia="en-GB"/>
              </w:rPr>
              <w:t>if (</w:t>
            </w:r>
            <w:proofErr w:type="spellStart"/>
            <w:r w:rsidRPr="00592E92">
              <w:rPr>
                <w:rFonts w:ascii="Arial" w:hAnsi="Arial" w:cs="Arial"/>
                <w:highlight w:val="yellow"/>
                <w:lang w:val="en-US" w:eastAsia="en-GB"/>
              </w:rPr>
              <w:t>pc_noOf_PDUsSameConnection</w:t>
            </w:r>
            <w:proofErr w:type="spellEnd"/>
            <w:r w:rsidRPr="00592E92">
              <w:rPr>
                <w:rFonts w:ascii="Arial" w:hAnsi="Arial" w:cs="Arial"/>
                <w:highlight w:val="yellow"/>
                <w:lang w:val="en-US" w:eastAsia="en-GB"/>
              </w:rPr>
              <w:t xml:space="preserve"> &gt; 0 and not </w:t>
            </w:r>
            <w:proofErr w:type="spellStart"/>
            <w:r w:rsidRPr="00592E92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592E92">
              <w:rPr>
                <w:rFonts w:ascii="Arial" w:hAnsi="Arial" w:cs="Arial"/>
                <w:highlight w:val="yellow"/>
                <w:lang w:val="en-US" w:eastAsia="en-GB"/>
              </w:rPr>
              <w:t>RegisterTypeFlag</w:t>
            </w:r>
            <w:proofErr w:type="spellEnd"/>
            <w:r w:rsidRPr="00592E92">
              <w:rPr>
                <w:rFonts w:ascii="Arial" w:hAnsi="Arial" w:cs="Arial"/>
                <w:highlight w:val="yellow"/>
                <w:lang w:val="en-US" w:eastAsia="en-GB"/>
              </w:rPr>
              <w:t>){</w:t>
            </w:r>
            <w:proofErr w:type="gramEnd"/>
            <w:r w:rsidRPr="00592E92">
              <w:rPr>
                <w:rFonts w:ascii="Arial" w:hAnsi="Arial" w:cs="Arial"/>
                <w:highlight w:val="yellow"/>
                <w:lang w:val="en-US" w:eastAsia="en-GB"/>
              </w:rPr>
              <w:t>//@</w:t>
            </w:r>
            <w:r w:rsidRPr="00062D75">
              <w:rPr>
                <w:rFonts w:ascii="Arial" w:hAnsi="Arial" w:cs="Arial"/>
                <w:lang w:val="en-US" w:eastAsia="en-GB"/>
              </w:rPr>
              <w:t>sic R5-227239 sic@</w:t>
            </w:r>
          </w:p>
          <w:p w14:paraId="0AEB2A33" w14:textId="77777777" w:rsidR="008E44E7" w:rsidRPr="00062D7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62D75">
              <w:rPr>
                <w:rFonts w:ascii="Arial" w:hAnsi="Arial" w:cs="Arial"/>
                <w:lang w:val="en-US" w:eastAsia="en-GB"/>
              </w:rPr>
              <w:t xml:space="preserve">      // establish other PDUs in parallel with emergency call</w:t>
            </w:r>
          </w:p>
          <w:p w14:paraId="7ABEACE2" w14:textId="77777777" w:rsidR="008E44E7" w:rsidRPr="00062D7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62D75">
              <w:rPr>
                <w:rFonts w:ascii="Arial" w:hAnsi="Arial" w:cs="Arial"/>
                <w:lang w:val="en-US" w:eastAsia="en-GB"/>
              </w:rPr>
              <w:t xml:space="preserve">      f_NR5GC_PDUSessionEstablishment (nr_Cell11, </w:t>
            </w:r>
            <w:proofErr w:type="spellStart"/>
            <w:r w:rsidRPr="00062D75">
              <w:rPr>
                <w:rFonts w:ascii="Arial" w:hAnsi="Arial" w:cs="Arial"/>
                <w:lang w:val="en-US" w:eastAsia="en-GB"/>
              </w:rPr>
              <w:t>pc_noOf_PDUsSameConnection</w:t>
            </w:r>
            <w:proofErr w:type="spellEnd"/>
            <w:r w:rsidRPr="00062D75">
              <w:rPr>
                <w:rFonts w:ascii="Arial" w:hAnsi="Arial" w:cs="Arial"/>
                <w:lang w:val="en-US" w:eastAsia="en-GB"/>
              </w:rPr>
              <w:t>, tsc_NR_RbId_SRB2,</w:t>
            </w:r>
          </w:p>
          <w:p w14:paraId="7FFB4971" w14:textId="77777777" w:rsidR="008E44E7" w:rsidRPr="00062D7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62D75">
              <w:rPr>
                <w:rFonts w:ascii="Arial" w:hAnsi="Arial" w:cs="Arial"/>
                <w:lang w:val="en-US" w:eastAsia="en-GB"/>
              </w:rPr>
              <w:t xml:space="preserve">                                         -, -, -, -, -, -, -, -, -, -, -, -, -, -, -, -, -, -, -,</w:t>
            </w:r>
          </w:p>
          <w:p w14:paraId="663D7141" w14:textId="77777777" w:rsidR="008E44E7" w:rsidRPr="00062D7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62D75">
              <w:rPr>
                <w:rFonts w:ascii="Arial" w:hAnsi="Arial" w:cs="Arial"/>
                <w:lang w:val="en-US" w:eastAsia="en-GB"/>
              </w:rPr>
              <w:t xml:space="preserve">                                         -, -, -, -, -, -, -, -, -, -, -, -, false, 1</w:t>
            </w:r>
            <w:proofErr w:type="gramStart"/>
            <w:r w:rsidRPr="00062D7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E2EB888" w14:textId="77777777" w:rsidR="008E44E7" w:rsidRPr="00062D75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16A2527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62D75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0202AA7" w14:textId="77777777" w:rsidR="008E44E7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E4951">
              <w:rPr>
                <w:rFonts w:ascii="Arial" w:hAnsi="Arial" w:cs="Arial"/>
                <w:lang w:val="en-US" w:eastAsia="en-GB"/>
              </w:rPr>
              <w:t xml:space="preserve">    }</w:t>
            </w:r>
            <w:r>
              <w:rPr>
                <w:rFonts w:ascii="Arial" w:hAnsi="Arial" w:cs="Arial"/>
                <w:lang w:val="en-US" w:eastAsia="en-GB"/>
              </w:rPr>
              <w:t>/***************Skipping the code *********************/</w:t>
            </w:r>
          </w:p>
          <w:p w14:paraId="0D110836" w14:textId="77777777" w:rsidR="008E44E7" w:rsidRPr="001C599F" w:rsidRDefault="008E44E7" w:rsidP="008F162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55356F52" w14:textId="77777777" w:rsidR="008E44E7" w:rsidRDefault="008E44E7" w:rsidP="008E44E7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E44E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E0F91" w14:textId="77777777" w:rsidR="0074716A" w:rsidRDefault="0074716A">
      <w:r>
        <w:separator/>
      </w:r>
    </w:p>
  </w:endnote>
  <w:endnote w:type="continuationSeparator" w:id="0">
    <w:p w14:paraId="2EB55C70" w14:textId="77777777" w:rsidR="0074716A" w:rsidRDefault="0074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5D445" w14:textId="77777777" w:rsidR="0074716A" w:rsidRDefault="0074716A">
      <w:r>
        <w:separator/>
      </w:r>
    </w:p>
  </w:footnote>
  <w:footnote w:type="continuationSeparator" w:id="0">
    <w:p w14:paraId="734472B5" w14:textId="77777777" w:rsidR="0074716A" w:rsidRDefault="00747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C80F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6A3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0080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123"/>
    <w:rsid w:val="00070E09"/>
    <w:rsid w:val="000A6394"/>
    <w:rsid w:val="000B7FED"/>
    <w:rsid w:val="000C038A"/>
    <w:rsid w:val="000C6598"/>
    <w:rsid w:val="000D44B3"/>
    <w:rsid w:val="00145D43"/>
    <w:rsid w:val="00155A20"/>
    <w:rsid w:val="00192C46"/>
    <w:rsid w:val="001A08B3"/>
    <w:rsid w:val="001A7B60"/>
    <w:rsid w:val="001B52F0"/>
    <w:rsid w:val="001B7A65"/>
    <w:rsid w:val="001D3495"/>
    <w:rsid w:val="001E41F3"/>
    <w:rsid w:val="0026004D"/>
    <w:rsid w:val="002640DD"/>
    <w:rsid w:val="00275D12"/>
    <w:rsid w:val="00284FEB"/>
    <w:rsid w:val="002860C4"/>
    <w:rsid w:val="002B5741"/>
    <w:rsid w:val="002D3C6A"/>
    <w:rsid w:val="002E472E"/>
    <w:rsid w:val="00305409"/>
    <w:rsid w:val="003609EF"/>
    <w:rsid w:val="0036231A"/>
    <w:rsid w:val="00374DD4"/>
    <w:rsid w:val="003E1A36"/>
    <w:rsid w:val="00410371"/>
    <w:rsid w:val="004242F1"/>
    <w:rsid w:val="00474662"/>
    <w:rsid w:val="00486B1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7E1C"/>
    <w:rsid w:val="00695808"/>
    <w:rsid w:val="006B46FB"/>
    <w:rsid w:val="006E21FB"/>
    <w:rsid w:val="0074716A"/>
    <w:rsid w:val="00792342"/>
    <w:rsid w:val="007977A8"/>
    <w:rsid w:val="007B512A"/>
    <w:rsid w:val="007C2097"/>
    <w:rsid w:val="007D6A07"/>
    <w:rsid w:val="007F7259"/>
    <w:rsid w:val="008040A8"/>
    <w:rsid w:val="008279FA"/>
    <w:rsid w:val="008329BD"/>
    <w:rsid w:val="00851260"/>
    <w:rsid w:val="008626E7"/>
    <w:rsid w:val="00870EE7"/>
    <w:rsid w:val="008863B9"/>
    <w:rsid w:val="008A45A6"/>
    <w:rsid w:val="008C276E"/>
    <w:rsid w:val="008D3CCC"/>
    <w:rsid w:val="008E44E7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30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465"/>
    <w:rsid w:val="00B968C8"/>
    <w:rsid w:val="00BA3EC5"/>
    <w:rsid w:val="00BA51D9"/>
    <w:rsid w:val="00BB5DFC"/>
    <w:rsid w:val="00BD279D"/>
    <w:rsid w:val="00BD6BB8"/>
    <w:rsid w:val="00BF698B"/>
    <w:rsid w:val="00C30B8E"/>
    <w:rsid w:val="00C66BA2"/>
    <w:rsid w:val="00C870F6"/>
    <w:rsid w:val="00C907B5"/>
    <w:rsid w:val="00C95985"/>
    <w:rsid w:val="00CC5026"/>
    <w:rsid w:val="00CC68D0"/>
    <w:rsid w:val="00CD0148"/>
    <w:rsid w:val="00D03F9A"/>
    <w:rsid w:val="00D06D51"/>
    <w:rsid w:val="00D24991"/>
    <w:rsid w:val="00D50255"/>
    <w:rsid w:val="00D64EA4"/>
    <w:rsid w:val="00D66520"/>
    <w:rsid w:val="00D84AE9"/>
    <w:rsid w:val="00D9124E"/>
    <w:rsid w:val="00DE34CF"/>
    <w:rsid w:val="00E13F3D"/>
    <w:rsid w:val="00E34898"/>
    <w:rsid w:val="00E41C4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44E7"/>
    <w:rPr>
      <w:rFonts w:ascii="Arial" w:hAnsi="Arial"/>
      <w:lang w:val="en-GB" w:eastAsia="en-US"/>
    </w:rPr>
  </w:style>
  <w:style w:type="character" w:styleId="Emphasis">
    <w:name w:val="Emphasis"/>
    <w:qFormat/>
    <w:rsid w:val="008E44E7"/>
    <w:rPr>
      <w:i/>
      <w:iCs/>
    </w:rPr>
  </w:style>
  <w:style w:type="paragraph" w:styleId="Title">
    <w:name w:val="Title"/>
    <w:basedOn w:val="Normal"/>
    <w:next w:val="Normal"/>
    <w:link w:val="TitleChar"/>
    <w:qFormat/>
    <w:rsid w:val="008E44E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E44E7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1C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1560</Words>
  <Characters>8892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2024-07-15T19:43:00Z</dcterms:created>
  <dcterms:modified xsi:type="dcterms:W3CDTF">2024-08-01T18:17:00Z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R5s240464</vt:lpwstr>
  </property>
  <property fmtid="{D5CDD505-2E9C-101B-9397-08002B2CF9AE}" pid="10" name="Spec#">
    <vt:lpwstr>38.523-3</vt:lpwstr>
  </property>
  <property fmtid="{D5CDD505-2E9C-101B-9397-08002B2CF9AE}" pid="11" name="Cr#">
    <vt:lpwstr>3487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NR5GC SOR test case 6.3.1.7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2024-07-10</vt:lpwstr>
  </property>
  <property fmtid="{D5CDD505-2E9C-101B-9397-08002B2CF9AE}" pid="20" name="Release">
    <vt:lpwstr>Rel-17</vt:lpwstr>
  </property>
</Properties>
</file>