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78F" w:rsidRDefault="0072478F" w:rsidP="001A75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 xml:space="preserve">3GPP TSG-RAN5 </w:t>
      </w:r>
      <w:r w:rsidRPr="00CB2C57">
        <w:rPr>
          <w:b/>
          <w:i/>
          <w:noProof/>
          <w:sz w:val="28"/>
        </w:rPr>
        <w:t>Meeting</w:t>
      </w:r>
      <w:r w:rsidRPr="00D03794">
        <w:rPr>
          <w:b/>
          <w:noProof/>
          <w:sz w:val="24"/>
        </w:rPr>
        <w:t xml:space="preserve">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D54B72" w:rsidRPr="00D54B72">
        <w:rPr>
          <w:b/>
          <w:i/>
          <w:noProof/>
          <w:sz w:val="28"/>
        </w:rPr>
        <w:t>R5s240454</w:t>
      </w:r>
      <w:r w:rsidR="005D5DFD">
        <w:rPr>
          <w:b/>
          <w:i/>
          <w:noProof/>
          <w:sz w:val="28"/>
        </w:rPr>
        <w:t xml:space="preserve"> </w:t>
      </w:r>
    </w:p>
    <w:p w:rsidR="0072478F" w:rsidRDefault="006C24CD" w:rsidP="007247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2478F" w:rsidRPr="00BA51D9">
          <w:rPr>
            <w:b/>
            <w:noProof/>
            <w:sz w:val="24"/>
          </w:rPr>
          <w:t>Online</w:t>
        </w:r>
      </w:fldSimple>
      <w:r w:rsidR="0072478F">
        <w:rPr>
          <w:b/>
          <w:noProof/>
          <w:sz w:val="24"/>
        </w:rPr>
        <w:t xml:space="preserve">, </w:t>
      </w:r>
      <w:r>
        <w:fldChar w:fldCharType="begin"/>
      </w:r>
      <w:r w:rsidR="0072478F">
        <w:instrText xml:space="preserve"> DOCPROPERTY  Country  \* MERGEFORMAT </w:instrText>
      </w:r>
      <w:r>
        <w:fldChar w:fldCharType="end"/>
      </w:r>
      <w:r w:rsidR="0072478F">
        <w:rPr>
          <w:b/>
          <w:noProof/>
          <w:sz w:val="24"/>
        </w:rPr>
        <w:t xml:space="preserve">, </w:t>
      </w:r>
      <w:fldSimple w:instr=" DOCPROPERTY  StartDate  \* MERGEFORMAT ">
        <w:r w:rsidR="0072478F">
          <w:rPr>
            <w:b/>
            <w:noProof/>
            <w:sz w:val="24"/>
          </w:rPr>
          <w:t>8</w:t>
        </w:r>
        <w:r w:rsidR="0072478F" w:rsidRPr="00BA51D9">
          <w:rPr>
            <w:b/>
            <w:noProof/>
            <w:sz w:val="24"/>
          </w:rPr>
          <w:t>th Dec 20</w:t>
        </w:r>
        <w:r w:rsidR="0072478F">
          <w:rPr>
            <w:b/>
            <w:noProof/>
            <w:sz w:val="24"/>
          </w:rPr>
          <w:t>23</w:t>
        </w:r>
      </w:fldSimple>
      <w:r w:rsidR="0072478F">
        <w:rPr>
          <w:b/>
          <w:noProof/>
          <w:sz w:val="24"/>
        </w:rPr>
        <w:t xml:space="preserve"> - </w:t>
      </w:r>
      <w:fldSimple w:instr=" DOCPROPERTY  EndDate  \* MERGEFORMAT ">
        <w:r w:rsidR="0072478F" w:rsidRPr="00BA51D9">
          <w:rPr>
            <w:b/>
            <w:noProof/>
            <w:sz w:val="24"/>
          </w:rPr>
          <w:t>31st Dec 202</w:t>
        </w:r>
        <w:r w:rsidR="0072478F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C24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3516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F0B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34</w:t>
            </w:r>
            <w:r w:rsidRPr="003F0B16">
              <w:rPr>
                <w:b/>
                <w:noProof/>
                <w:sz w:val="28"/>
              </w:rPr>
              <w:t>79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C24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247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C24CD" w:rsidP="009D2F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265C" w:rsidRPr="00410371">
                <w:rPr>
                  <w:b/>
                  <w:noProof/>
                  <w:sz w:val="28"/>
                </w:rPr>
                <w:t>17.</w:t>
              </w:r>
              <w:r w:rsidR="00C7265C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9D2F6A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C7265C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24CD" w:rsidP="007E6E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4C46AB" w:rsidRPr="00D84C3C">
                <w:rPr>
                  <w:rFonts w:cs="Arial"/>
                </w:rPr>
                <w:t>Correction to NR5GC testcase 6.1.1.5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97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Starpoint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C24C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2478F">
                <w:rPr>
                  <w:noProof/>
                </w:rPr>
                <w:t>R5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D2F6A">
            <w:pPr>
              <w:pStyle w:val="CRCoverPage"/>
              <w:spacing w:after="0"/>
              <w:ind w:left="100"/>
              <w:rPr>
                <w:noProof/>
              </w:rPr>
            </w:pPr>
            <w:r w:rsidRPr="009D2F6A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C24CD" w:rsidP="00D833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F4082">
                <w:rPr>
                  <w:noProof/>
                </w:rPr>
                <w:t>2024-</w:t>
              </w:r>
              <w:r w:rsidR="003F4082">
                <w:rPr>
                  <w:rFonts w:hint="eastAsia"/>
                  <w:noProof/>
                  <w:lang w:eastAsia="zh-CN"/>
                </w:rPr>
                <w:t>0</w:t>
              </w:r>
              <w:r w:rsidR="00D8339D">
                <w:rPr>
                  <w:rFonts w:hint="eastAsia"/>
                  <w:noProof/>
                  <w:lang w:eastAsia="zh-CN"/>
                </w:rPr>
                <w:t>7</w:t>
              </w:r>
              <w:r w:rsidR="003F4082">
                <w:rPr>
                  <w:noProof/>
                </w:rPr>
                <w:t>-</w:t>
              </w:r>
              <w:r w:rsidR="00D8339D">
                <w:rPr>
                  <w:rFonts w:hint="eastAsia"/>
                  <w:noProof/>
                  <w:lang w:eastAsia="zh-CN"/>
                </w:rPr>
                <w:t>05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C24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D741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C24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A4D1D">
                <w:rPr>
                  <w:noProof/>
                </w:rPr>
                <w:t>Rel-17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7F2E">
            <w:pPr>
              <w:pStyle w:val="CRCoverPage"/>
              <w:spacing w:after="0"/>
              <w:ind w:left="100"/>
              <w:rPr>
                <w:noProof/>
              </w:rPr>
            </w:pPr>
            <w:r w:rsidRPr="00E57F2E">
              <w:rPr>
                <w:noProof/>
              </w:rPr>
              <w:t>substr(v_IMSI, 0, 5)</w:t>
            </w:r>
            <w:r w:rsidRPr="00E57F2E">
              <w:rPr>
                <w:rFonts w:hint="eastAsia"/>
                <w:noProof/>
              </w:rPr>
              <w:t xml:space="preserve"> can only get PLMN value, which is not used here because </w:t>
            </w:r>
            <w:r w:rsidRPr="00E57F2E">
              <w:rPr>
                <w:noProof/>
              </w:rPr>
              <w:t>v_PLMN3</w:t>
            </w:r>
            <w:r w:rsidRPr="00E57F2E">
              <w:rPr>
                <w:rFonts w:hint="eastAsia"/>
                <w:noProof/>
              </w:rPr>
              <w:t xml:space="preserve"> has already exist.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B6A10">
            <w:pPr>
              <w:pStyle w:val="CRCoverPage"/>
              <w:spacing w:after="0"/>
              <w:ind w:left="100"/>
              <w:rPr>
                <w:noProof/>
              </w:rPr>
            </w:pPr>
            <w:r w:rsidRPr="007B6A10">
              <w:rPr>
                <w:rFonts w:hint="eastAsia"/>
                <w:noProof/>
              </w:rPr>
              <w:t>Using s</w:t>
            </w:r>
            <w:r w:rsidRPr="007B6A10">
              <w:rPr>
                <w:noProof/>
              </w:rPr>
              <w:t xml:space="preserve">ubstr(v_IMSI, </w:t>
            </w:r>
            <w:r w:rsidRPr="007B6A10">
              <w:rPr>
                <w:rFonts w:hint="eastAsia"/>
                <w:noProof/>
              </w:rPr>
              <w:t>5</w:t>
            </w:r>
            <w:r w:rsidRPr="007B6A10">
              <w:rPr>
                <w:noProof/>
              </w:rPr>
              <w:t xml:space="preserve">, </w:t>
            </w:r>
            <w:r w:rsidRPr="007B6A10">
              <w:rPr>
                <w:rFonts w:hint="eastAsia"/>
                <w:noProof/>
              </w:rPr>
              <w:t>10</w:t>
            </w:r>
            <w:r w:rsidRPr="007B6A10">
              <w:rPr>
                <w:noProof/>
              </w:rPr>
              <w:t>)</w:t>
            </w:r>
            <w:r w:rsidRPr="007B6A10">
              <w:rPr>
                <w:rFonts w:hint="eastAsia"/>
                <w:noProof/>
              </w:rPr>
              <w:t>to get the value after PLMN.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46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7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6.1.1.5</w:t>
            </w:r>
            <w:r w:rsidRPr="00214A9E">
              <w:rPr>
                <w:rFonts w:cs="Arial"/>
                <w:color w:val="000000"/>
              </w:rPr>
              <w:t>.NR5GC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15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 w:rsidSect="005403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2478F" w:rsidRPr="00D83A7A" w:rsidRDefault="0072478F" w:rsidP="0072478F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171089295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:rsidR="0066223B" w:rsidRDefault="006C24CD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6C24CD">
        <w:rPr>
          <w:rFonts w:cs="Arial"/>
        </w:rPr>
        <w:fldChar w:fldCharType="begin"/>
      </w:r>
      <w:r w:rsidR="0072478F">
        <w:rPr>
          <w:rFonts w:cs="Arial"/>
        </w:rPr>
        <w:instrText xml:space="preserve"> TOC \o "1-3" </w:instrText>
      </w:r>
      <w:r w:rsidRPr="006C24CD">
        <w:rPr>
          <w:rFonts w:cs="Arial"/>
        </w:rPr>
        <w:fldChar w:fldCharType="separate"/>
      </w:r>
      <w:r w:rsidR="0066223B" w:rsidRPr="009217C5">
        <w:rPr>
          <w:rFonts w:cs="Arial"/>
          <w:iCs/>
        </w:rPr>
        <w:t>Table of Contents</w:t>
      </w:r>
      <w:r w:rsidR="0066223B">
        <w:tab/>
      </w:r>
      <w:r w:rsidR="0066223B">
        <w:fldChar w:fldCharType="begin"/>
      </w:r>
      <w:r w:rsidR="0066223B">
        <w:instrText xml:space="preserve"> PAGEREF _Toc171089295 \h </w:instrText>
      </w:r>
      <w:r w:rsidR="0066223B">
        <w:fldChar w:fldCharType="separate"/>
      </w:r>
      <w:r w:rsidR="0066223B">
        <w:t>2</w:t>
      </w:r>
      <w:r w:rsidR="0066223B">
        <w:fldChar w:fldCharType="end"/>
      </w:r>
    </w:p>
    <w:p w:rsidR="0066223B" w:rsidRDefault="0066223B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9217C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9217C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_Toc171089296 \h </w:instrText>
      </w:r>
      <w:r>
        <w:fldChar w:fldCharType="separate"/>
      </w:r>
      <w:r>
        <w:t>3</w:t>
      </w:r>
      <w:r>
        <w:fldChar w:fldCharType="end"/>
      </w:r>
    </w:p>
    <w:p w:rsidR="0066223B" w:rsidRDefault="0066223B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9217C5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9217C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_Toc171089297 \h </w:instrText>
      </w:r>
      <w:r>
        <w:fldChar w:fldCharType="separate"/>
      </w:r>
      <w:r>
        <w:t>3</w:t>
      </w:r>
      <w:r>
        <w:fldChar w:fldCharType="end"/>
      </w:r>
    </w:p>
    <w:p w:rsidR="0066223B" w:rsidRDefault="0066223B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9217C5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9217C5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_Toc171089298 \h </w:instrText>
      </w:r>
      <w:r>
        <w:fldChar w:fldCharType="separate"/>
      </w:r>
      <w:r>
        <w:t>3</w:t>
      </w:r>
      <w:r>
        <w:fldChar w:fldCharType="end"/>
      </w:r>
    </w:p>
    <w:p w:rsidR="0072478F" w:rsidRDefault="006C24CD" w:rsidP="0072478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72478F">
        <w:rPr>
          <w:lang w:val="pt-BR"/>
        </w:rPr>
        <w:br w:type="page"/>
      </w:r>
    </w:p>
    <w:p w:rsidR="0072478F" w:rsidRDefault="0072478F" w:rsidP="0072478F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71089296"/>
      <w:r>
        <w:rPr>
          <w:b/>
          <w:lang w:eastAsia="ja-JP"/>
        </w:rPr>
        <w:lastRenderedPageBreak/>
        <w:t>Overview</w:t>
      </w:r>
      <w:bookmarkEnd w:id="2"/>
      <w:bookmarkEnd w:id="3"/>
    </w:p>
    <w:p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F24579" w:rsidRPr="00AF72A9">
        <w:rPr>
          <w:rFonts w:cs="Arial"/>
        </w:rPr>
        <w:t>iwd-TTCN3-B202</w:t>
      </w:r>
      <w:r w:rsidR="00F24579">
        <w:rPr>
          <w:rFonts w:cs="Arial"/>
        </w:rPr>
        <w:t>2</w:t>
      </w:r>
      <w:r w:rsidR="00F24579" w:rsidRPr="00AF72A9">
        <w:rPr>
          <w:rFonts w:cs="Arial"/>
        </w:rPr>
        <w:t>-09_D2</w:t>
      </w:r>
      <w:r w:rsidR="00F24579">
        <w:rPr>
          <w:rFonts w:cs="Arial" w:hint="eastAsia"/>
          <w:lang w:eastAsia="zh-CN"/>
        </w:rPr>
        <w:t>4</w:t>
      </w:r>
      <w:r w:rsidR="00F24579" w:rsidRPr="00AF72A9">
        <w:rPr>
          <w:rFonts w:cs="Arial"/>
        </w:rPr>
        <w:t>wk</w:t>
      </w:r>
      <w:r w:rsidR="00F24579">
        <w:rPr>
          <w:rFonts w:cs="Arial" w:hint="eastAsia"/>
          <w:lang w:eastAsia="zh-CN"/>
        </w:rPr>
        <w:t xml:space="preserve">24 </w:t>
      </w:r>
      <w:r>
        <w:rPr>
          <w:rFonts w:cs="Arial"/>
        </w:rPr>
        <w:t>related to the title of this CR.</w:t>
      </w:r>
    </w:p>
    <w:p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3E1EA3">
        <w:rPr>
          <w:rFonts w:cs="Arial" w:hint="eastAsia"/>
          <w:b/>
          <w:sz w:val="24"/>
          <w:lang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EB6D8B" w:rsidRPr="00DD0EEF">
          <w:rPr>
            <w:rStyle w:val="aa"/>
            <w:rFonts w:cs="Arial" w:hint="eastAsia"/>
            <w:b/>
            <w:sz w:val="24"/>
            <w:lang w:eastAsia="zh-CN"/>
          </w:rPr>
          <w:t>gaoting@starpointcomm.com</w:t>
        </w:r>
      </w:hyperlink>
    </w:p>
    <w:p w:rsidR="0072478F" w:rsidRPr="00854C55" w:rsidRDefault="0072478F" w:rsidP="0072478F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71089297"/>
      <w:r w:rsidRPr="00854C55">
        <w:rPr>
          <w:b/>
        </w:rPr>
        <w:t>Corrections required</w:t>
      </w:r>
      <w:bookmarkEnd w:id="4"/>
      <w:bookmarkEnd w:id="5"/>
      <w:bookmarkEnd w:id="6"/>
    </w:p>
    <w:p w:rsidR="0072478F" w:rsidRDefault="0072478F" w:rsidP="0072478F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71089298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7654"/>
      </w:tblGrid>
      <w:tr w:rsidR="0072478F" w:rsidTr="001A7545">
        <w:trPr>
          <w:trHeight w:val="447"/>
        </w:trPr>
        <w:tc>
          <w:tcPr>
            <w:tcW w:w="1985" w:type="dxa"/>
          </w:tcPr>
          <w:p w:rsidR="0072478F" w:rsidRPr="00E751F5" w:rsidRDefault="0072478F" w:rsidP="001A754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72478F" w:rsidRPr="002D56A7" w:rsidRDefault="0048370D" w:rsidP="001A7545">
            <w:pPr>
              <w:spacing w:after="0"/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f_TC_6_1_1_5_NR5GC()</w:t>
            </w:r>
          </w:p>
        </w:tc>
      </w:tr>
      <w:tr w:rsidR="00404EA2" w:rsidTr="001A7545">
        <w:trPr>
          <w:trHeight w:val="452"/>
        </w:trPr>
        <w:tc>
          <w:tcPr>
            <w:tcW w:w="1985" w:type="dxa"/>
          </w:tcPr>
          <w:p w:rsidR="00404EA2" w:rsidRPr="00E751F5" w:rsidRDefault="00404EA2" w:rsidP="001A75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404EA2" w:rsidRPr="00092B08" w:rsidRDefault="00795996" w:rsidP="00B470E5">
            <w:pPr>
              <w:pStyle w:val="CRCoverPage"/>
              <w:spacing w:after="0"/>
              <w:rPr>
                <w:noProof/>
                <w:lang w:eastAsia="zh-CN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substr(v_I</w:t>
            </w:r>
            <w:r w:rsidRPr="00795996">
              <w:rPr>
                <w:rFonts w:ascii="Courier New" w:hAnsi="Courier New" w:cs="Courier New"/>
                <w:color w:val="000000"/>
                <w:lang w:eastAsia="de-DE"/>
              </w:rPr>
              <w:t>MSI, 0, 5)</w:t>
            </w:r>
            <w:r>
              <w:rPr>
                <w:rFonts w:ascii="Courier New" w:hAnsi="Courier New" w:cs="Courier New" w:hint="eastAsia"/>
                <w:color w:val="000000"/>
                <w:lang w:eastAsia="zh-CN"/>
              </w:rPr>
              <w:t xml:space="preserve"> can only get PLMN value, which is not used here</w:t>
            </w:r>
            <w:r w:rsidR="007A2338">
              <w:rPr>
                <w:rFonts w:ascii="Courier New" w:hAnsi="Courier New" w:cs="Courier New" w:hint="eastAsia"/>
                <w:color w:val="000000"/>
                <w:lang w:eastAsia="zh-CN"/>
              </w:rPr>
              <w:t xml:space="preserve"> because </w:t>
            </w:r>
            <w:r w:rsidR="007A2338" w:rsidRPr="00CB3A22">
              <w:rPr>
                <w:rFonts w:ascii="Courier New" w:hAnsi="Courier New" w:cs="Courier New"/>
                <w:color w:val="000000"/>
                <w:lang w:eastAsia="de-DE"/>
              </w:rPr>
              <w:t>v_PLMN3</w:t>
            </w:r>
            <w:r w:rsidR="007A2338">
              <w:rPr>
                <w:rFonts w:ascii="Courier New" w:hAnsi="Courier New" w:cs="Courier New" w:hint="eastAsia"/>
                <w:color w:val="000000"/>
                <w:lang w:eastAsia="zh-CN"/>
              </w:rPr>
              <w:t xml:space="preserve"> has already exist.</w:t>
            </w:r>
          </w:p>
        </w:tc>
      </w:tr>
      <w:tr w:rsidR="00404EA2" w:rsidTr="001A7545">
        <w:tc>
          <w:tcPr>
            <w:tcW w:w="1985" w:type="dxa"/>
          </w:tcPr>
          <w:p w:rsidR="00404EA2" w:rsidRPr="00E751F5" w:rsidRDefault="00404EA2" w:rsidP="001A75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404EA2" w:rsidRPr="00092B08" w:rsidRDefault="00B470E5" w:rsidP="00B470E5">
            <w:pPr>
              <w:pStyle w:val="CRCoverPage"/>
              <w:spacing w:after="0"/>
              <w:rPr>
                <w:noProof/>
                <w:lang w:eastAsia="zh-CN"/>
              </w:rPr>
            </w:pPr>
            <w:r w:rsidRPr="00B470E5">
              <w:rPr>
                <w:rFonts w:ascii="Courier New" w:hAnsi="Courier New" w:cs="Courier New" w:hint="eastAsia"/>
                <w:color w:val="000000"/>
                <w:lang w:eastAsia="de-DE"/>
              </w:rPr>
              <w:t>Us</w:t>
            </w:r>
            <w:r w:rsidR="0038355F">
              <w:rPr>
                <w:rFonts w:ascii="Courier New" w:hAnsi="Courier New" w:cs="Courier New" w:hint="eastAsia"/>
                <w:color w:val="000000"/>
                <w:lang w:eastAsia="zh-CN"/>
              </w:rPr>
              <w:t>ing</w:t>
            </w:r>
            <w:r w:rsidRPr="00B470E5"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r w:rsidR="007870E0">
              <w:rPr>
                <w:rFonts w:ascii="Courier New" w:hAnsi="Courier New" w:cs="Courier New" w:hint="eastAsia"/>
                <w:color w:val="000000"/>
                <w:lang w:eastAsia="zh-CN"/>
              </w:rPr>
              <w:t>s</w:t>
            </w: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ubstr(v_I</w:t>
            </w:r>
            <w:r w:rsidRPr="00795996">
              <w:rPr>
                <w:rFonts w:ascii="Courier New" w:hAnsi="Courier New" w:cs="Courier New"/>
                <w:color w:val="000000"/>
                <w:lang w:eastAsia="de-DE"/>
              </w:rPr>
              <w:t xml:space="preserve">MSI, </w:t>
            </w:r>
            <w:r>
              <w:rPr>
                <w:rFonts w:ascii="Courier New" w:hAnsi="Courier New" w:cs="Courier New" w:hint="eastAsia"/>
                <w:color w:val="000000"/>
                <w:lang w:eastAsia="zh-CN"/>
              </w:rPr>
              <w:t>5</w:t>
            </w:r>
            <w:r w:rsidRPr="0079599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r>
              <w:rPr>
                <w:rFonts w:ascii="Courier New" w:hAnsi="Courier New" w:cs="Courier New" w:hint="eastAsia"/>
                <w:color w:val="000000"/>
                <w:lang w:eastAsia="zh-CN"/>
              </w:rPr>
              <w:t>10</w:t>
            </w:r>
            <w:r w:rsidRPr="00795996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  <w:r>
              <w:rPr>
                <w:rFonts w:ascii="Courier New" w:hAnsi="Courier New" w:cs="Courier New" w:hint="eastAsia"/>
                <w:color w:val="000000"/>
                <w:lang w:eastAsia="zh-CN"/>
              </w:rPr>
              <w:t xml:space="preserve">to get the </w:t>
            </w:r>
            <w:r w:rsidR="0038355F">
              <w:rPr>
                <w:rFonts w:ascii="Courier New" w:hAnsi="Courier New" w:cs="Courier New" w:hint="eastAsia"/>
                <w:color w:val="000000"/>
                <w:lang w:eastAsia="zh-CN"/>
              </w:rPr>
              <w:t xml:space="preserve">value </w:t>
            </w:r>
            <w:r w:rsidR="001E268C">
              <w:rPr>
                <w:rFonts w:ascii="Courier New" w:hAnsi="Courier New" w:cs="Courier New" w:hint="eastAsia"/>
                <w:color w:val="000000"/>
                <w:lang w:eastAsia="zh-CN"/>
              </w:rPr>
              <w:t>after PLMN.</w:t>
            </w:r>
          </w:p>
        </w:tc>
      </w:tr>
      <w:tr w:rsidR="00404EA2" w:rsidTr="001A7545">
        <w:tc>
          <w:tcPr>
            <w:tcW w:w="1985" w:type="dxa"/>
          </w:tcPr>
          <w:p w:rsidR="00404EA2" w:rsidRPr="00E751F5" w:rsidRDefault="00404EA2" w:rsidP="001A75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404EA2" w:rsidRPr="00E751F5" w:rsidRDefault="0046677B" w:rsidP="001A7545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 w:rsidRPr="0046677B">
              <w:rPr>
                <w:rFonts w:ascii="Arial" w:hAnsi="Arial" w:cs="Arial"/>
                <w:noProof/>
              </w:rPr>
              <w:t>Idle_PLMNSelection_NR5GC</w:t>
            </w:r>
            <w:r w:rsidR="00404EA2">
              <w:rPr>
                <w:rFonts w:ascii="Arial" w:hAnsi="Arial" w:cs="Arial" w:hint="eastAsia"/>
                <w:noProof/>
                <w:lang w:eastAsia="zh-CN"/>
              </w:rPr>
              <w:t>.ttcn</w:t>
            </w:r>
          </w:p>
        </w:tc>
      </w:tr>
      <w:tr w:rsidR="00404EA2" w:rsidRPr="00E751F5" w:rsidTr="001A7545">
        <w:tc>
          <w:tcPr>
            <w:tcW w:w="1985" w:type="dxa"/>
          </w:tcPr>
          <w:p w:rsidR="00404EA2" w:rsidRPr="00E751F5" w:rsidRDefault="00404EA2" w:rsidP="001A754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404EA2" w:rsidRPr="00E751F5" w:rsidRDefault="00404EA2" w:rsidP="001A7545">
            <w:pPr>
              <w:rPr>
                <w:rFonts w:ascii="Arial" w:hAnsi="Arial"/>
                <w:highlight w:val="cyan"/>
              </w:rPr>
            </w:pPr>
          </w:p>
        </w:tc>
      </w:tr>
    </w:tbl>
    <w:p w:rsidR="00C8557A" w:rsidRDefault="00C8557A" w:rsidP="00C8557A">
      <w:pPr>
        <w:spacing w:after="0"/>
        <w:rPr>
          <w:rFonts w:ascii="Arial" w:hAnsi="Arial"/>
          <w:b/>
          <w:lang w:eastAsia="en-GB"/>
        </w:rPr>
      </w:pPr>
    </w:p>
    <w:p w:rsidR="00C8557A" w:rsidRDefault="00C8557A" w:rsidP="00C8557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5"/>
      </w:tblGrid>
      <w:tr w:rsidR="00C8557A" w:rsidRPr="00504291" w:rsidTr="006F17C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function f_TC_6_1_1_5_NR5GC() runs on NR5GC_PTC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{// PLMN selection of RPLMN, HPLMN/EHPLMN, UPLMN and OPLMN / Automatic mode / User reselection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var hexstring v_PLMN3 := '00321'H;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var hexstring v_IMSI;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var hexstring v_SpecialUSIM_IMSI;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f_NR5GC_Init(NR_1);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// Set Sys info and cell info for cell 3&amp; 13 to be used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R5-203367 sic@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f_NR_CellInfo_SetPLMN(nr_Cell3, tsc_NR_HPLMN_003_21);//PLMN3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f_NR_CellInfo_SetPLMN(nr_Cell13, tsc_NR_HPLMN_004_31);//PLMN4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// Create and configure cell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f_NR_CellConfig_Def(nr_Cell1);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f_NR_CellConfig_Def(nr_Cell3); // @sic R5-203367 sic@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f_NR_CellConfig_Def(nr_Cell12);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f_NR_CellConfig_Def(nr_Cell13);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// Equip UE with the USIM configuration 6 specified in table 6.4.1-6 TS 38.508-1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f_UT_USIM_Insert(UT, "USIM configuration 6 specified in table 6.4.1-6 TS 38.508-1");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v_IMSI := f_NR5GC_MobileInfo_GetDefaultIMSI();</w:t>
            </w:r>
          </w:p>
          <w:p w:rsidR="00CB3A22" w:rsidRPr="00CB3A22" w:rsidRDefault="003554E7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CB3A22"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v_SpecialUSIM_IMSI := v_PLMN3 &amp; substr(v_IMSI, </w:t>
            </w:r>
            <w:r w:rsidR="00CB3A22" w:rsidRPr="003554E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0</w:t>
            </w:r>
            <w:r w:rsidR="00CB3A22"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r w:rsidR="00CB3A22" w:rsidRPr="003554E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5</w:t>
            </w:r>
            <w:r w:rsidR="00CB3A22" w:rsidRPr="00CB3A2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f_NR5GC_MobileInfo_SetDefaultIMSI(v_SpecialUSIM_IMSI); // @sic R5s240248, R5s240361 sic@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f_UT_AutomaticPLMN_Select_WithSwitchOnOff (UT);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// Preamble: The UE is in state Registered, Idle Mode (state 1N-A) on NR Cell 1 according to TS 38.508-1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f_NR5GC_Preamble(nr_Cell1, STATE_IDLE_1A);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f_NR_TestBody_Set(true);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f_TC_6_1_1_5_NR5GC_TestBody(v_SpecialUSIM_IMSI); // @sic R5s240361 sic@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// Switch/Power off UE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f_NR_Postamble(nr_Cell3, STATE_IDLE_1A); // @sic R5-203367 sic@</w:t>
            </w:r>
          </w:p>
          <w:p w:rsidR="00C8557A" w:rsidRPr="00A361CA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C8557A" w:rsidRPr="00CD057D" w:rsidRDefault="00C8557A" w:rsidP="00C8557A">
      <w:pPr>
        <w:spacing w:after="0"/>
        <w:rPr>
          <w:rFonts w:ascii="Arial" w:hAnsi="Arial"/>
          <w:b/>
          <w:color w:val="000000"/>
          <w:lang w:eastAsia="en-GB"/>
        </w:rPr>
      </w:pPr>
    </w:p>
    <w:p w:rsidR="00C8557A" w:rsidRDefault="00C8557A" w:rsidP="00C8557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5"/>
      </w:tblGrid>
      <w:tr w:rsidR="00C8557A" w:rsidRPr="00504291" w:rsidTr="0076319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22" w:rsidRPr="00CB3A22" w:rsidRDefault="00C8557A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</w:t>
            </w:r>
            <w:r w:rsidR="00DD3C08"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CB3A22" w:rsidRPr="00CB3A22">
              <w:rPr>
                <w:rFonts w:ascii="Courier New" w:hAnsi="Courier New" w:cs="Courier New"/>
                <w:color w:val="000000"/>
                <w:lang w:eastAsia="de-DE"/>
              </w:rPr>
              <w:t>function f_TC_6_1_1_5_NR5GC() runs on NR5GC_PTC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{// PLMN selection of RPLMN, HPLMN/EHPLMN, UPLMN and OPLMN / Automatic mode / User reselection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var hexstring v_PLMN3 := '00321'H;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var hexstring v_IMSI;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var hexstring v_SpecialUSIM_IMSI;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f_NR5GC_Init(NR_1);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// Set Sys info and cell info for cell 3&amp; 13 to be used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R5-203367 sic@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f_NR_CellInfo_SetPLMN(nr_Cell3, tsc_NR_HPLMN_003_21);//PLMN3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f_NR_CellInfo_SetPLMN(nr_Cell13, tsc_NR_HPLMN_004_31);//PLMN4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// Create and configure cell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f_NR_CellConfig_Def(nr_Cell1);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f_NR_CellConfig_Def(nr_Cell3); // @sic R5-203367 sic@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f_NR_CellConfig_Def(nr_Cell12);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f_NR_CellConfig_Def(nr_Cell13);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// Equip UE with the USIM configuration 6 specified in table 6.4.1-6 TS 38.508-1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f_UT_USIM_Insert(UT, "USIM configuration 6 specified in table 6.4.1-6 TS 38.508-1");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v_IMSI := f_NR5GC_MobileInfo_GetDefaultIMSI();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>
              <w:rPr>
                <w:rFonts w:ascii="Courier New" w:hAnsi="Courier New" w:cs="Courier New" w:hint="eastAsia"/>
                <w:color w:val="000000"/>
                <w:lang w:eastAsia="zh-CN"/>
              </w:rPr>
              <w:t xml:space="preserve">  </w:t>
            </w: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v_SpecialUSIM_IMSI := v_PLMN3 &amp; substr(v_IMSI, </w:t>
            </w:r>
            <w:r w:rsidRPr="00CB3A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5</w:t>
            </w: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r w:rsidRPr="00CB3A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10</w:t>
            </w: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f_NR5GC_MobileInfo_SetDefaultIMSI(v_SpecialUSIM_IMSI); // @sic R5s240248, R5s240361 sic@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f_UT_AutomaticPLMN_Select_WithSwitchOnOff (UT);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// Preamble: The UE is in state Registered, Idle Mode (state 1N-A) on NR Cell 1 according to TS 38.508-1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f_NR5GC_Preamble(nr_Cell1, STATE_IDLE_1A);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f_TC_6_1_1_5_NR5GC_TestBody(v_SpecialUSIM_IMSI); // @sic R5s240361 sic@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// Switch/Power off UE</w:t>
            </w:r>
          </w:p>
          <w:p w:rsidR="00CB3A22" w:rsidRPr="00CB3A22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  f_NR_Postamble(nr_Cell3, STATE_IDLE_1A); // @sic R5-203367 sic@</w:t>
            </w:r>
          </w:p>
          <w:p w:rsidR="00C8557A" w:rsidRPr="00F212AA" w:rsidRDefault="00CB3A22" w:rsidP="00CB3A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A2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72478F" w:rsidRPr="00C8557A" w:rsidRDefault="0072478F" w:rsidP="00E62E00">
      <w:pPr>
        <w:pStyle w:val="2"/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  <w:color w:val="FF0000"/>
          <w:lang w:eastAsia="zh-CN"/>
        </w:rPr>
      </w:pPr>
    </w:p>
    <w:sectPr w:rsidR="0072478F" w:rsidRPr="00C8557A" w:rsidSect="0054030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169D" w:rsidRDefault="0077169D">
      <w:r>
        <w:separator/>
      </w:r>
    </w:p>
  </w:endnote>
  <w:endnote w:type="continuationSeparator" w:id="1">
    <w:p w:rsidR="0077169D" w:rsidRDefault="007716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169D" w:rsidRDefault="0077169D">
      <w:r>
        <w:separator/>
      </w:r>
    </w:p>
  </w:footnote>
  <w:footnote w:type="continuationSeparator" w:id="1">
    <w:p w:rsidR="0077169D" w:rsidRDefault="007716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6C24CD">
      <w:fldChar w:fldCharType="begin"/>
    </w:r>
    <w:r w:rsidR="00374DD4">
      <w:instrText>PAGE</w:instrText>
    </w:r>
    <w:r w:rsidR="006C24CD">
      <w:fldChar w:fldCharType="separate"/>
    </w:r>
    <w:r>
      <w:rPr>
        <w:noProof/>
      </w:rPr>
      <w:t>1</w:t>
    </w:r>
    <w:r w:rsidR="006C24CD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4"/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6975"/>
    <w:rsid w:val="00022E4A"/>
    <w:rsid w:val="00046596"/>
    <w:rsid w:val="00070E09"/>
    <w:rsid w:val="00085E01"/>
    <w:rsid w:val="00094FFB"/>
    <w:rsid w:val="000A6394"/>
    <w:rsid w:val="000B7FED"/>
    <w:rsid w:val="000C038A"/>
    <w:rsid w:val="000C6598"/>
    <w:rsid w:val="000C6B85"/>
    <w:rsid w:val="000D44B3"/>
    <w:rsid w:val="00106F7F"/>
    <w:rsid w:val="001150DF"/>
    <w:rsid w:val="00145D43"/>
    <w:rsid w:val="00150911"/>
    <w:rsid w:val="00181F0D"/>
    <w:rsid w:val="00190E3B"/>
    <w:rsid w:val="00192C46"/>
    <w:rsid w:val="00197724"/>
    <w:rsid w:val="001A06AD"/>
    <w:rsid w:val="001A08B3"/>
    <w:rsid w:val="001A7B60"/>
    <w:rsid w:val="001B52F0"/>
    <w:rsid w:val="001B7A65"/>
    <w:rsid w:val="001E268C"/>
    <w:rsid w:val="001E41F3"/>
    <w:rsid w:val="00205A90"/>
    <w:rsid w:val="0026004D"/>
    <w:rsid w:val="002640DD"/>
    <w:rsid w:val="00275D12"/>
    <w:rsid w:val="00284FEB"/>
    <w:rsid w:val="002860C4"/>
    <w:rsid w:val="002B5741"/>
    <w:rsid w:val="002C4817"/>
    <w:rsid w:val="002E472E"/>
    <w:rsid w:val="002F15F0"/>
    <w:rsid w:val="002F5471"/>
    <w:rsid w:val="00300591"/>
    <w:rsid w:val="00305409"/>
    <w:rsid w:val="0031320A"/>
    <w:rsid w:val="00346760"/>
    <w:rsid w:val="003554E7"/>
    <w:rsid w:val="003609EF"/>
    <w:rsid w:val="0036231A"/>
    <w:rsid w:val="00374DD4"/>
    <w:rsid w:val="0038355F"/>
    <w:rsid w:val="003873EE"/>
    <w:rsid w:val="003A1211"/>
    <w:rsid w:val="003A1523"/>
    <w:rsid w:val="003C3721"/>
    <w:rsid w:val="003E1A36"/>
    <w:rsid w:val="003E1EA3"/>
    <w:rsid w:val="003F0B16"/>
    <w:rsid w:val="003F285A"/>
    <w:rsid w:val="003F4082"/>
    <w:rsid w:val="00404EA2"/>
    <w:rsid w:val="00405C8E"/>
    <w:rsid w:val="00410371"/>
    <w:rsid w:val="00414DCA"/>
    <w:rsid w:val="0041798F"/>
    <w:rsid w:val="004242F1"/>
    <w:rsid w:val="00427748"/>
    <w:rsid w:val="00437303"/>
    <w:rsid w:val="0046677B"/>
    <w:rsid w:val="004677F1"/>
    <w:rsid w:val="0048283F"/>
    <w:rsid w:val="0048370D"/>
    <w:rsid w:val="004B72EF"/>
    <w:rsid w:val="004B75B7"/>
    <w:rsid w:val="004C2D35"/>
    <w:rsid w:val="004C46AB"/>
    <w:rsid w:val="005141D9"/>
    <w:rsid w:val="00514EAE"/>
    <w:rsid w:val="0051580D"/>
    <w:rsid w:val="0054030B"/>
    <w:rsid w:val="00545E9D"/>
    <w:rsid w:val="00547111"/>
    <w:rsid w:val="00570273"/>
    <w:rsid w:val="00587EE3"/>
    <w:rsid w:val="00592D74"/>
    <w:rsid w:val="005D5DFD"/>
    <w:rsid w:val="005E2C44"/>
    <w:rsid w:val="00601606"/>
    <w:rsid w:val="00621188"/>
    <w:rsid w:val="00624EF0"/>
    <w:rsid w:val="006257ED"/>
    <w:rsid w:val="00634CBF"/>
    <w:rsid w:val="006429F0"/>
    <w:rsid w:val="0064789F"/>
    <w:rsid w:val="00647DC6"/>
    <w:rsid w:val="006517C7"/>
    <w:rsid w:val="00653DE4"/>
    <w:rsid w:val="0066223B"/>
    <w:rsid w:val="00665C47"/>
    <w:rsid w:val="00670E95"/>
    <w:rsid w:val="006904EA"/>
    <w:rsid w:val="00691375"/>
    <w:rsid w:val="00692230"/>
    <w:rsid w:val="00695808"/>
    <w:rsid w:val="006A1740"/>
    <w:rsid w:val="006B0377"/>
    <w:rsid w:val="006B34CB"/>
    <w:rsid w:val="006B46FB"/>
    <w:rsid w:val="006B4D39"/>
    <w:rsid w:val="006C24CD"/>
    <w:rsid w:val="006C5D54"/>
    <w:rsid w:val="006C7DDF"/>
    <w:rsid w:val="006E21FB"/>
    <w:rsid w:val="0070669F"/>
    <w:rsid w:val="0072478F"/>
    <w:rsid w:val="00736C93"/>
    <w:rsid w:val="007459D2"/>
    <w:rsid w:val="00746996"/>
    <w:rsid w:val="0075393E"/>
    <w:rsid w:val="0075464B"/>
    <w:rsid w:val="00763199"/>
    <w:rsid w:val="007659EC"/>
    <w:rsid w:val="0077169D"/>
    <w:rsid w:val="00781FBF"/>
    <w:rsid w:val="007870E0"/>
    <w:rsid w:val="00792342"/>
    <w:rsid w:val="00795996"/>
    <w:rsid w:val="007977A8"/>
    <w:rsid w:val="007A2338"/>
    <w:rsid w:val="007B36C8"/>
    <w:rsid w:val="007B512A"/>
    <w:rsid w:val="007B6A10"/>
    <w:rsid w:val="007C2097"/>
    <w:rsid w:val="007D6A07"/>
    <w:rsid w:val="007E6E6E"/>
    <w:rsid w:val="007F0146"/>
    <w:rsid w:val="007F7259"/>
    <w:rsid w:val="008040A8"/>
    <w:rsid w:val="008279FA"/>
    <w:rsid w:val="00841756"/>
    <w:rsid w:val="00845170"/>
    <w:rsid w:val="00860108"/>
    <w:rsid w:val="008626E7"/>
    <w:rsid w:val="00865118"/>
    <w:rsid w:val="0086617D"/>
    <w:rsid w:val="00870EE7"/>
    <w:rsid w:val="00882109"/>
    <w:rsid w:val="008863B9"/>
    <w:rsid w:val="008A45A6"/>
    <w:rsid w:val="008B2850"/>
    <w:rsid w:val="008D39E6"/>
    <w:rsid w:val="008D3CCC"/>
    <w:rsid w:val="008E1FF2"/>
    <w:rsid w:val="008F12C0"/>
    <w:rsid w:val="008F3789"/>
    <w:rsid w:val="008F686C"/>
    <w:rsid w:val="009148DE"/>
    <w:rsid w:val="009172F5"/>
    <w:rsid w:val="00941E30"/>
    <w:rsid w:val="009531B0"/>
    <w:rsid w:val="009741B3"/>
    <w:rsid w:val="009777D9"/>
    <w:rsid w:val="00991B88"/>
    <w:rsid w:val="009A5753"/>
    <w:rsid w:val="009A579D"/>
    <w:rsid w:val="009B1AF5"/>
    <w:rsid w:val="009C582D"/>
    <w:rsid w:val="009D2F6A"/>
    <w:rsid w:val="009E3297"/>
    <w:rsid w:val="009E5487"/>
    <w:rsid w:val="009F734F"/>
    <w:rsid w:val="00A04749"/>
    <w:rsid w:val="00A06009"/>
    <w:rsid w:val="00A113E0"/>
    <w:rsid w:val="00A246B6"/>
    <w:rsid w:val="00A30CE5"/>
    <w:rsid w:val="00A3215F"/>
    <w:rsid w:val="00A47483"/>
    <w:rsid w:val="00A47E70"/>
    <w:rsid w:val="00A50CF0"/>
    <w:rsid w:val="00A55DA1"/>
    <w:rsid w:val="00A7671C"/>
    <w:rsid w:val="00A94CFF"/>
    <w:rsid w:val="00A97A81"/>
    <w:rsid w:val="00AA0347"/>
    <w:rsid w:val="00AA2CBC"/>
    <w:rsid w:val="00AA4D1D"/>
    <w:rsid w:val="00AC198B"/>
    <w:rsid w:val="00AC5820"/>
    <w:rsid w:val="00AD1CD8"/>
    <w:rsid w:val="00B11D5C"/>
    <w:rsid w:val="00B258BB"/>
    <w:rsid w:val="00B470E5"/>
    <w:rsid w:val="00B67B97"/>
    <w:rsid w:val="00B85A61"/>
    <w:rsid w:val="00B968C8"/>
    <w:rsid w:val="00BA3EC5"/>
    <w:rsid w:val="00BA51D9"/>
    <w:rsid w:val="00BA623C"/>
    <w:rsid w:val="00BB5DFC"/>
    <w:rsid w:val="00BD279D"/>
    <w:rsid w:val="00BD6BB8"/>
    <w:rsid w:val="00C01BAA"/>
    <w:rsid w:val="00C44219"/>
    <w:rsid w:val="00C550B6"/>
    <w:rsid w:val="00C64ABB"/>
    <w:rsid w:val="00C66BA2"/>
    <w:rsid w:val="00C7265C"/>
    <w:rsid w:val="00C8557A"/>
    <w:rsid w:val="00C870F6"/>
    <w:rsid w:val="00C95985"/>
    <w:rsid w:val="00CB2C57"/>
    <w:rsid w:val="00CB3A22"/>
    <w:rsid w:val="00CC313B"/>
    <w:rsid w:val="00CC5026"/>
    <w:rsid w:val="00CC68D0"/>
    <w:rsid w:val="00CF66AD"/>
    <w:rsid w:val="00D03F9A"/>
    <w:rsid w:val="00D04AC1"/>
    <w:rsid w:val="00D06D51"/>
    <w:rsid w:val="00D24991"/>
    <w:rsid w:val="00D27D2A"/>
    <w:rsid w:val="00D370BF"/>
    <w:rsid w:val="00D50255"/>
    <w:rsid w:val="00D54B72"/>
    <w:rsid w:val="00D66520"/>
    <w:rsid w:val="00D8339D"/>
    <w:rsid w:val="00D84AE9"/>
    <w:rsid w:val="00D9124E"/>
    <w:rsid w:val="00DA1DC1"/>
    <w:rsid w:val="00DA4E06"/>
    <w:rsid w:val="00DB58EE"/>
    <w:rsid w:val="00DC023F"/>
    <w:rsid w:val="00DC6404"/>
    <w:rsid w:val="00DC7FD7"/>
    <w:rsid w:val="00DD3C08"/>
    <w:rsid w:val="00DE34CF"/>
    <w:rsid w:val="00E13F3D"/>
    <w:rsid w:val="00E34898"/>
    <w:rsid w:val="00E3516A"/>
    <w:rsid w:val="00E46F9C"/>
    <w:rsid w:val="00E57F2E"/>
    <w:rsid w:val="00E62E00"/>
    <w:rsid w:val="00E6782A"/>
    <w:rsid w:val="00E70359"/>
    <w:rsid w:val="00E75B59"/>
    <w:rsid w:val="00E8246D"/>
    <w:rsid w:val="00E9201B"/>
    <w:rsid w:val="00EA38CC"/>
    <w:rsid w:val="00EB09B7"/>
    <w:rsid w:val="00EB1C14"/>
    <w:rsid w:val="00EB6D8B"/>
    <w:rsid w:val="00EB7219"/>
    <w:rsid w:val="00ED7414"/>
    <w:rsid w:val="00EE7D7C"/>
    <w:rsid w:val="00F01432"/>
    <w:rsid w:val="00F24579"/>
    <w:rsid w:val="00F25D98"/>
    <w:rsid w:val="00F300FB"/>
    <w:rsid w:val="00F333BA"/>
    <w:rsid w:val="00F42A6B"/>
    <w:rsid w:val="00F51C74"/>
    <w:rsid w:val="00F67511"/>
    <w:rsid w:val="00F67D04"/>
    <w:rsid w:val="00F712EB"/>
    <w:rsid w:val="00F8702E"/>
    <w:rsid w:val="00F93F46"/>
    <w:rsid w:val="00FA2F03"/>
    <w:rsid w:val="00FB6386"/>
    <w:rsid w:val="00FB7088"/>
    <w:rsid w:val="00FC5E87"/>
    <w:rsid w:val="00FE3B40"/>
    <w:rsid w:val="00FF6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af1">
    <w:name w:val="Emphasis"/>
    <w:qFormat/>
    <w:rsid w:val="0072478F"/>
    <w:rPr>
      <w:i/>
      <w:iCs/>
    </w:rPr>
  </w:style>
  <w:style w:type="paragraph" w:styleId="af2">
    <w:name w:val="Title"/>
    <w:basedOn w:val="a"/>
    <w:next w:val="a"/>
    <w:link w:val="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gaoting@starpointcomm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781</TotalTime>
  <Pages>4</Pages>
  <Words>917</Words>
  <Characters>5227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GT</cp:lastModifiedBy>
  <cp:revision>182</cp:revision>
  <cp:lastPrinted>1900-01-01T00:00:00Z</cp:lastPrinted>
  <dcterms:created xsi:type="dcterms:W3CDTF">2024-04-17T09:14:00Z</dcterms:created>
  <dcterms:modified xsi:type="dcterms:W3CDTF">2024-07-05T08:28:00Z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