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CB2C57">
        <w:rPr>
          <w:b/>
          <w:i/>
          <w:noProof/>
          <w:sz w:val="28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E1FF2" w:rsidRPr="008E1FF2">
        <w:rPr>
          <w:b/>
          <w:i/>
          <w:noProof/>
          <w:sz w:val="28"/>
        </w:rPr>
        <w:t>R5s240438</w:t>
      </w:r>
      <w:r w:rsidR="005D5DFD">
        <w:rPr>
          <w:b/>
          <w:i/>
          <w:noProof/>
          <w:sz w:val="28"/>
        </w:rPr>
        <w:t xml:space="preserve"> </w:t>
      </w:r>
    </w:p>
    <w:p w:rsidR="0072478F" w:rsidRDefault="00F6025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02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7D2A" w:rsidP="00547111">
            <w:pPr>
              <w:pStyle w:val="CRCoverPage"/>
              <w:spacing w:after="0"/>
              <w:rPr>
                <w:noProof/>
              </w:rPr>
            </w:pPr>
            <w:r w:rsidRPr="00D27D2A">
              <w:rPr>
                <w:b/>
                <w:noProof/>
                <w:sz w:val="28"/>
              </w:rPr>
              <w:t>3471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02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0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250" w:rsidP="00E70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6009">
                <w:t>Correction to function f_NR_GetFrequencyMFBI_f1tof4 (for RedCap)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025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0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5B59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0250" w:rsidP="005D2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5D2FE0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5D2FE0">
                <w:rPr>
                  <w:rFonts w:hint="eastAsia"/>
                  <w:noProof/>
                  <w:lang w:eastAsia="zh-CN"/>
                </w:rPr>
                <w:t>0</w:t>
              </w:r>
              <w:r w:rsidR="003F4082">
                <w:rPr>
                  <w:rFonts w:hint="eastAsia"/>
                  <w:noProof/>
                  <w:lang w:eastAsia="zh-CN"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02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02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523">
            <w:pPr>
              <w:pStyle w:val="CRCoverPage"/>
              <w:spacing w:after="0"/>
              <w:ind w:left="100"/>
              <w:rPr>
                <w:noProof/>
              </w:rPr>
            </w:pPr>
            <w:r w:rsidRPr="003A1523">
              <w:rPr>
                <w:noProof/>
              </w:rPr>
              <w:t>6.1.2.23.NR5GC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0738817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DC32C3" w:rsidRDefault="00F6025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F60250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F60250">
        <w:rPr>
          <w:rFonts w:cs="Arial"/>
        </w:rPr>
        <w:fldChar w:fldCharType="separate"/>
      </w:r>
      <w:r w:rsidR="00DC32C3" w:rsidRPr="001D3BCF">
        <w:rPr>
          <w:rFonts w:cs="Arial"/>
          <w:iCs/>
        </w:rPr>
        <w:t>Table of Contents</w:t>
      </w:r>
      <w:r w:rsidR="00DC32C3">
        <w:tab/>
      </w:r>
      <w:r w:rsidR="00DC32C3">
        <w:fldChar w:fldCharType="begin"/>
      </w:r>
      <w:r w:rsidR="00DC32C3">
        <w:instrText xml:space="preserve"> PAGEREF _Toc170738817 \h </w:instrText>
      </w:r>
      <w:r w:rsidR="00DC32C3">
        <w:fldChar w:fldCharType="separate"/>
      </w:r>
      <w:r w:rsidR="00DC32C3">
        <w:t>2</w:t>
      </w:r>
      <w:r w:rsidR="00DC32C3">
        <w:fldChar w:fldCharType="end"/>
      </w:r>
    </w:p>
    <w:p w:rsidR="00DC32C3" w:rsidRDefault="00DC32C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_Toc170738818 \h </w:instrText>
      </w:r>
      <w:r>
        <w:fldChar w:fldCharType="separate"/>
      </w:r>
      <w:r>
        <w:t>3</w:t>
      </w:r>
      <w:r>
        <w:fldChar w:fldCharType="end"/>
      </w:r>
    </w:p>
    <w:p w:rsidR="00DC32C3" w:rsidRDefault="00DC32C3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_Toc170738819 \h </w:instrText>
      </w:r>
      <w:r>
        <w:fldChar w:fldCharType="separate"/>
      </w:r>
      <w:r>
        <w:t>3</w:t>
      </w:r>
      <w:r>
        <w:fldChar w:fldCharType="end"/>
      </w:r>
    </w:p>
    <w:p w:rsidR="00DC32C3" w:rsidRDefault="00DC32C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D3BC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D3BC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_Toc170738820 \h </w:instrText>
      </w:r>
      <w:r>
        <w:fldChar w:fldCharType="separate"/>
      </w:r>
      <w:r>
        <w:t>3</w:t>
      </w:r>
      <w:r>
        <w:fldChar w:fldCharType="end"/>
      </w:r>
    </w:p>
    <w:p w:rsidR="0072478F" w:rsidRDefault="00F60250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0738818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0738819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073882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C01BAA" w:rsidP="001A7545">
            <w:pPr>
              <w:spacing w:after="0"/>
            </w:pPr>
            <w:r w:rsidRPr="00C01BAA">
              <w:t xml:space="preserve">f_NR_GetFrequencyMFBI_f1tof4 </w:t>
            </w:r>
            <w:r w:rsidR="00F333BA" w:rsidRPr="00F333BA">
              <w:t>()</w:t>
            </w:r>
          </w:p>
        </w:tc>
      </w:tr>
      <w:tr w:rsidR="00404EA2" w:rsidTr="001A7545">
        <w:trPr>
          <w:trHeight w:val="452"/>
        </w:trPr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4EA2" w:rsidRPr="00092B08" w:rsidRDefault="00404EA2" w:rsidP="00BB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using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404EA2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4EA2" w:rsidRPr="00E751F5" w:rsidRDefault="00404EA2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D04AC1">
              <w:rPr>
                <w:rFonts w:ascii="Arial" w:hAnsi="Arial" w:cs="Arial"/>
                <w:noProof/>
              </w:rPr>
              <w:t>NR_FrequencyInit_MFBI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:rsidTr="001A7545">
        <w:tc>
          <w:tcPr>
            <w:tcW w:w="1985" w:type="dxa"/>
          </w:tcPr>
          <w:p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4EA2" w:rsidRPr="00E751F5" w:rsidRDefault="00404EA2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>function f_NR_GetFrequencyMFBI_f1tof4 ( FreqBandIndicatorNR p_FreqBandIndicatorNR, FreqBandIndicatorNR p_FreqOverlappingBandIndicatorNR ) return template (value) NR_Frequencyf1tof4_Type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36C93" w:rsidRPr="00736C93" w:rsidRDefault="00F712EB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370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4373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1977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828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7B36C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R5-201022 R5s200826 sic@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v_NR_Frequencyf1tof4.FrequencyInfoDL_f1 := cs_SS_FrequencyInfoDL(cs_FrequencyInfoDL( 620352 , 77 , 620058 , 0 , kHz30 , 273 ), 100 , kHz30 , 6 , 2 , 4 , 0 , 2 );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273 ), 100 , kHz30 , 4 , 3 , 1014 , 0 , 3 );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620040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E3B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636000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634482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 , kHz30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106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84517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v_NR_Frequencyf1tof4.FrequencyInfoDL_f3 := cs_SS_FrequencyInfoDL(cs_FrequencyInfoDL(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651648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645324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507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514E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51 ,v_P_Max), 20 );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v_NR_Frequencyf1tof4.FrequencyInfoDL_f1 := cs_SS_FrequencyInfoDL(cs_FrequencyInfoDL( 620352 , 78 , 620058 , 0 , kHz30 , 273 ), 100 , kHz30 , 6 , 2 , 4 , 0 , 2 );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v_NR_Frequencyf1tof4.FrequencyInfoUL_f1 := cs_SS_FrequencyInfoUL(cs_FrequencyInfoUL( -, -, 0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v_NR_Frequencyf1tof4.FrequencyInfoDL_f2 := cs_SS_FrequencyInfoDL(cs_FrequencyInfoDL( 633696 , 78 , 630942 , 102 , kHz30 , 273 ), 100 , kHz30 , 18 , 2 , 208 , 0 , 2 );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v_NR_Frequencyf1tof4.FrequencyInfoUL_f2 := cs_SS_FrequencyInfoUL(cs_FrequencyInfoUL( -, -, 102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v_NR_Frequencyf1tof4.FrequencyInfoDL_f3 := cs_SS_FrequencyInfoDL(cs_FrequencyInfoDL( 647040 , 78 , 634628 , 504 , kHz30 , </w:t>
            </w: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273 ), 100 , kHz30 , 4 , 3 , 1014 , 0 , 3 );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v_NR_Frequencyf1tof4.FrequencyInfoUL_f3 := cs_SS_FrequencyInfoUL(cs_FrequencyInfoUL( -, -, 504 , kHz30 , 273 ,v_P_Max), 100 );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36C93" w:rsidRPr="00736C93" w:rsidRDefault="00736C93" w:rsidP="00F7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r w:rsidR="00F712EB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736C93" w:rsidRPr="00736C93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:rsidR="00C8557A" w:rsidRPr="00A361CA" w:rsidRDefault="00736C93" w:rsidP="00736C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36C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C8557A" w:rsidRPr="00504291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8" w:rsidRPr="00DD3C08" w:rsidRDefault="00C8557A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function f_NR_GetFrequencyMFBI_f1tof4 ( FreqBandIndicatorNR p_FreqBandIndicatorNR, FreqBandIndicatorNR p_FreqOverlappingBandIndicatorNR ) return template (value) NR_Frequencyf1tof4_Type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(p_FreqOverlappingBandIndicatorNR){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R5-201022 R5s200826 R5s230519 R5s230882 sic@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 pc_supportOfRedCap_r17 ){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77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4179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A474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77 , </w:t>
            </w:r>
            <w:r w:rsidRPr="00E824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3873E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 else 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R5-201022 R5s200826 sic@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77 , 620058 , 0 , kHz30 , 273 ), 100 , kHz30 , 6 , 2 , 4 , 0 , 2 );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77 , 630942 , 102 , kHz30 , 273 ), 100 , kHz30 , 18 , 2 , 208 , 0 , 2 );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77 , 634628 , 504 , kHz30 , 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273 ), 100 , kHz30 , 4 , 3 , 1014 , 0 , 3 );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else { FatalError(__FILE__, __LINE__, "Invalid NR MFBI band combination")}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case( 78 ){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(p_FreqOverlappingBandIndicatorNR){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case( 77 ){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 R5-201023 R5s230519 R5s230882 sic@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pc_supportOfRedCap_r17 ){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cs_SS_FrequencyInfoDL(cs_FrequencyInfoDL( 620352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620056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v_NR_Frequencyf1tof4.FrequencyInfoUL_f1 := cs_SS_FrequencyInfoUL(cs_FrequencyInfoUL( -, -, 0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cs_SS_FrequencyInfoDL(cs_FrequencyInfoDL(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636384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633606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102 , kHz30 , 51 ), 20, kHz30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FF6E3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v_NR_Frequencyf1tof4.FrequencyInfoUL_f2 := cs_SS_FrequencyInfoUL(cs_FrequencyInfoUL( -, -, 102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cs_SS_FrequencyInfoDL(cs_FrequencyInfoDL(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652320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78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639958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634CB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ab/>
              <w:t>v_NR_Frequencyf1tof4.FrequencyInfoUL_f3 := cs_SS_FrequencyInfoUL(cs_FrequencyInfoUL( -, -, 504 , kHz30 , 51 ,v_P_Max), 20 );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 R5-201023 sic@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v_NR_Frequencyf1tof4.FrequencyInfoDL_f1 := cs_SS_FrequencyInfoDL(cs_FrequencyInfoDL( 620352 , 78 , 620058 , 0 , kHz30 , 273 ), 100 , kHz30 , 6 , 2 , 4 , 0 , 2 );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v_NR_Frequencyf1tof4.FrequencyInfoUL_f1 := cs_SS_FrequencyInfoUL(cs_FrequencyInfoUL( -, -, 0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v_NR_Frequencyf1tof4.FrequencyInfoDL_f2 := cs_SS_FrequencyInfoDL(cs_FrequencyInfoDL( 633696 , 78 , 630942 , 102 , kHz30 , 273 ), 100 , kHz30 , 18 , 2 , 208 , 0 , 2 );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v_NR_Frequencyf1tof4.FrequencyInfoUL_f2 := cs_SS_FrequencyInfoUL(cs_FrequencyInfoUL( -, -, 102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v_NR_Frequencyf1tof4.FrequencyInfoDL_f3 := cs_SS_FrequencyInfoDL(cs_FrequencyInfoDL( 647040 , 78 , 634628 , 504 , kHz30 , 273 ), 100 , kHz30 , 4 , 3 , 1014 , 0 , 3 );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v_NR_Frequencyf1tof4.FrequencyInfoUL_f3 := cs_SS_FrequencyInfoUL(cs_FrequencyInfoUL( -, -, 504 , kHz30 , 273 ,v_P_Max), 100 );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case else { FatalError(__FILE__, __LINE__, "Invalid NR MFBI band combination")}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DD3C08" w:rsidRPr="00DD3C08" w:rsidRDefault="00DD3C08" w:rsidP="003F28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="003F285A"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:rsidR="00DD3C08" w:rsidRPr="00DD3C08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  return v_NR_Frequencyf1tof4;</w:t>
            </w:r>
          </w:p>
          <w:p w:rsidR="00C8557A" w:rsidRPr="00F212AA" w:rsidRDefault="00DD3C08" w:rsidP="00DD3C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05C" w:rsidRDefault="0036105C">
      <w:r>
        <w:separator/>
      </w:r>
    </w:p>
  </w:endnote>
  <w:endnote w:type="continuationSeparator" w:id="1">
    <w:p w:rsidR="0036105C" w:rsidRDefault="0036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05C" w:rsidRDefault="0036105C">
      <w:r>
        <w:separator/>
      </w:r>
    </w:p>
  </w:footnote>
  <w:footnote w:type="continuationSeparator" w:id="1">
    <w:p w:rsidR="0036105C" w:rsidRDefault="00361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60250">
      <w:fldChar w:fldCharType="begin"/>
    </w:r>
    <w:r w:rsidR="00374DD4">
      <w:instrText>PAGE</w:instrText>
    </w:r>
    <w:r w:rsidR="00F60250">
      <w:fldChar w:fldCharType="separate"/>
    </w:r>
    <w:r>
      <w:rPr>
        <w:noProof/>
      </w:rPr>
      <w:t>1</w:t>
    </w:r>
    <w:r w:rsidR="00F6025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150DF"/>
    <w:rsid w:val="00145D43"/>
    <w:rsid w:val="00181F0D"/>
    <w:rsid w:val="00192C46"/>
    <w:rsid w:val="00197724"/>
    <w:rsid w:val="001A08B3"/>
    <w:rsid w:val="001A7B60"/>
    <w:rsid w:val="001B52F0"/>
    <w:rsid w:val="001B7A65"/>
    <w:rsid w:val="001E41F3"/>
    <w:rsid w:val="00205A90"/>
    <w:rsid w:val="0026004D"/>
    <w:rsid w:val="002640DD"/>
    <w:rsid w:val="00275D12"/>
    <w:rsid w:val="00284FEB"/>
    <w:rsid w:val="002860C4"/>
    <w:rsid w:val="002B5741"/>
    <w:rsid w:val="002C4817"/>
    <w:rsid w:val="002E472E"/>
    <w:rsid w:val="002F15F0"/>
    <w:rsid w:val="00305409"/>
    <w:rsid w:val="0031320A"/>
    <w:rsid w:val="00346760"/>
    <w:rsid w:val="003609EF"/>
    <w:rsid w:val="0036105C"/>
    <w:rsid w:val="0036231A"/>
    <w:rsid w:val="00374DD4"/>
    <w:rsid w:val="003873EE"/>
    <w:rsid w:val="003A1211"/>
    <w:rsid w:val="003A1523"/>
    <w:rsid w:val="003C3721"/>
    <w:rsid w:val="003E1A36"/>
    <w:rsid w:val="003E1EA3"/>
    <w:rsid w:val="003F285A"/>
    <w:rsid w:val="003F4082"/>
    <w:rsid w:val="00404EA2"/>
    <w:rsid w:val="00405C8E"/>
    <w:rsid w:val="00410371"/>
    <w:rsid w:val="0041798F"/>
    <w:rsid w:val="004242F1"/>
    <w:rsid w:val="00427748"/>
    <w:rsid w:val="00437303"/>
    <w:rsid w:val="004677F1"/>
    <w:rsid w:val="0048283F"/>
    <w:rsid w:val="004B72EF"/>
    <w:rsid w:val="004B75B7"/>
    <w:rsid w:val="004C2D35"/>
    <w:rsid w:val="005141D9"/>
    <w:rsid w:val="00514EAE"/>
    <w:rsid w:val="0051580D"/>
    <w:rsid w:val="0054030B"/>
    <w:rsid w:val="00545E9D"/>
    <w:rsid w:val="00547111"/>
    <w:rsid w:val="00587EE3"/>
    <w:rsid w:val="00592D74"/>
    <w:rsid w:val="005D2FE0"/>
    <w:rsid w:val="005D5DFD"/>
    <w:rsid w:val="005E2C44"/>
    <w:rsid w:val="00621188"/>
    <w:rsid w:val="006257ED"/>
    <w:rsid w:val="00634CBF"/>
    <w:rsid w:val="00647DC6"/>
    <w:rsid w:val="006517C7"/>
    <w:rsid w:val="00653DE4"/>
    <w:rsid w:val="00665C47"/>
    <w:rsid w:val="006904EA"/>
    <w:rsid w:val="00691375"/>
    <w:rsid w:val="00695808"/>
    <w:rsid w:val="006A1740"/>
    <w:rsid w:val="006B34CB"/>
    <w:rsid w:val="006B46FB"/>
    <w:rsid w:val="006C5D54"/>
    <w:rsid w:val="006E21FB"/>
    <w:rsid w:val="0070669F"/>
    <w:rsid w:val="0072478F"/>
    <w:rsid w:val="00736C93"/>
    <w:rsid w:val="007459D2"/>
    <w:rsid w:val="0075464B"/>
    <w:rsid w:val="007659EC"/>
    <w:rsid w:val="00792342"/>
    <w:rsid w:val="007977A8"/>
    <w:rsid w:val="007B36C8"/>
    <w:rsid w:val="007B512A"/>
    <w:rsid w:val="007C2097"/>
    <w:rsid w:val="007D6A07"/>
    <w:rsid w:val="007F0146"/>
    <w:rsid w:val="007F7259"/>
    <w:rsid w:val="008040A8"/>
    <w:rsid w:val="008279FA"/>
    <w:rsid w:val="00845170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E1FF2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C582D"/>
    <w:rsid w:val="009E3297"/>
    <w:rsid w:val="009E5487"/>
    <w:rsid w:val="009F734F"/>
    <w:rsid w:val="00A06009"/>
    <w:rsid w:val="00A246B6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01BAA"/>
    <w:rsid w:val="00C550B6"/>
    <w:rsid w:val="00C64ABB"/>
    <w:rsid w:val="00C66BA2"/>
    <w:rsid w:val="00C7265C"/>
    <w:rsid w:val="00C8557A"/>
    <w:rsid w:val="00C870F6"/>
    <w:rsid w:val="00C95985"/>
    <w:rsid w:val="00CB2C57"/>
    <w:rsid w:val="00CC5026"/>
    <w:rsid w:val="00CC68D0"/>
    <w:rsid w:val="00CF66AD"/>
    <w:rsid w:val="00D03F9A"/>
    <w:rsid w:val="00D04AC1"/>
    <w:rsid w:val="00D06D51"/>
    <w:rsid w:val="00D24991"/>
    <w:rsid w:val="00D27D2A"/>
    <w:rsid w:val="00D370BF"/>
    <w:rsid w:val="00D50255"/>
    <w:rsid w:val="00D66520"/>
    <w:rsid w:val="00D84AE9"/>
    <w:rsid w:val="00D9124E"/>
    <w:rsid w:val="00DA4E06"/>
    <w:rsid w:val="00DB58EE"/>
    <w:rsid w:val="00DC023F"/>
    <w:rsid w:val="00DC32C3"/>
    <w:rsid w:val="00DD3C08"/>
    <w:rsid w:val="00DE34CF"/>
    <w:rsid w:val="00E13F3D"/>
    <w:rsid w:val="00E34898"/>
    <w:rsid w:val="00E3516A"/>
    <w:rsid w:val="00E6782A"/>
    <w:rsid w:val="00E70359"/>
    <w:rsid w:val="00E75B59"/>
    <w:rsid w:val="00E8246D"/>
    <w:rsid w:val="00E9201B"/>
    <w:rsid w:val="00EA38CC"/>
    <w:rsid w:val="00EB09B7"/>
    <w:rsid w:val="00EB1C14"/>
    <w:rsid w:val="00EB6D8B"/>
    <w:rsid w:val="00ED7414"/>
    <w:rsid w:val="00EE7D7C"/>
    <w:rsid w:val="00F24579"/>
    <w:rsid w:val="00F25D98"/>
    <w:rsid w:val="00F300FB"/>
    <w:rsid w:val="00F333BA"/>
    <w:rsid w:val="00F42A6B"/>
    <w:rsid w:val="00F60250"/>
    <w:rsid w:val="00F67511"/>
    <w:rsid w:val="00F67D04"/>
    <w:rsid w:val="00F712EB"/>
    <w:rsid w:val="00FB6386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</TotalTime>
  <Pages>6</Pages>
  <Words>2034</Words>
  <Characters>11597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120</cp:revision>
  <cp:lastPrinted>1900-01-01T00:00:00Z</cp:lastPrinted>
  <dcterms:created xsi:type="dcterms:W3CDTF">2024-04-17T09:14:00Z</dcterms:created>
  <dcterms:modified xsi:type="dcterms:W3CDTF">2024-07-01T07:07:00Z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