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D34F7" w14:textId="77777777" w:rsidR="00BA25FF" w:rsidRDefault="00BA25FF" w:rsidP="00BA25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R5s240433</w:t>
        </w:r>
      </w:fldSimple>
    </w:p>
    <w:p w14:paraId="7305D92B" w14:textId="77777777" w:rsidR="00BA25FF" w:rsidRDefault="00BA25FF" w:rsidP="00BA25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5FF" w14:paraId="5BD49E24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46F9" w14:textId="77777777" w:rsidR="00BA25FF" w:rsidRDefault="00BA25FF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25FF" w14:paraId="1A588005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3A333" w14:textId="77777777" w:rsidR="00BA25FF" w:rsidRDefault="00BA25FF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5FF" w14:paraId="76ACD786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404E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7E6143BF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5FD52611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233B8" w14:textId="77777777" w:rsidR="00BA25FF" w:rsidRPr="00410371" w:rsidRDefault="00BA25FF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26CFA5" w14:textId="77777777" w:rsidR="00BA25FF" w:rsidRDefault="00BA25FF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8B074" w14:textId="77777777" w:rsidR="00BA25FF" w:rsidRPr="00410371" w:rsidRDefault="00BA25FF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3469</w:t>
              </w:r>
            </w:fldSimple>
          </w:p>
        </w:tc>
        <w:tc>
          <w:tcPr>
            <w:tcW w:w="709" w:type="dxa"/>
          </w:tcPr>
          <w:p w14:paraId="5C961EDE" w14:textId="77777777" w:rsidR="00BA25FF" w:rsidRDefault="00BA25FF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B047E" w14:textId="77777777" w:rsidR="00BA25FF" w:rsidRPr="00410371" w:rsidRDefault="00BA25FF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580115" w14:textId="77777777" w:rsidR="00BA25FF" w:rsidRDefault="00BA25FF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2E5C05" w14:textId="77777777" w:rsidR="00BA25FF" w:rsidRPr="00410371" w:rsidRDefault="00BA25FF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8CFA0B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2A9D089B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0E8B9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29E6C2B1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FDE79" w14:textId="77777777" w:rsidR="00BA25FF" w:rsidRPr="00F25D98" w:rsidRDefault="00BA25FF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5FF" w14:paraId="4F50C80C" w14:textId="77777777" w:rsidTr="003A0CC3">
        <w:tc>
          <w:tcPr>
            <w:tcW w:w="9641" w:type="dxa"/>
            <w:gridSpan w:val="9"/>
          </w:tcPr>
          <w:p w14:paraId="14C7C803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4D99" w14:textId="77777777" w:rsidR="00BA25FF" w:rsidRDefault="00BA25FF" w:rsidP="00BA25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5FF" w14:paraId="4019FEB5" w14:textId="77777777" w:rsidTr="003A0CC3">
        <w:tc>
          <w:tcPr>
            <w:tcW w:w="2835" w:type="dxa"/>
          </w:tcPr>
          <w:p w14:paraId="3E08CD3C" w14:textId="77777777" w:rsidR="00BA25FF" w:rsidRDefault="00BA25FF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B64ACA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018F9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AF062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4B6F8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C19FD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DED35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1CC1E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067C7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4D2F2F" w14:textId="77777777" w:rsidR="00BA25FF" w:rsidRDefault="00BA25FF" w:rsidP="00BA25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5FF" w14:paraId="6E9A1D29" w14:textId="77777777" w:rsidTr="003A0CC3">
        <w:tc>
          <w:tcPr>
            <w:tcW w:w="9640" w:type="dxa"/>
            <w:gridSpan w:val="11"/>
          </w:tcPr>
          <w:p w14:paraId="6C17F83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5DF7EBDD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D9D51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8E3CD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9.1.5.1.4</w:t>
              </w:r>
            </w:fldSimple>
          </w:p>
        </w:tc>
      </w:tr>
      <w:tr w:rsidR="00BA25FF" w14:paraId="5014CA7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B206690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B5DA7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72985E3F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8A87912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97DB6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A25FF" w14:paraId="47A114F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A647A64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47A3" w14:textId="366EC666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A25FF" w14:paraId="1C97BDC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9AE8FB8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C319B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0129C0E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587D86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D42551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A871A3" w14:textId="77777777" w:rsidR="00BA25FF" w:rsidRDefault="00BA25FF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1C528F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7F159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2024-06-27</w:t>
              </w:r>
            </w:fldSimple>
          </w:p>
        </w:tc>
      </w:tr>
      <w:tr w:rsidR="00BA25FF" w14:paraId="6D637D45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4F98BD1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5BCC0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6D3D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99A8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9E217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17CBD8D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C9B602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581A9C" w14:textId="77777777" w:rsidR="00BA25FF" w:rsidRDefault="00BA25FF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188C6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8CCF3" w14:textId="77777777" w:rsidR="00BA25FF" w:rsidRDefault="00BA25FF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B7462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A25FF" w14:paraId="2C1C421D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809E12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CD5D4" w14:textId="77777777" w:rsidR="00BA25FF" w:rsidRDefault="00BA25FF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E41630" w14:textId="77777777" w:rsidR="00BA25FF" w:rsidRDefault="00BA25FF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3DFC4" w14:textId="77777777" w:rsidR="00BA25FF" w:rsidRPr="007C2097" w:rsidRDefault="00BA25FF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25FF" w14:paraId="4DD9603D" w14:textId="77777777" w:rsidTr="003A0CC3">
        <w:tc>
          <w:tcPr>
            <w:tcW w:w="1843" w:type="dxa"/>
          </w:tcPr>
          <w:p w14:paraId="53211931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051A8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52A5A1D4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DE592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4B552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 PDU session is established at Step 17a1 only if </w:t>
            </w:r>
            <w:r w:rsidRPr="00327E67">
              <w:rPr>
                <w:noProof/>
              </w:rPr>
              <w:t>pc_noOf_PDUsSameConnection &gt; 0</w:t>
            </w:r>
            <w:r>
              <w:rPr>
                <w:noProof/>
              </w:rPr>
              <w:t>.</w:t>
            </w:r>
          </w:p>
          <w:p w14:paraId="3B1CAAB6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is not the case, no PDU session is established until the call to function </w:t>
            </w:r>
            <w:r w:rsidRPr="00327E67">
              <w:rPr>
                <w:noProof/>
              </w:rPr>
              <w:t>fl_TC_9_1_5_1_4_Body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f_NR5GC_RRC_ConnectedState3N_Steps5_8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f_NR_RRCReconfigExistingDRBs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f_NR_BuildRRCReconfigExistingDRBs</w:t>
            </w:r>
            <w:r>
              <w:rPr>
                <w:noProof/>
              </w:rPr>
              <w:t>.</w:t>
            </w:r>
          </w:p>
          <w:p w14:paraId="55CDCA21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TTCN throwing an error “No DRBs to be configured”.</w:t>
            </w:r>
          </w:p>
          <w:p w14:paraId="52D045CE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1B12C64E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E695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at Step 37, the function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 is called. The second argument is passed as -, which will cause issues in case </w:t>
            </w:r>
            <w:r w:rsidRPr="00327E67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= 0. This needs to be addressed.</w:t>
            </w:r>
          </w:p>
          <w:p w14:paraId="6D2C01A0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73ADB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Step 37, the UE will be in connected mode. Hence the postamble should be performed in state </w:t>
            </w:r>
            <w:r w:rsidRPr="00327E67">
              <w:rPr>
                <w:noProof/>
              </w:rPr>
              <w:t>STATE_CONNECTED_3A</w:t>
            </w:r>
            <w:r>
              <w:rPr>
                <w:noProof/>
              </w:rPr>
              <w:t xml:space="preserve"> instead of </w:t>
            </w:r>
            <w:r w:rsidRPr="00327E67">
              <w:rPr>
                <w:noProof/>
              </w:rPr>
              <w:t>STATE_CONNECTED_3A_T3540</w:t>
            </w:r>
            <w:r>
              <w:rPr>
                <w:noProof/>
              </w:rPr>
              <w:t xml:space="preserve">. This also needs to be corrected. </w:t>
            </w:r>
          </w:p>
          <w:p w14:paraId="63A9B468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AD340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of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foes not handle the case when the DNN is set as tsc_RandomAPN.</w:t>
            </w:r>
          </w:p>
          <w:p w14:paraId="0306ED16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BC20643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For example, in testcase 9.1.5.1.4 at Step 29, the function </w:t>
            </w:r>
            <w:r w:rsidRPr="00F1177A">
              <w:rPr>
                <w:rFonts w:cs="Arial"/>
                <w:noProof/>
              </w:rPr>
              <w:t>f_UT_RequestPDUSession(UT, f_NR5GC_MobileInfo_GetNoOfSessions()+1, tsc_RandomAPN);</w:t>
            </w:r>
            <w:r>
              <w:rPr>
                <w:rFonts w:cs="Arial"/>
                <w:noProof/>
              </w:rPr>
              <w:t xml:space="preserve"> is called.</w:t>
            </w:r>
          </w:p>
          <w:p w14:paraId="1D771032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would then result in the UE including “ABCC” as the DNN in UL NAS Transport. The flow is </w:t>
            </w:r>
            <w:r w:rsidRPr="00F1177A">
              <w:rPr>
                <w:rFonts w:cs="Arial"/>
                <w:noProof/>
              </w:rPr>
              <w:t>f_NR5GC_PDUSessionEstablishment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f_NR5GC_PDUSessionEstablishment_InnerLoop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f_GetPDNTypeFromDNN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f_GetPDN_DNNTypeFromAPN ;</w:t>
            </w:r>
          </w:p>
          <w:p w14:paraId="7BB4FCD7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954CA86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Here, there wont be any match for “ABCC”, and the v_PDNType will be set as None. This results in TTCN error “</w:t>
            </w:r>
            <w:r w:rsidRPr="00F1177A">
              <w:rPr>
                <w:rFonts w:cs="Arial"/>
                <w:noProof/>
              </w:rPr>
              <w:t>DNN PICS do not match received DNN</w:t>
            </w:r>
            <w:r>
              <w:rPr>
                <w:rFonts w:cs="Arial"/>
                <w:noProof/>
              </w:rPr>
              <w:t>”</w:t>
            </w:r>
          </w:p>
          <w:p w14:paraId="74EA71C9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</w:p>
          <w:p w14:paraId="726CCA9B" w14:textId="611C1691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BA25FF" w14:paraId="405FB456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E363B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344B5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4C691D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2641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A9DE8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17Aa1, called the following :</w:t>
            </w:r>
          </w:p>
          <w:p w14:paraId="7FA88FF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(pc_noOf_PDUsNewConnection &gt; 0 or pc_noOf_PDUsSameConnection == 0){  </w:t>
            </w:r>
          </w:p>
          <w:p w14:paraId="00A7E9E6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f_NR_RRCRelease(v_NGC_NASCellA);</w:t>
            </w:r>
          </w:p>
          <w:p w14:paraId="44C4D713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f_NR5GC_RRC_Idle_Extension(v_NGC_NASCellA);</w:t>
            </w:r>
          </w:p>
          <w:p w14:paraId="4E7BC86C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DC4B85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7EE0CB0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9BB44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37, instead of calling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f_NR5GC_PDUSessionEstablishment (v_NGC_NASCellC,  </w:t>
            </w:r>
            <w:r w:rsidRPr="00327E67">
              <w:rPr>
                <w:noProof/>
                <w:highlight w:val="green"/>
              </w:rPr>
              <w:t>1</w:t>
            </w:r>
            <w:r w:rsidRPr="00327E6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</w:p>
          <w:p w14:paraId="0BF1CC9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268C3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postamble, instead of calling </w:t>
            </w:r>
            <w:r w:rsidRPr="00327E67">
              <w:rPr>
                <w:noProof/>
              </w:rPr>
              <w:t>f_NR_Postamble(v_NGC_NASCellC, STATE_CONNECTED_3A_T3540);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f_NR_Postamble(v_NGC_NASCellC, </w:t>
            </w:r>
            <w:r w:rsidRPr="00327E67">
              <w:rPr>
                <w:noProof/>
                <w:highlight w:val="green"/>
              </w:rPr>
              <w:t>STATE_CONNECTED_3A</w:t>
            </w:r>
            <w:r w:rsidRPr="00327E67">
              <w:rPr>
                <w:noProof/>
              </w:rPr>
              <w:t>);</w:t>
            </w:r>
          </w:p>
          <w:p w14:paraId="4CB9EB9D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0B9A8" w14:textId="77777777" w:rsidR="00BA25FF" w:rsidRDefault="00BA25FF" w:rsidP="00BA25F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Updated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to handle tsc_RandomAPN. </w:t>
            </w:r>
          </w:p>
          <w:p w14:paraId="45464B61" w14:textId="322F30C8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Please see below.</w:t>
            </w:r>
          </w:p>
        </w:tc>
      </w:tr>
      <w:tr w:rsidR="00BA25FF" w14:paraId="477A09F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4E700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ED04E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06B63AAF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E1DF5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FAD2" w14:textId="576F3ED3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A25FF" w14:paraId="77E30546" w14:textId="77777777" w:rsidTr="003A0CC3">
        <w:tc>
          <w:tcPr>
            <w:tcW w:w="2694" w:type="dxa"/>
            <w:gridSpan w:val="2"/>
          </w:tcPr>
          <w:p w14:paraId="17F610BC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CC8DF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19824DF6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E4EB5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E4E64" w14:textId="61C9FA25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9.1.5.1.4.NR5GC</w:t>
            </w:r>
          </w:p>
        </w:tc>
      </w:tr>
      <w:tr w:rsidR="00BA25FF" w14:paraId="431BFBE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5A4F8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68654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23C87F4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B1639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04B9F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1CE1A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CB641" w14:textId="77777777" w:rsidR="00BA25FF" w:rsidRDefault="00BA25FF" w:rsidP="00BA2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8AA5D" w14:textId="77777777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4055E36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7122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908DC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59BCB" w14:textId="55898D0C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6733D" w14:textId="77777777" w:rsidR="00BA25FF" w:rsidRDefault="00BA25FF" w:rsidP="00BA2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FE9B8" w14:textId="52BDF52B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5C8CCA56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C82C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C0D4F" w14:textId="18F4F621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77AEC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E386CE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742DC" w14:textId="7E01D96B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A25FF" w14:paraId="38E61B6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B2BF9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A40F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C9A8E" w14:textId="089311A1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221E2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AD550" w14:textId="519ED621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5076BE2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1BBB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FCDCC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3AAEBBC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12F0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8A4F" w14:textId="2AD12E63" w:rsidR="00BA25FF" w:rsidRDefault="00A44DB7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R5s240426 is needed in addition to this CR.</w:t>
            </w:r>
          </w:p>
        </w:tc>
      </w:tr>
      <w:tr w:rsidR="00BA25FF" w:rsidRPr="008863B9" w14:paraId="2531EAA8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5F11E" w14:textId="77777777" w:rsidR="00BA25FF" w:rsidRPr="008863B9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DFFE77" w14:textId="77777777" w:rsidR="00BA25FF" w:rsidRPr="008863B9" w:rsidRDefault="00BA25FF" w:rsidP="00BA25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5FF" w14:paraId="230388C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F731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EC334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037096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E335CD8" w14:textId="24DC34F3" w:rsidR="00644CF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44CF2" w:rsidRPr="00F86C54">
        <w:rPr>
          <w:rFonts w:ascii="Arial" w:hAnsi="Arial" w:cs="Arial"/>
          <w:iCs/>
          <w:noProof/>
        </w:rPr>
        <w:t>Table of Contents</w:t>
      </w:r>
      <w:r w:rsidR="00644CF2">
        <w:rPr>
          <w:noProof/>
        </w:rPr>
        <w:tab/>
      </w:r>
      <w:r w:rsidR="00644CF2">
        <w:rPr>
          <w:noProof/>
        </w:rPr>
        <w:fldChar w:fldCharType="begin"/>
      </w:r>
      <w:r w:rsidR="00644CF2">
        <w:rPr>
          <w:noProof/>
        </w:rPr>
        <w:instrText xml:space="preserve"> PAGEREF _Toc170370962 \h </w:instrText>
      </w:r>
      <w:r w:rsidR="00644CF2">
        <w:rPr>
          <w:noProof/>
        </w:rPr>
      </w:r>
      <w:r w:rsidR="00644CF2">
        <w:rPr>
          <w:noProof/>
        </w:rPr>
        <w:fldChar w:fldCharType="separate"/>
      </w:r>
      <w:r w:rsidR="00644CF2">
        <w:rPr>
          <w:noProof/>
        </w:rPr>
        <w:t>3</w:t>
      </w:r>
      <w:r w:rsidR="00644CF2">
        <w:rPr>
          <w:noProof/>
        </w:rPr>
        <w:fldChar w:fldCharType="end"/>
      </w:r>
    </w:p>
    <w:p w14:paraId="337D9AF1" w14:textId="2C260644" w:rsidR="00644CF2" w:rsidRDefault="00644CF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ADEC89" w14:textId="030E272E" w:rsidR="00644CF2" w:rsidRDefault="00644CF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582D91" w14:textId="2537B65F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D8FFCD" w14:textId="383368C6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3DA1313" w14:textId="2CC59CBE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b/>
          <w:noProof/>
          <w:lang w:eastAsia="en-GB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b/>
          <w:bCs/>
          <w:noProof/>
          <w:color w:val="000000"/>
          <w:lang w:val="en-US"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301A6AD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261818"/>
      <w:bookmarkStart w:id="21" w:name="_Hlk107318485"/>
      <w:bookmarkStart w:id="22" w:name="_Toc122434488"/>
      <w:bookmarkStart w:id="23" w:name="_Toc295288959"/>
      <w:bookmarkStart w:id="24" w:name="_Toc1703709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22"/>
      <w:bookmarkEnd w:id="23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170370965"/>
      <w:bookmarkStart w:id="29" w:name="_Toc325725665"/>
      <w:bookmarkStart w:id="30" w:name="_Toc122434493"/>
      <w:bookmarkStart w:id="31" w:name="_Toc295288970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29"/>
          <w:bookmarkEnd w:id="30"/>
          <w:bookmarkEnd w:id="3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CCB4714" w:rsidR="00273EC8" w:rsidRPr="000D7399" w:rsidRDefault="0082055E" w:rsidP="00962FDE">
            <w:pPr>
              <w:spacing w:after="0"/>
              <w:rPr>
                <w:rFonts w:ascii="Arial" w:hAnsi="Arial" w:cs="Arial"/>
              </w:rPr>
            </w:pPr>
            <w:r w:rsidRPr="0082055E">
              <w:rPr>
                <w:rFonts w:ascii="Arial" w:hAnsi="Arial" w:cs="Arial"/>
              </w:rPr>
              <w:t>fl_TC_9_1_5_1_4_Body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A6A515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 PDU session is established at Step 17a1 only if </w:t>
            </w:r>
            <w:r w:rsidRPr="00327E67">
              <w:rPr>
                <w:noProof/>
              </w:rPr>
              <w:t>pc_noOf_PDUsSameConnection &gt; 0</w:t>
            </w:r>
            <w:r>
              <w:rPr>
                <w:noProof/>
              </w:rPr>
              <w:t>.</w:t>
            </w:r>
          </w:p>
          <w:p w14:paraId="2A17C1F0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is not the case, no PDU session is established until the call to function </w:t>
            </w:r>
            <w:r w:rsidRPr="00327E67">
              <w:rPr>
                <w:noProof/>
              </w:rPr>
              <w:t>fl_TC_9_1_5_1_4_Body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f_NR5GC_RRC_ConnectedState3N_Steps5_8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f_NR_RRCReconfigExistingDRBs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f_NR_BuildRRCReconfigExistingDRBs</w:t>
            </w:r>
            <w:r>
              <w:rPr>
                <w:noProof/>
              </w:rPr>
              <w:t>.</w:t>
            </w:r>
          </w:p>
          <w:p w14:paraId="6C77ED93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TTCN throwing an error “No DRBs to be configured”.</w:t>
            </w:r>
          </w:p>
          <w:p w14:paraId="4FE214FD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F4C2007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57886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at Step 37, the function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 is called. The second argument is passed as -, which will cause issues in case </w:t>
            </w:r>
            <w:r w:rsidRPr="00327E67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= 0. This needs to be addressed.</w:t>
            </w:r>
          </w:p>
          <w:p w14:paraId="3A48DE08" w14:textId="735C87C6" w:rsidR="00CF375B" w:rsidRPr="009834DE" w:rsidRDefault="00CF375B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EDC699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17Aa1, called the following :</w:t>
            </w:r>
          </w:p>
          <w:p w14:paraId="67E8925A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(pc_noOf_PDUsNewConnection &gt; 0 or pc_noOf_PDUsSameConnection == 0){  </w:t>
            </w:r>
          </w:p>
          <w:p w14:paraId="60437E6E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f_NR_RRCRelease(v_NGC_NASCellA);</w:t>
            </w:r>
          </w:p>
          <w:p w14:paraId="185625D8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f_NR5GC_RRC_Idle_Extension(v_NGC_NASCellA);</w:t>
            </w:r>
          </w:p>
          <w:p w14:paraId="3BF687D1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BC5272D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557CE9C6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2137A8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37, instead of calling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f_NR5GC_PDUSessionEstablishment (v_NGC_NASCellC,  </w:t>
            </w:r>
            <w:r w:rsidRPr="00327E67">
              <w:rPr>
                <w:noProof/>
                <w:highlight w:val="green"/>
              </w:rPr>
              <w:t>1</w:t>
            </w:r>
            <w:r w:rsidRPr="00327E6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</w:p>
          <w:p w14:paraId="1E9F1675" w14:textId="28389808" w:rsidR="00DE4E0A" w:rsidRPr="002A077B" w:rsidRDefault="00DE4E0A" w:rsidP="0082055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BA1A5A5" w:rsidR="00DE4E0A" w:rsidRPr="000D7399" w:rsidRDefault="0082055E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Initial_Registration_NR5GC.ttcn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9956902" w14:textId="7A0E9690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088CB9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"Steps 17A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R5-226023 sic@//@sic R5s240115 sic@</w:t>
            </w:r>
          </w:p>
          <w:p w14:paraId="6AF7062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 REGISTRATION COMPLETE message.</w:t>
            </w:r>
          </w:p>
          <w:p w14:paraId="21B38C5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f_NR5GC_Registration_Complete(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01AAF0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17Aa1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@//@sic R5-233348 sic@</w:t>
            </w:r>
          </w:p>
          <w:p w14:paraId="1AB8A05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</w:t>
            </w:r>
          </w:p>
          <w:p w14:paraId="37EB0CE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generic procedure for UE-requested PDU session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establishmentspecified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subclause 4.5A.2,</w:t>
            </w:r>
          </w:p>
          <w:p w14:paraId="4F5BF5F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//takes place performing establishment of UE-requested PDU session(s) with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ExpectedNumberOfNewPDUSessions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15F7764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0 ){//@sic R5-227239 sic@</w:t>
            </w:r>
          </w:p>
          <w:p w14:paraId="51810CB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SRB.check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(receive(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car_NR_SRB_NasPdu_IND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tsc_NR_RbId_SRB1, cr_NG_NAS_IndWithPiggybacking(tsc_SHT_IntegrityProtected_Ciphered))) -&gt; value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);//@sic R5s240115 sic@</w:t>
            </w:r>
          </w:p>
          <w:p w14:paraId="5ED24FB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(f_Check_NG_ULNASTransport(v_ReceivedAsp.Signalling.Nas[0].Pdu.Msg,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cr_PayloadContainerType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('0001'B),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omit,omit,cr_NG_Request_Type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('001'B)))</w:t>
            </w:r>
          </w:p>
          <w:p w14:paraId="45488A3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AEAB04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f_NR5GC_PDUSessionEstablishment (v_NGC_NASCellA,-,tsc_NR_RbId_SRB1);//@sic R5s240115 sic@</w:t>
            </w:r>
          </w:p>
          <w:p w14:paraId="68786C6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EE38D7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AB8386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17B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R5-226023 sic@</w:t>
            </w:r>
          </w:p>
          <w:p w14:paraId="785967A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R5-233348 sic@</w:t>
            </w:r>
          </w:p>
          <w:p w14:paraId="18EADC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50E325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</w:t>
            </w:r>
          </w:p>
          <w:p w14:paraId="0CAD4A8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);//@sic R5-233348 sic@</w:t>
            </w:r>
          </w:p>
          <w:p w14:paraId="6F12107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0E67C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configures:- NGC Cell A as the "Non-suitable "Off" cell".- NGC Cell C as the "Serving cell".- NGC Cell E as the "Non-suitable "Off" cell".//@sic R5-216484sic@</w:t>
            </w:r>
          </w:p>
          <w:p w14:paraId="7AAFAF6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0E9F80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tsc_NR_ServingCellSSS_EPRE_FR1, tsc_NR_ServingCellSSS_EPRE_FR2);</w:t>
            </w:r>
          </w:p>
          <w:p w14:paraId="6ADC580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22A666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 : Does the UE transmit a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NGC Cell C ? This is checked for 60s</w:t>
            </w:r>
          </w:p>
          <w:p w14:paraId="4FA65CB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v_Delay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cr_NR_EstablishmentCause_Any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"Step 20: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 //@sic R5s201387 sic@</w:t>
            </w:r>
          </w:p>
          <w:p w14:paraId="3C3F011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81A975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0F2BD9D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21A-28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50D7A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586E3DF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84C29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//Cause the UE to request connectivity to an PDU session// @sic R5-242487 sic@</w:t>
            </w:r>
          </w:p>
          <w:p w14:paraId="3CD4E4F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f_UT_RequestPDUSession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f_NR5GC_MobileInfo_GetNoOfSessions()+1,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tsc_RandomAPN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E6098F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30-31"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6ADA2A2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2-3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4E8F165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32"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625A010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RRCSetupComplete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a SERVICE REQUEST message with service type IE set to "signalling"?.</w:t>
            </w:r>
          </w:p>
          <w:p w14:paraId="31E5F3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?);</w:t>
            </w:r>
          </w:p>
          <w:p w14:paraId="5DC441B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D1B1D0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cs_NAS_KeySetIdentifier_lv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243614F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f_NG_S_TMSI2MobileIdentity(omit, f_NR5GC_CellInfo_GetGutiParameters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)), '0000'B)) {</w:t>
            </w:r>
          </w:p>
          <w:p w14:paraId="49CF767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(__FILE__, __LINE__, "Service Request Message Failed");</w:t>
            </w:r>
          </w:p>
          <w:p w14:paraId="37007D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8CF58A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33-36"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3587E9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5-8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3A09A1F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E975E2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37"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0045E8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PDU session establishment procedure as specified in TS 38.508-1 [4] subclause 4.5A.2  take place.</w:t>
            </w:r>
          </w:p>
          <w:p w14:paraId="0521257E" w14:textId="32AA4E42" w:rsidR="008F1E04" w:rsidRPr="008F1E04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f_NR5GC_PDUSessionEstablishment (v_NGC_NASCellC,-,tsc_NR_RbId_SRB2);// @sic R5-242487 sic@</w:t>
            </w:r>
            <w:r w:rsidR="008F1E04"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72381C" w14:textId="77CA4BF5" w:rsidR="002A077B" w:rsidRPr="005571C5" w:rsidRDefault="008F1E04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0A1696" w14:textId="77777777" w:rsidR="0082055E" w:rsidRDefault="0082055E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747B22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"Steps 17Aa1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@//@sic R5-233348 sic@</w:t>
            </w:r>
          </w:p>
          <w:p w14:paraId="648B108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</w:t>
            </w:r>
          </w:p>
          <w:p w14:paraId="460532D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generic procedure for UE-requested PDU session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establishmentspecified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subclause 4.5A.2,</w:t>
            </w:r>
          </w:p>
          <w:p w14:paraId="507CB70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//takes place performing establishment of UE-requested PDU session(s) with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ExpectedNumberOfNewPDUSessions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5B87501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0 ){//@sic R5-227239 sic@</w:t>
            </w:r>
          </w:p>
          <w:p w14:paraId="7118E23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SRB.check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(receive(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car_NR_SRB_NasPdu_IND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tsc_NR_RbId_SRB1, cr_NG_NAS_IndWithPiggybacking(tsc_SHT_IntegrityProtected_Ciphered))) -&gt; value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);//@sic R5s240115 sic@</w:t>
            </w:r>
          </w:p>
          <w:p w14:paraId="62AC347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(f_Check_NG_ULNASTransport(v_ReceivedAsp.Signalling.Nas[0].Pdu.Msg,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cr_PayloadContainerType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('0001'B),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omit,omit,cr_NG_Request_Type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('001'B)))</w:t>
            </w:r>
          </w:p>
          <w:p w14:paraId="0365D89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53373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f_NR5GC_PDUSessionEstablishment (v_NGC_NASCellA,-,tsc_NR_RbId_SRB1);//@sic R5s240115 sic@</w:t>
            </w:r>
          </w:p>
          <w:p w14:paraId="51D72A8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687E7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39B47BE" w14:textId="3292A786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pc_noOf_PDUsNewConnection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&gt; 0 or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0){ //WA#9_1_5_1_4 : Prose CR needed.      </w:t>
            </w:r>
          </w:p>
          <w:p w14:paraId="771BE48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f_NR_RRCRelease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041B7BE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f_NR5GC_RRC_Idle_Extension(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2D6CBA1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3F2CADA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17B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R5-226023 sic@</w:t>
            </w:r>
          </w:p>
          <w:p w14:paraId="300F6F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R5-233348 sic@</w:t>
            </w:r>
          </w:p>
          <w:p w14:paraId="5B3E476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F45240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</w:t>
            </w:r>
          </w:p>
          <w:p w14:paraId="1A84584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);//@sic R5-233348 sic@</w:t>
            </w:r>
          </w:p>
          <w:p w14:paraId="623B113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10C6D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configures:- NGC Cell A as the "Non-suitable "Off" cell".- NGC Cell C as the "Serving cell".- NGC Cell E as the "Non-suitable "Off" cell".//@sic R5-216484sic@</w:t>
            </w:r>
          </w:p>
          <w:p w14:paraId="11A83D9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4F480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tsc_NR_ServingCellSSS_EPRE_FR1, tsc_NR_ServingCellSSS_EPRE_FR2);</w:t>
            </w:r>
          </w:p>
          <w:p w14:paraId="428C338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7A09D6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 : Does the UE transmit a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NGC Cell C ? This is checked for 60s</w:t>
            </w:r>
          </w:p>
          <w:p w14:paraId="07C435F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v_Delay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cr_NR_EstablishmentCause_Any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"Step 20: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 //@sic R5s201387 sic@</w:t>
            </w:r>
          </w:p>
          <w:p w14:paraId="0D5716A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10BE66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20937F1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21A-28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7FAEF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1E67D4C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05AC61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//Cause the UE to request connectivity to an PDU session// @sic R5-242487 sic@</w:t>
            </w:r>
          </w:p>
          <w:p w14:paraId="056E142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f_UT_RequestPDUSession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f_NR5GC_MobileInfo_GetNoOfSessions()+1,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tsc_RandomAPN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B07238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30-31"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0BEB07A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2-3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529247A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32"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50D36FF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RRCSetupComplete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a SERVICE REQUEST message with service type IE set to "signalling"?.</w:t>
            </w:r>
          </w:p>
          <w:p w14:paraId="5A7A32B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?);</w:t>
            </w:r>
          </w:p>
          <w:p w14:paraId="1CF858D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7613F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cs_NAS_KeySetIdentifier_lv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12E7CF7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f_NG_S_TMSI2MobileIdentity(omit, f_NR5GC_CellInfo_GetGutiParameters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)), '0000'B)) {</w:t>
            </w:r>
          </w:p>
          <w:p w14:paraId="620F6D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(__FILE__, __LINE__, "Service Request Message Failed");</w:t>
            </w:r>
          </w:p>
          <w:p w14:paraId="04F1AD2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68C5B3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33-36"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1193AFE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5-8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69D0453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FBA14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37"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66DBE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PDU session establishment procedure as specified in TS 38.508-1 [4] subclause 4.5A.2  take place.</w:t>
            </w:r>
          </w:p>
          <w:p w14:paraId="33112E71" w14:textId="720F5F9F" w:rsidR="0082055E" w:rsidRPr="008F1E04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f_NR5GC_PDUSessionEstablishment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1 /*WA#9_1_5_1_4 -*/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,tsc_NR_RbId_SRB2);// @sic R5-242487 sic@</w:t>
            </w:r>
            <w:r w:rsidR="0082055E"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625C754" w14:textId="352F7680" w:rsidR="0093623F" w:rsidRPr="00B5380A" w:rsidRDefault="0082055E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70370966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3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8C730E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35498FB1" w:rsidR="008F1E04" w:rsidRPr="000D7399" w:rsidRDefault="00B309E0" w:rsidP="008C730E">
            <w:pPr>
              <w:spacing w:after="0"/>
              <w:rPr>
                <w:rFonts w:ascii="Arial" w:hAnsi="Arial" w:cs="Arial"/>
              </w:rPr>
            </w:pPr>
            <w:r w:rsidRPr="00B309E0">
              <w:rPr>
                <w:rFonts w:ascii="Arial" w:hAnsi="Arial" w:cs="Arial"/>
              </w:rPr>
              <w:t>f_TC_9_1_5_1_4_NR5GC</w:t>
            </w:r>
          </w:p>
        </w:tc>
      </w:tr>
      <w:tr w:rsidR="008F1E04" w:rsidRPr="00E12CDE" w14:paraId="39A97DCB" w14:textId="77777777" w:rsidTr="008C730E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5C9E0A31" w:rsidR="008F1E04" w:rsidRPr="005034ED" w:rsidRDefault="005034ED" w:rsidP="008C730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034ED">
              <w:rPr>
                <w:rFonts w:ascii="Arial" w:hAnsi="Arial" w:cs="Arial"/>
                <w:noProof/>
              </w:rPr>
              <w:t>After Step 37, the UE will be in connected mode. Hence the postamble should be performed in state STATE_CONNECTED_3A instead of STATE_CONNECTED_3A_T3540. This also needs to be corrected.</w:t>
            </w:r>
          </w:p>
        </w:tc>
      </w:tr>
      <w:tr w:rsidR="008F1E04" w:rsidRPr="00E12CDE" w14:paraId="3258C862" w14:textId="77777777" w:rsidTr="008C730E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77777777" w:rsidR="005034ED" w:rsidRPr="005034ED" w:rsidRDefault="005034ED" w:rsidP="005034ED">
            <w:pPr>
              <w:pStyle w:val="CRCoverPage"/>
              <w:spacing w:after="0"/>
              <w:rPr>
                <w:rFonts w:cs="Arial"/>
                <w:noProof/>
              </w:rPr>
            </w:pPr>
            <w:r w:rsidRPr="005034ED">
              <w:rPr>
                <w:rFonts w:cs="Arial"/>
                <w:noProof/>
              </w:rPr>
              <w:t xml:space="preserve">For postamble, instead of calling f_NR_Postamble(v_NGC_NASCellC, STATE_CONNECTED_3A_T3540);, called f_NR_Postamble(v_NGC_NASCellC, </w:t>
            </w:r>
            <w:r w:rsidRPr="005034ED">
              <w:rPr>
                <w:rFonts w:cs="Arial"/>
                <w:noProof/>
                <w:highlight w:val="green"/>
              </w:rPr>
              <w:t>STATE_CONNECTED_3A</w:t>
            </w:r>
            <w:r w:rsidRPr="005034ED">
              <w:rPr>
                <w:rFonts w:cs="Arial"/>
                <w:noProof/>
              </w:rPr>
              <w:t>);</w:t>
            </w:r>
          </w:p>
          <w:p w14:paraId="36493A92" w14:textId="621A4DBE" w:rsidR="008F1E04" w:rsidRPr="005034ED" w:rsidRDefault="008F1E04" w:rsidP="008C730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8C730E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48891885" w:rsidR="008F1E04" w:rsidRPr="000D7399" w:rsidRDefault="00B309E0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Initial_Registration_NR5GC.ttcn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C730E">
        <w:tc>
          <w:tcPr>
            <w:tcW w:w="9629" w:type="dxa"/>
          </w:tcPr>
          <w:p w14:paraId="6860C697" w14:textId="4127542A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C00E2E5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390D2FFA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Finish</w:t>
            </w:r>
          </w:p>
          <w:p w14:paraId="273C80AD" w14:textId="49F659EB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f_NR_Postamble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, STATE_CONNECTED_3A_T3540);//@sic R5s240115 sic@</w:t>
            </w:r>
          </w:p>
          <w:p w14:paraId="12F574C9" w14:textId="120D9EF6" w:rsidR="008F1E04" w:rsidRPr="005571C5" w:rsidRDefault="008F1E04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C730E">
        <w:tc>
          <w:tcPr>
            <w:tcW w:w="9629" w:type="dxa"/>
          </w:tcPr>
          <w:p w14:paraId="1B8576E7" w14:textId="77777777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99C1A5E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4AC5373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Finish</w:t>
            </w:r>
          </w:p>
          <w:p w14:paraId="6A2F34F0" w14:textId="420A51AC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f_NR_Postamble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r w:rsidRPr="005034E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STATE_CONNECTED_3A /*WA#9_1_5_1_4 STATE_CONNECTED_3A_T3540*/</w:t>
            </w: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);//@sic R5s240115 sic@</w:t>
            </w:r>
          </w:p>
          <w:p w14:paraId="180AD6AA" w14:textId="300EBDCB" w:rsidR="008F1E04" w:rsidRPr="00B5380A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4B5364" w14:textId="738EFCF3" w:rsidR="00790910" w:rsidRPr="00BF440C" w:rsidRDefault="00790910" w:rsidP="0079091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33" w:name="_Toc169261820"/>
      <w:bookmarkStart w:id="34" w:name="_Toc170370967"/>
      <w:r>
        <w:rPr>
          <w:rFonts w:cs="Arial"/>
          <w:b/>
          <w:bCs/>
          <w:color w:val="000000"/>
          <w:szCs w:val="32"/>
          <w:lang w:val="en-US" w:eastAsia="en-GB"/>
        </w:rPr>
        <w:t xml:space="preserve">Change </w:t>
      </w:r>
      <w:bookmarkEnd w:id="33"/>
      <w:r>
        <w:rPr>
          <w:rFonts w:cs="Arial"/>
          <w:b/>
          <w:bCs/>
          <w:color w:val="000000"/>
          <w:szCs w:val="32"/>
          <w:lang w:val="en-US" w:eastAsia="en-GB"/>
        </w:rPr>
        <w:t>3</w:t>
      </w:r>
      <w:bookmarkEnd w:id="3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90910" w14:paraId="7776C264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EE43" w14:textId="77777777" w:rsidR="00790910" w:rsidRDefault="00790910" w:rsidP="003A0CC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2607" w14:textId="77777777" w:rsidR="00790910" w:rsidRPr="00E13853" w:rsidRDefault="00790910" w:rsidP="003A0CC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F87F52">
              <w:rPr>
                <w:rFonts w:cs="Arial"/>
                <w:lang w:val="en-US" w:eastAsia="zh-CN"/>
              </w:rPr>
              <w:t>f_GetPDN_DNNTypeFromAPN</w:t>
            </w:r>
            <w:proofErr w:type="spellEnd"/>
          </w:p>
        </w:tc>
      </w:tr>
      <w:tr w:rsidR="00790910" w14:paraId="7CB912D5" w14:textId="77777777" w:rsidTr="003A0CC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6D3E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A130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of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foes not handle the case when the DNN is set as tsc_RandomAPN.</w:t>
            </w:r>
          </w:p>
          <w:p w14:paraId="727F9B15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46D5D02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For example, in testcase 9.1.5.1.4 at Step 29, the function </w:t>
            </w:r>
            <w:r w:rsidRPr="00F1177A">
              <w:rPr>
                <w:rFonts w:cs="Arial"/>
                <w:noProof/>
              </w:rPr>
              <w:t>f_UT_RequestPDUSession(UT, f_NR5GC_MobileInfo_GetNoOfSessions()+1, tsc_RandomAPN);</w:t>
            </w:r>
            <w:r>
              <w:rPr>
                <w:rFonts w:cs="Arial"/>
                <w:noProof/>
              </w:rPr>
              <w:t xml:space="preserve"> is called.</w:t>
            </w:r>
          </w:p>
          <w:p w14:paraId="1295CA41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would then result in the UE including “ABCC” as the DNN in UL NAS Transport. The flow is </w:t>
            </w:r>
            <w:r w:rsidRPr="00F1177A">
              <w:rPr>
                <w:rFonts w:cs="Arial"/>
                <w:noProof/>
              </w:rPr>
              <w:t>f_NR5GC_PDUSessionEstablishment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f_NR5GC_PDUSessionEstablishment_InnerLoop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f_GetPDNTypeFromDNN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f_GetPDN_DNNTypeFromAPN ;</w:t>
            </w:r>
          </w:p>
          <w:p w14:paraId="177CDFC1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CA0B52C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Here, there wont be any match for “ABCC”, and the v_PDNType will be set as None. This results in TTCN error “</w:t>
            </w:r>
            <w:r w:rsidRPr="00F1177A">
              <w:rPr>
                <w:rFonts w:cs="Arial"/>
                <w:noProof/>
              </w:rPr>
              <w:t>DNN PICS do not match received DNN</w:t>
            </w:r>
            <w:r>
              <w:rPr>
                <w:rFonts w:cs="Arial"/>
                <w:noProof/>
              </w:rPr>
              <w:t>”</w:t>
            </w:r>
          </w:p>
          <w:p w14:paraId="2C532C75" w14:textId="77777777" w:rsidR="00790910" w:rsidRDefault="00790910" w:rsidP="003A0CC3">
            <w:pPr>
              <w:pStyle w:val="CRCoverPage"/>
              <w:spacing w:after="0"/>
              <w:rPr>
                <w:noProof/>
              </w:rPr>
            </w:pPr>
          </w:p>
          <w:p w14:paraId="0DDD4552" w14:textId="77777777" w:rsidR="00790910" w:rsidRPr="00A47C98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790910" w14:paraId="35400B9D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707C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FAC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Updated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to handle tsc_RandomAPN. </w:t>
            </w:r>
          </w:p>
          <w:p w14:paraId="142D9F2C" w14:textId="77777777" w:rsidR="00790910" w:rsidRPr="00C80D5B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90910" w14:paraId="61A7CC46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5B73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DAE" w14:textId="77777777" w:rsidR="00790910" w:rsidRPr="00CC39F9" w:rsidRDefault="00790910" w:rsidP="003A0CC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NAS_AuxilliaryDefsAndFunctions.ttcn</w:t>
            </w:r>
            <w:proofErr w:type="spellEnd"/>
          </w:p>
        </w:tc>
      </w:tr>
      <w:tr w:rsidR="00790910" w14:paraId="345A1C2E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EE1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BB2" w14:textId="77777777" w:rsidR="00790910" w:rsidRDefault="00790910" w:rsidP="003A0CC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FF7D33E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</w:p>
    <w:p w14:paraId="616FFD1D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0910" w:rsidRPr="00504291" w14:paraId="5500A267" w14:textId="77777777" w:rsidTr="003A0CC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2AA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module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NAS_AuxiliaryDefsAndFunctions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1C7692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1A4CF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E06ADE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Parameters all;</w:t>
            </w:r>
          </w:p>
          <w:p w14:paraId="514AC738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NAS_CommonTypeDefs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CC987A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A672456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CommonIP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1E9AFF8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D105D76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f_GetPDN_DNNTypeFromAPN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</w:p>
          <w:p w14:paraId="77DE63B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R5-221467 sic@</w:t>
            </w:r>
          </w:p>
          <w:p w14:paraId="29A3566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None;</w:t>
            </w:r>
          </w:p>
          <w:p w14:paraId="7A36131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88491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pc_APN_ID_Internet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 // @sic R5s210014 sic@</w:t>
            </w:r>
          </w:p>
          <w:p w14:paraId="1269572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41D59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pc_APN_ID_IMS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 // @sic R5s210014 sic@</w:t>
            </w:r>
          </w:p>
          <w:p w14:paraId="6EAC4BA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IMS_DNN;</w:t>
            </w:r>
          </w:p>
          <w:p w14:paraId="62DE8C32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pc_APN_ID_URLLC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0EB54E3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URLLC_DNN;</w:t>
            </w:r>
          </w:p>
          <w:p w14:paraId="5C86EEC5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pc_APN_ID_MIOT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3F82E46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MIOT_DNN;</w:t>
            </w:r>
          </w:p>
          <w:p w14:paraId="1B80AE9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(pc_APN_ID_V2X))) {</w:t>
            </w:r>
          </w:p>
          <w:p w14:paraId="32B69DA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V2X_DNN;</w:t>
            </w:r>
          </w:p>
          <w:p w14:paraId="22CB4F3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f_IsDNNForEmergency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 {  // this isn't specified in table 4.8.4-1, but is a valid PDU type</w:t>
            </w:r>
          </w:p>
          <w:p w14:paraId="6CA9A26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C82B9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    </w:t>
            </w:r>
          </w:p>
          <w:p w14:paraId="143C7E72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CB9F4C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1AB162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B7EA805" w14:textId="77777777" w:rsidR="00790910" w:rsidRPr="00850B74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4633A6A" w14:textId="77777777" w:rsidR="00790910" w:rsidRPr="00CD057D" w:rsidRDefault="00790910" w:rsidP="00790910">
      <w:pPr>
        <w:spacing w:after="0"/>
        <w:rPr>
          <w:rFonts w:ascii="Arial" w:hAnsi="Arial"/>
          <w:b/>
          <w:color w:val="000000"/>
          <w:lang w:eastAsia="en-GB"/>
        </w:rPr>
      </w:pPr>
    </w:p>
    <w:p w14:paraId="3DC4A4B0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0910" w:rsidRPr="00504291" w14:paraId="3CB26416" w14:textId="77777777" w:rsidTr="003A0CC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5E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module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NAS_AuxiliaryDefsAndFunctions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22B4A8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D79A9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752D33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Parameters all;</w:t>
            </w:r>
          </w:p>
          <w:p w14:paraId="2F7D096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NAS_CommonTypeDefs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ADF290E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E37007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CommonIP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F198ACD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import from UpperTesterFunctions all; //WA#9_1_5_1_4</w:t>
            </w:r>
          </w:p>
          <w:p w14:paraId="41EED5CE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028D191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f_GetPDN_DNNTypeFromAPN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</w:p>
          <w:p w14:paraId="7A07D48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R5-221467 sic@</w:t>
            </w:r>
          </w:p>
          <w:p w14:paraId="19721F96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None;</w:t>
            </w:r>
          </w:p>
          <w:p w14:paraId="4A32795C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669D4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pc_APN_ID_Internet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 // @sic R5s210014 sic@</w:t>
            </w:r>
          </w:p>
          <w:p w14:paraId="34ACAB5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36472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pc_APN_ID_IMS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 // @sic R5s210014 sic@</w:t>
            </w:r>
          </w:p>
          <w:p w14:paraId="40548A7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IMS_DNN;</w:t>
            </w:r>
          </w:p>
          <w:p w14:paraId="0651F02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pc_APN_ID_URLLC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1075A1C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URLLC_DNN;</w:t>
            </w:r>
          </w:p>
          <w:p w14:paraId="0BCBA12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pc_APN_ID_MIOT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1DF199C1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MIOT_DNN;</w:t>
            </w:r>
          </w:p>
          <w:p w14:paraId="58A4330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(pc_APN_ID_V2X))) {</w:t>
            </w:r>
          </w:p>
          <w:p w14:paraId="2E45F93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V2X_DNN;</w:t>
            </w:r>
          </w:p>
          <w:p w14:paraId="4D77A2B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f_IsDNNForEmergency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 {  // this isn't specified in table 4.8.4-1, but is a valid PDU type</w:t>
            </w:r>
          </w:p>
          <w:p w14:paraId="01AAA64C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BA543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tsc_RandomAPN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))) { //WA#9_1_5_1_4</w:t>
            </w:r>
          </w:p>
          <w:p w14:paraId="293E0BC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Internet_DNN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</w:t>
            </w:r>
          </w:p>
          <w:p w14:paraId="4C562EBE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14C03B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37F0D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1FC5D2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2F4CF0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4B7DD52" w14:textId="77777777" w:rsidR="00790910" w:rsidRPr="00F212AA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09ADC4A" w14:textId="77777777" w:rsidR="00CE06FC" w:rsidRPr="002A077B" w:rsidRDefault="00CE06FC" w:rsidP="005034ED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6E001" w14:textId="77777777" w:rsidR="00327E67" w:rsidRDefault="00327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8D6A1" w14:textId="77777777" w:rsidR="00327E67" w:rsidRDefault="00327E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3DC28" w14:textId="77777777" w:rsidR="00327E67" w:rsidRDefault="00327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D5EF1" w14:textId="77777777" w:rsidR="00327E67" w:rsidRDefault="00327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71194" w14:textId="77777777" w:rsidR="00327E67" w:rsidRDefault="00327E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2AF453A1" w:rsidR="00786530" w:rsidRDefault="00A44DB7">
    <w:pPr>
      <w:pStyle w:val="Header"/>
    </w:pPr>
    <w:r>
      <w:rPr>
        <w:noProof/>
      </w:rPr>
      <w:pict w14:anchorId="72F62EF4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459768973"/>
                </w:sdtPr>
                <w:sdtEndPr>
                  <w:rPr>
                    <w:rStyle w:val="Classification"/>
                  </w:rPr>
                </w:sdtEndPr>
                <w:sdtContent>
                  <w:p w14:paraId="1413C1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3725963E" w:rsidR="00786530" w:rsidRDefault="00786530">
    <w:pPr>
      <w:pStyle w:val="Header"/>
      <w:tabs>
        <w:tab w:val="right" w:pos="9639"/>
      </w:tabs>
    </w:pPr>
    <w:r>
      <w:tab/>
    </w:r>
    <w:r w:rsidR="00A44DB7">
      <w:rPr>
        <w:noProof/>
      </w:rPr>
      <w:pict w14:anchorId="27D12F75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006051996"/>
                </w:sdtPr>
                <w:sdtEndPr>
                  <w:rPr>
                    <w:rStyle w:val="Classification"/>
                  </w:rPr>
                </w:sdtEndPr>
                <w:sdtContent>
                  <w:p w14:paraId="3B07C4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4DA7753" w:rsidR="00786530" w:rsidRDefault="00A44DB7">
    <w:pPr>
      <w:pStyle w:val="Header"/>
    </w:pPr>
    <w:r>
      <w:rPr>
        <w:noProof/>
      </w:rPr>
      <w:pict w14:anchorId="4A53410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218963522"/>
                </w:sdtPr>
                <w:sdtEndPr>
                  <w:rPr>
                    <w:rStyle w:val="Classification"/>
                  </w:rPr>
                </w:sdtEndPr>
                <w:sdtContent>
                  <w:p w14:paraId="3AC5900C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  <w:num w:numId="17" w16cid:durableId="1810710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E67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34ED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4DB7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4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58</cp:revision>
  <cp:lastPrinted>1900-12-31T16:00:00Z</cp:lastPrinted>
  <dcterms:created xsi:type="dcterms:W3CDTF">2024-03-26T13:16:00Z</dcterms:created>
  <dcterms:modified xsi:type="dcterms:W3CDTF">2024-06-27T09:48:00Z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