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1A7065" w14:textId="77777777" w:rsidR="00AA33FA" w:rsidRDefault="00AA33FA" w:rsidP="00AA33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R5s240429</w:t>
      </w:r>
      <w:r>
        <w:rPr>
          <w:b/>
          <w:i/>
          <w:noProof/>
          <w:sz w:val="28"/>
        </w:rPr>
        <w:fldChar w:fldCharType="end"/>
      </w:r>
    </w:p>
    <w:p w14:paraId="50569E85" w14:textId="77777777" w:rsidR="00AA33FA" w:rsidRDefault="00AA33FA" w:rsidP="00AA33F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33FA" w14:paraId="3B4B121A" w14:textId="77777777" w:rsidTr="003A0C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C2744" w14:textId="77777777" w:rsidR="00AA33FA" w:rsidRDefault="00AA33FA" w:rsidP="003A0C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A33FA" w14:paraId="54048FBA" w14:textId="77777777" w:rsidTr="003A0C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024457" w14:textId="77777777" w:rsidR="00AA33FA" w:rsidRDefault="00AA33FA" w:rsidP="003A0C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33FA" w14:paraId="0AF804A6" w14:textId="77777777" w:rsidTr="003A0C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0AAF68" w14:textId="77777777" w:rsidR="00AA33FA" w:rsidRDefault="00AA33F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33FA" w14:paraId="20B16DF6" w14:textId="77777777" w:rsidTr="003A0CC3">
        <w:tc>
          <w:tcPr>
            <w:tcW w:w="142" w:type="dxa"/>
            <w:tcBorders>
              <w:left w:val="single" w:sz="4" w:space="0" w:color="auto"/>
            </w:tcBorders>
          </w:tcPr>
          <w:p w14:paraId="67D6FBF1" w14:textId="77777777" w:rsidR="00AA33FA" w:rsidRDefault="00AA33FA" w:rsidP="003A0C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8C29C3" w14:textId="77777777" w:rsidR="00AA33FA" w:rsidRPr="00410371" w:rsidRDefault="00AA33FA" w:rsidP="003A0C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52AF62E" w14:textId="77777777" w:rsidR="00AA33FA" w:rsidRDefault="00AA33FA" w:rsidP="003A0C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332279" w14:textId="77777777" w:rsidR="00AA33FA" w:rsidRPr="00410371" w:rsidRDefault="00AA33FA" w:rsidP="003A0CC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4833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0BE34AD" w14:textId="77777777" w:rsidR="00AA33FA" w:rsidRDefault="00AA33FA" w:rsidP="003A0C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F7BDF1" w14:textId="77777777" w:rsidR="00AA33FA" w:rsidRPr="00410371" w:rsidRDefault="00AA33FA" w:rsidP="003A0C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A3EB25F" w14:textId="77777777" w:rsidR="00AA33FA" w:rsidRDefault="00AA33FA" w:rsidP="003A0C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4DCEF6" w14:textId="77777777" w:rsidR="00AA33FA" w:rsidRPr="00410371" w:rsidRDefault="00AA33FA" w:rsidP="003A0C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09954D" w14:textId="77777777" w:rsidR="00AA33FA" w:rsidRDefault="00AA33FA" w:rsidP="003A0CC3">
            <w:pPr>
              <w:pStyle w:val="CRCoverPage"/>
              <w:spacing w:after="0"/>
              <w:rPr>
                <w:noProof/>
              </w:rPr>
            </w:pPr>
          </w:p>
        </w:tc>
      </w:tr>
      <w:tr w:rsidR="00AA33FA" w14:paraId="558F3B88" w14:textId="77777777" w:rsidTr="003A0C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D438AE" w14:textId="77777777" w:rsidR="00AA33FA" w:rsidRDefault="00AA33FA" w:rsidP="003A0CC3">
            <w:pPr>
              <w:pStyle w:val="CRCoverPage"/>
              <w:spacing w:after="0"/>
              <w:rPr>
                <w:noProof/>
              </w:rPr>
            </w:pPr>
          </w:p>
        </w:tc>
      </w:tr>
      <w:tr w:rsidR="00AA33FA" w14:paraId="5A10D4F7" w14:textId="77777777" w:rsidTr="003A0C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EBC5D1" w14:textId="77777777" w:rsidR="00AA33FA" w:rsidRPr="00F25D98" w:rsidRDefault="00AA33FA" w:rsidP="003A0C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33FA" w14:paraId="356ED131" w14:textId="77777777" w:rsidTr="003A0CC3">
        <w:tc>
          <w:tcPr>
            <w:tcW w:w="9641" w:type="dxa"/>
            <w:gridSpan w:val="9"/>
          </w:tcPr>
          <w:p w14:paraId="52C6F340" w14:textId="77777777" w:rsidR="00AA33FA" w:rsidRDefault="00AA33F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5C10B3" w14:textId="77777777" w:rsidR="00AA33FA" w:rsidRDefault="00AA33FA" w:rsidP="00AA33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33FA" w14:paraId="1A938F6B" w14:textId="77777777" w:rsidTr="003A0CC3">
        <w:tc>
          <w:tcPr>
            <w:tcW w:w="2835" w:type="dxa"/>
          </w:tcPr>
          <w:p w14:paraId="21F9A34F" w14:textId="77777777" w:rsidR="00AA33FA" w:rsidRDefault="00AA33FA" w:rsidP="003A0C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FABFFB" w14:textId="77777777" w:rsidR="00AA33FA" w:rsidRDefault="00AA33FA" w:rsidP="003A0C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A3AF17" w14:textId="77777777" w:rsidR="00AA33FA" w:rsidRDefault="00AA33FA" w:rsidP="003A0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80D3F5" w14:textId="77777777" w:rsidR="00AA33FA" w:rsidRDefault="00AA33FA" w:rsidP="003A0C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5031BC" w14:textId="77777777" w:rsidR="00AA33FA" w:rsidRDefault="00AA33FA" w:rsidP="003A0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C90E5A4" w14:textId="77777777" w:rsidR="00AA33FA" w:rsidRDefault="00AA33FA" w:rsidP="003A0C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C6B772" w14:textId="77777777" w:rsidR="00AA33FA" w:rsidRDefault="00AA33FA" w:rsidP="003A0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78555A" w14:textId="77777777" w:rsidR="00AA33FA" w:rsidRDefault="00AA33FA" w:rsidP="003A0C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6F155F" w14:textId="77777777" w:rsidR="00AA33FA" w:rsidRDefault="00AA33FA" w:rsidP="003A0C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9F1AE4D" w14:textId="77777777" w:rsidR="00AA33FA" w:rsidRDefault="00AA33FA" w:rsidP="00AA33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33FA" w14:paraId="3B992449" w14:textId="77777777" w:rsidTr="003A0CC3">
        <w:tc>
          <w:tcPr>
            <w:tcW w:w="9640" w:type="dxa"/>
            <w:gridSpan w:val="11"/>
          </w:tcPr>
          <w:p w14:paraId="37B87CD1" w14:textId="77777777" w:rsidR="00AA33FA" w:rsidRDefault="00AA33F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33FA" w14:paraId="00C6FDCA" w14:textId="77777777" w:rsidTr="003A0C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11CD7F" w14:textId="77777777" w:rsidR="00AA33FA" w:rsidRDefault="00AA33FA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057E32" w14:textId="77777777" w:rsidR="00AA33FA" w:rsidRDefault="00AA33FA" w:rsidP="003A0C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the NBIOT-NTN testcase 22.3.2.7a</w:t>
            </w:r>
            <w:r>
              <w:fldChar w:fldCharType="end"/>
            </w:r>
          </w:p>
        </w:tc>
      </w:tr>
      <w:tr w:rsidR="00AA33FA" w14:paraId="2625EE0C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6D02D5A5" w14:textId="77777777" w:rsidR="00AA33FA" w:rsidRDefault="00AA33FA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CAFBAD" w14:textId="77777777" w:rsidR="00AA33FA" w:rsidRDefault="00AA33F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33FA" w14:paraId="2C84935B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1829FFCE" w14:textId="77777777" w:rsidR="00AA33FA" w:rsidRDefault="00AA33FA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473337" w14:textId="77777777" w:rsidR="00AA33FA" w:rsidRDefault="00AA33FA" w:rsidP="003A0C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AA33FA" w14:paraId="175276AE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7515E3BF" w14:textId="77777777" w:rsidR="00AA33FA" w:rsidRDefault="00AA33FA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CF007C" w14:textId="4B357B3E" w:rsidR="00AA33FA" w:rsidRDefault="00AA33FA" w:rsidP="003A0CC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AA33FA" w14:paraId="11845320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519FBEB0" w14:textId="77777777" w:rsidR="00AA33FA" w:rsidRDefault="00AA33FA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6338BB" w14:textId="77777777" w:rsidR="00AA33FA" w:rsidRDefault="00AA33F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33FA" w14:paraId="0D815309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1C75A966" w14:textId="77777777" w:rsidR="00AA33FA" w:rsidRDefault="00AA33FA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F07F6D" w14:textId="77777777" w:rsidR="00AA33FA" w:rsidRDefault="00AA33FA" w:rsidP="003A0C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TEI17_Test, LTE_NBIOT_eMTC_NTN_plus_EPS-UEConTest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D555C7A" w14:textId="77777777" w:rsidR="00AA33FA" w:rsidRDefault="00AA33FA" w:rsidP="003A0C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C99307" w14:textId="77777777" w:rsidR="00AA33FA" w:rsidRDefault="00AA33FA" w:rsidP="003A0C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1A642A" w14:textId="77777777" w:rsidR="00AA33FA" w:rsidRDefault="00AA33FA" w:rsidP="003A0C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2024-06-26</w:t>
            </w:r>
            <w:r>
              <w:rPr>
                <w:noProof/>
              </w:rPr>
              <w:fldChar w:fldCharType="end"/>
            </w:r>
          </w:p>
        </w:tc>
      </w:tr>
      <w:tr w:rsidR="00AA33FA" w14:paraId="48ABDD39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355B4774" w14:textId="77777777" w:rsidR="00AA33FA" w:rsidRDefault="00AA33FA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D0F60D" w14:textId="77777777" w:rsidR="00AA33FA" w:rsidRDefault="00AA33F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7BFA16" w14:textId="77777777" w:rsidR="00AA33FA" w:rsidRDefault="00AA33F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35DBA9" w14:textId="77777777" w:rsidR="00AA33FA" w:rsidRDefault="00AA33F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38A8AD" w14:textId="77777777" w:rsidR="00AA33FA" w:rsidRDefault="00AA33F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33FA" w14:paraId="7A5F8231" w14:textId="77777777" w:rsidTr="003A0C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52AE99" w14:textId="77777777" w:rsidR="00AA33FA" w:rsidRDefault="00AA33FA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0E3B8" w14:textId="77777777" w:rsidR="00AA33FA" w:rsidRDefault="00AA33FA" w:rsidP="003A0C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2CF645" w14:textId="77777777" w:rsidR="00AA33FA" w:rsidRDefault="00AA33FA" w:rsidP="003A0C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F0623F" w14:textId="77777777" w:rsidR="00AA33FA" w:rsidRDefault="00AA33FA" w:rsidP="003A0C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F5F908" w14:textId="77777777" w:rsidR="00AA33FA" w:rsidRDefault="00AA33FA" w:rsidP="003A0C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AA33FA" w14:paraId="2C46E845" w14:textId="77777777" w:rsidTr="003A0C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128D48" w14:textId="77777777" w:rsidR="00AA33FA" w:rsidRDefault="00AA33FA" w:rsidP="003A0C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C2EA30" w14:textId="77777777" w:rsidR="00AA33FA" w:rsidRDefault="00AA33FA" w:rsidP="003A0C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9EDD8C" w14:textId="77777777" w:rsidR="00AA33FA" w:rsidRDefault="00AA33FA" w:rsidP="003A0C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20D9" w14:textId="77777777" w:rsidR="00AA33FA" w:rsidRPr="007C2097" w:rsidRDefault="00AA33FA" w:rsidP="003A0C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A33FA" w14:paraId="4828E855" w14:textId="77777777" w:rsidTr="003A0CC3">
        <w:tc>
          <w:tcPr>
            <w:tcW w:w="1843" w:type="dxa"/>
          </w:tcPr>
          <w:p w14:paraId="374964D3" w14:textId="77777777" w:rsidR="00AA33FA" w:rsidRDefault="00AA33FA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ADD09E" w14:textId="77777777" w:rsidR="00AA33FA" w:rsidRDefault="00AA33F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33FA" w14:paraId="4BCD38DC" w14:textId="77777777" w:rsidTr="003A0C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65E1CA" w14:textId="77777777" w:rsidR="00AA33FA" w:rsidRDefault="00AA33FA" w:rsidP="00AA3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0410DE" w14:textId="77777777" w:rsidR="00AA33FA" w:rsidRPr="002C7D3F" w:rsidRDefault="00AA33FA" w:rsidP="00AA33FA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4E34DC">
              <w:rPr>
                <w:rFonts w:cs="Arial"/>
                <w:noProof/>
              </w:rPr>
              <w:t>This f_NBIOT_PreconfigureNTN_UE()</w:t>
            </w:r>
            <w:r>
              <w:rPr>
                <w:rFonts w:cs="Arial"/>
                <w:noProof/>
              </w:rPr>
              <w:t xml:space="preserve"> </w:t>
            </w:r>
            <w:r w:rsidRPr="004E34DC">
              <w:rPr>
                <w:rFonts w:cs="Arial"/>
                <w:noProof/>
              </w:rPr>
              <w:t>is already invoked in the f_NBIOT_RLC_Preamble_State2B_NB(). So remove the duplicated one</w:t>
            </w:r>
            <w:r>
              <w:rPr>
                <w:rFonts w:cs="Arial"/>
                <w:noProof/>
              </w:rPr>
              <w:t>.</w:t>
            </w:r>
          </w:p>
          <w:p w14:paraId="0866B03A" w14:textId="77777777" w:rsidR="00AA33FA" w:rsidRDefault="00AA33FA" w:rsidP="00AA33FA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393E537" w14:textId="144A7B3E" w:rsidR="00AA33FA" w:rsidRDefault="00AA33FA" w:rsidP="00AA33FA">
            <w:pPr>
              <w:pStyle w:val="CRCoverPage"/>
              <w:spacing w:after="0"/>
              <w:rPr>
                <w:noProof/>
              </w:rPr>
            </w:pPr>
            <w:r w:rsidRPr="002C7D3F">
              <w:rPr>
                <w:rFonts w:cs="Arial"/>
                <w:noProof/>
              </w:rPr>
              <w:t xml:space="preserve">For NTN mode, </w:t>
            </w:r>
            <w:r w:rsidRPr="002C7D3F">
              <w:rPr>
                <w:rFonts w:cs="Arial"/>
                <w:noProof/>
                <w:lang w:val="en-SG"/>
              </w:rPr>
              <w:t>the value of v_NTN_delay is not initialized correctly before used</w:t>
            </w:r>
          </w:p>
        </w:tc>
      </w:tr>
      <w:tr w:rsidR="00AA33FA" w14:paraId="50AAFC83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B2D83" w14:textId="77777777" w:rsidR="00AA33FA" w:rsidRDefault="00AA33FA" w:rsidP="00AA33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DA90C" w14:textId="77777777" w:rsidR="00AA33FA" w:rsidRDefault="00AA33FA" w:rsidP="00AA3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33FA" w14:paraId="22DFE3DB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0E8C" w14:textId="77777777" w:rsidR="00AA33FA" w:rsidRDefault="00AA33FA" w:rsidP="00AA3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A65902" w14:textId="77777777" w:rsidR="00AA33FA" w:rsidRPr="00A74A31" w:rsidRDefault="00AA33FA" w:rsidP="00AA33FA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noProof/>
              </w:rPr>
              <w:t xml:space="preserve">Remove </w:t>
            </w:r>
            <w:r w:rsidRPr="004E34DC">
              <w:rPr>
                <w:rFonts w:cs="Arial"/>
                <w:noProof/>
              </w:rPr>
              <w:t>f_NBIOT_PreconfigureNTN_UE()</w:t>
            </w:r>
            <w:r>
              <w:rPr>
                <w:rFonts w:cs="Arial"/>
                <w:noProof/>
              </w:rPr>
              <w:t>.</w:t>
            </w:r>
          </w:p>
          <w:p w14:paraId="5F88EC58" w14:textId="0BB199B1" w:rsidR="00AA33FA" w:rsidRDefault="00AA33FA" w:rsidP="00AA33F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Initialize the </w:t>
            </w:r>
            <w:r w:rsidRPr="007F4BA6">
              <w:rPr>
                <w:rFonts w:cs="Arial"/>
                <w:noProof/>
                <w:lang w:val="en-SG"/>
              </w:rPr>
              <w:t>v_NTN_delay</w:t>
            </w:r>
            <w:r>
              <w:rPr>
                <w:rFonts w:cs="Arial"/>
                <w:noProof/>
                <w:lang w:val="en-SG"/>
              </w:rPr>
              <w:t xml:space="preserve"> with correct value.</w:t>
            </w:r>
          </w:p>
        </w:tc>
      </w:tr>
      <w:tr w:rsidR="00AA33FA" w14:paraId="3F3C71F5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51404" w14:textId="77777777" w:rsidR="00AA33FA" w:rsidRDefault="00AA33FA" w:rsidP="00AA33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D8D8F" w14:textId="77777777" w:rsidR="00AA33FA" w:rsidRDefault="00AA33FA" w:rsidP="00AA3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33FA" w14:paraId="26E283D5" w14:textId="77777777" w:rsidTr="003A0C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EC87AB" w14:textId="77777777" w:rsidR="00AA33FA" w:rsidRDefault="00AA33FA" w:rsidP="00AA3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D5F6B" w14:textId="3761C75C" w:rsidR="00AA33FA" w:rsidRDefault="00AA33FA" w:rsidP="00AA33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 Conformant UE may fail this test case</w:t>
            </w:r>
          </w:p>
        </w:tc>
      </w:tr>
      <w:tr w:rsidR="00AA33FA" w14:paraId="02E759AC" w14:textId="77777777" w:rsidTr="003A0CC3">
        <w:tc>
          <w:tcPr>
            <w:tcW w:w="2694" w:type="dxa"/>
            <w:gridSpan w:val="2"/>
          </w:tcPr>
          <w:p w14:paraId="5AE854CC" w14:textId="77777777" w:rsidR="00AA33FA" w:rsidRDefault="00AA33FA" w:rsidP="00AA33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0A0ED2" w14:textId="77777777" w:rsidR="00AA33FA" w:rsidRDefault="00AA33FA" w:rsidP="00AA3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33FA" w14:paraId="10B6AC1D" w14:textId="77777777" w:rsidTr="003A0C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67C4A0" w14:textId="77777777" w:rsidR="00AA33FA" w:rsidRDefault="00AA33FA" w:rsidP="00AA3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EED6E4" w14:textId="3D29E6C5" w:rsidR="00AA33FA" w:rsidRDefault="00AA33FA" w:rsidP="00AA33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22.3.2.7a</w:t>
            </w:r>
          </w:p>
        </w:tc>
      </w:tr>
      <w:tr w:rsidR="00AA33FA" w14:paraId="0187C99E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57C19" w14:textId="77777777" w:rsidR="00AA33FA" w:rsidRDefault="00AA33FA" w:rsidP="00AA33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A6A153" w14:textId="77777777" w:rsidR="00AA33FA" w:rsidRDefault="00AA33FA" w:rsidP="00AA3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33FA" w14:paraId="3A2C0B7B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4E6B6B" w14:textId="77777777" w:rsidR="00AA33FA" w:rsidRDefault="00AA33FA" w:rsidP="00AA3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7BCA7A" w14:textId="77777777" w:rsidR="00AA33FA" w:rsidRDefault="00AA33FA" w:rsidP="00AA3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13911F" w14:textId="77777777" w:rsidR="00AA33FA" w:rsidRDefault="00AA33FA" w:rsidP="00AA3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B33432" w14:textId="77777777" w:rsidR="00AA33FA" w:rsidRDefault="00AA33FA" w:rsidP="00AA33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E62527" w14:textId="77777777" w:rsidR="00AA33FA" w:rsidRDefault="00AA33FA" w:rsidP="00AA33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33FA" w14:paraId="63B736B9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13E02" w14:textId="77777777" w:rsidR="00AA33FA" w:rsidRDefault="00AA33FA" w:rsidP="00AA3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74A1C6" w14:textId="77777777" w:rsidR="00AA33FA" w:rsidRDefault="00AA33FA" w:rsidP="00AA3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F1AF8" w14:textId="32E70BA9" w:rsidR="00AA33FA" w:rsidRDefault="00AA33FA" w:rsidP="00AA3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6A879D" w14:textId="77777777" w:rsidR="00AA33FA" w:rsidRDefault="00AA33FA" w:rsidP="00AA33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E184FA" w14:textId="5DC5C44D" w:rsidR="00AA33FA" w:rsidRDefault="00AA33FA" w:rsidP="00AA33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33FA" w14:paraId="3B3B7005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B3120" w14:textId="77777777" w:rsidR="00AA33FA" w:rsidRDefault="00AA33FA" w:rsidP="00AA33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584AE7" w14:textId="77777777" w:rsidR="00AA33FA" w:rsidRDefault="00AA33FA" w:rsidP="00AA3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E5530" w14:textId="64B72F87" w:rsidR="00AA33FA" w:rsidRDefault="00AA33FA" w:rsidP="00AA3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56E10A" w14:textId="77777777" w:rsidR="00AA33FA" w:rsidRDefault="00AA33FA" w:rsidP="00AA33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0404DD" w14:textId="0708A275" w:rsidR="00AA33FA" w:rsidRDefault="00AA33FA" w:rsidP="00AA33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33FA" w14:paraId="6C9DEF9A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55292" w14:textId="77777777" w:rsidR="00AA33FA" w:rsidRDefault="00AA33FA" w:rsidP="00AA33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7D9450" w14:textId="77777777" w:rsidR="00AA33FA" w:rsidRDefault="00AA33FA" w:rsidP="00AA3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FA2D8" w14:textId="62A745C7" w:rsidR="00AA33FA" w:rsidRDefault="00AA33FA" w:rsidP="00AA3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0713E1" w14:textId="77777777" w:rsidR="00AA33FA" w:rsidRDefault="00AA33FA" w:rsidP="00AA33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928FA8" w14:textId="714D05DE" w:rsidR="00AA33FA" w:rsidRDefault="00AA33FA" w:rsidP="00AA33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33FA" w14:paraId="0372490E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DE368" w14:textId="77777777" w:rsidR="00AA33FA" w:rsidRDefault="00AA33FA" w:rsidP="00AA33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9B506" w14:textId="77777777" w:rsidR="00AA33FA" w:rsidRDefault="00AA33FA" w:rsidP="00AA33FA">
            <w:pPr>
              <w:pStyle w:val="CRCoverPage"/>
              <w:spacing w:after="0"/>
              <w:rPr>
                <w:noProof/>
              </w:rPr>
            </w:pPr>
          </w:p>
        </w:tc>
      </w:tr>
      <w:tr w:rsidR="00AA33FA" w14:paraId="004ED071" w14:textId="77777777" w:rsidTr="003A0C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94616" w14:textId="77777777" w:rsidR="00AA33FA" w:rsidRDefault="00AA33FA" w:rsidP="00AA3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B2AACA" w14:textId="77777777" w:rsidR="00AA33FA" w:rsidRDefault="00AA33FA" w:rsidP="00AA33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33FA" w:rsidRPr="008863B9" w14:paraId="62E10AAE" w14:textId="77777777" w:rsidTr="003A0C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9F3658" w14:textId="77777777" w:rsidR="00AA33FA" w:rsidRPr="008863B9" w:rsidRDefault="00AA33FA" w:rsidP="00AA3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F4D01E" w14:textId="77777777" w:rsidR="00AA33FA" w:rsidRPr="008863B9" w:rsidRDefault="00AA33FA" w:rsidP="00AA33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33FA" w14:paraId="00365B4C" w14:textId="77777777" w:rsidTr="003A0C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6391BF" w14:textId="77777777" w:rsidR="00AA33FA" w:rsidRDefault="00AA33FA" w:rsidP="00AA3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DB32BC" w14:textId="77777777" w:rsidR="00AA33FA" w:rsidRDefault="00AA33FA" w:rsidP="00AA33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AB715A" w14:textId="77777777" w:rsidR="00AA33FA" w:rsidRDefault="00AA33FA" w:rsidP="00AA33FA">
      <w:pPr>
        <w:rPr>
          <w:noProof/>
        </w:rPr>
      </w:pPr>
    </w:p>
    <w:p w14:paraId="45BF6406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5A6D130B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80772C" w14:textId="77777777" w:rsidR="009478EE" w:rsidRDefault="009478EE" w:rsidP="009478EE">
      <w:pPr>
        <w:rPr>
          <w:noProof/>
        </w:rPr>
      </w:pPr>
    </w:p>
    <w:p w14:paraId="4C689538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7028009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5D5FB7D1" w14:textId="64457AA3" w:rsidR="00BE6F16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E6F16" w:rsidRPr="00852C66">
        <w:rPr>
          <w:rFonts w:ascii="Arial" w:hAnsi="Arial" w:cs="Arial"/>
          <w:iCs/>
        </w:rPr>
        <w:t>Table of Contents</w:t>
      </w:r>
      <w:r w:rsidR="00BE6F16">
        <w:tab/>
      </w:r>
      <w:r w:rsidR="00BE6F16">
        <w:fldChar w:fldCharType="begin"/>
      </w:r>
      <w:r w:rsidR="00BE6F16">
        <w:instrText xml:space="preserve"> PAGEREF _Toc170280099 \h </w:instrText>
      </w:r>
      <w:r w:rsidR="00BE6F16">
        <w:fldChar w:fldCharType="separate"/>
      </w:r>
      <w:r w:rsidR="00BE6F16">
        <w:t>2</w:t>
      </w:r>
      <w:r w:rsidR="00BE6F16">
        <w:fldChar w:fldCharType="end"/>
      </w:r>
    </w:p>
    <w:p w14:paraId="3C1BC3C3" w14:textId="41359B9C" w:rsidR="00BE6F16" w:rsidRDefault="00BE6F1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52C6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52C6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_Toc170280100 \h </w:instrText>
      </w:r>
      <w:r>
        <w:fldChar w:fldCharType="separate"/>
      </w:r>
      <w:r>
        <w:t>2</w:t>
      </w:r>
      <w:r>
        <w:fldChar w:fldCharType="end"/>
      </w:r>
    </w:p>
    <w:p w14:paraId="1031ECD4" w14:textId="2CC04E5B" w:rsidR="00BE6F16" w:rsidRDefault="00BE6F1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52C66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52C6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_Toc170280101 \h </w:instrText>
      </w:r>
      <w:r>
        <w:fldChar w:fldCharType="separate"/>
      </w:r>
      <w:r>
        <w:t>2</w:t>
      </w:r>
      <w:r>
        <w:fldChar w:fldCharType="end"/>
      </w:r>
    </w:p>
    <w:p w14:paraId="66574473" w14:textId="4A7E3187" w:rsidR="00BE6F16" w:rsidRDefault="00BE6F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52C66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52C66">
        <w:rPr>
          <w:rFonts w:cs="Arial"/>
          <w:b/>
          <w:bCs/>
          <w:color w:val="000000"/>
          <w:lang w:val="en-US" w:eastAsia="en-GB"/>
        </w:rPr>
        <w:t>Change to the f_TC_22_3_2_7a_NBIOT</w:t>
      </w:r>
      <w:r>
        <w:tab/>
      </w:r>
      <w:r>
        <w:fldChar w:fldCharType="begin"/>
      </w:r>
      <w:r>
        <w:instrText xml:space="preserve"> PAGEREF _Toc170280102 \h </w:instrText>
      </w:r>
      <w:r>
        <w:fldChar w:fldCharType="separate"/>
      </w:r>
      <w:r>
        <w:t>2</w:t>
      </w:r>
      <w:r>
        <w:fldChar w:fldCharType="end"/>
      </w:r>
    </w:p>
    <w:p w14:paraId="3CE9DBE6" w14:textId="113C3CAB" w:rsidR="00BE6F16" w:rsidRDefault="00BE6F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52C66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52C66">
        <w:rPr>
          <w:rFonts w:cs="Arial"/>
          <w:b/>
          <w:bCs/>
          <w:color w:val="000000"/>
          <w:lang w:val="en-US" w:eastAsia="en-GB"/>
        </w:rPr>
        <w:t>Change to the fl_TC_22_3_2_7_and7a_TestBody</w:t>
      </w:r>
      <w:r>
        <w:tab/>
      </w:r>
      <w:r>
        <w:fldChar w:fldCharType="begin"/>
      </w:r>
      <w:r>
        <w:instrText xml:space="preserve"> PAGEREF _Toc170280103 \h </w:instrText>
      </w:r>
      <w:r>
        <w:fldChar w:fldCharType="separate"/>
      </w:r>
      <w:r>
        <w:t>4</w:t>
      </w:r>
      <w:r>
        <w:fldChar w:fldCharType="end"/>
      </w:r>
    </w:p>
    <w:p w14:paraId="17D45217" w14:textId="72A5E483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Hlk107318485"/>
      <w:bookmarkStart w:id="20" w:name="_Toc170280100"/>
      <w:r w:rsidR="00D1533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20"/>
    </w:p>
    <w:p w14:paraId="475E0137" w14:textId="5FC53FA4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 w:rsidR="004C7321">
        <w:rPr>
          <w:rFonts w:cs="Arial"/>
        </w:rPr>
        <w:t>4</w:t>
      </w:r>
      <w:r w:rsidRPr="00AF72A9">
        <w:rPr>
          <w:rFonts w:cs="Arial"/>
        </w:rPr>
        <w:t>wk</w:t>
      </w:r>
      <w:r w:rsidR="004C7321">
        <w:rPr>
          <w:rFonts w:cs="Arial"/>
        </w:rPr>
        <w:t>24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7C61720B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416112BF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9"/>
    <w:p w14:paraId="441901E1" w14:textId="77777777" w:rsidR="007A73E5" w:rsidRDefault="007A73E5" w:rsidP="007A73E5">
      <w:pPr>
        <w:rPr>
          <w:b/>
          <w:sz w:val="24"/>
          <w:lang w:eastAsia="ja-JP"/>
        </w:rPr>
      </w:pPr>
    </w:p>
    <w:p w14:paraId="0E69DC13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70280101"/>
      <w:r w:rsidRPr="00854C55">
        <w:rPr>
          <w:b/>
        </w:rPr>
        <w:t xml:space="preserve">Corrections </w:t>
      </w:r>
      <w:proofErr w:type="gramStart"/>
      <w:r w:rsidRPr="00854C55">
        <w:rPr>
          <w:b/>
        </w:rPr>
        <w:t>required</w:t>
      </w:r>
      <w:bookmarkEnd w:id="21"/>
      <w:bookmarkEnd w:id="22"/>
      <w:bookmarkEnd w:id="23"/>
      <w:proofErr w:type="gramEnd"/>
    </w:p>
    <w:p w14:paraId="0E2C7562" w14:textId="77777777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70280102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the </w:t>
      </w:r>
      <w:r w:rsidR="005E2185" w:rsidRPr="00035428">
        <w:rPr>
          <w:rFonts w:cs="Arial"/>
          <w:b/>
          <w:bCs/>
          <w:color w:val="000000"/>
          <w:lang w:val="en-US" w:eastAsia="en-GB"/>
        </w:rPr>
        <w:t>f_TC_22_3_2_7a_</w:t>
      </w:r>
      <w:proofErr w:type="gramStart"/>
      <w:r w:rsidR="005E2185" w:rsidRPr="00035428">
        <w:rPr>
          <w:rFonts w:cs="Arial"/>
          <w:b/>
          <w:bCs/>
          <w:color w:val="000000"/>
          <w:lang w:val="en-US" w:eastAsia="en-GB"/>
        </w:rPr>
        <w:t>NBIOT</w:t>
      </w:r>
      <w:bookmarkEnd w:id="24"/>
      <w:proofErr w:type="gram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1B1DD563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FF815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D2268" w14:textId="77777777" w:rsidR="004A40D5" w:rsidRPr="00E13853" w:rsidRDefault="003D5DA4" w:rsidP="00206ED0">
            <w:pPr>
              <w:pStyle w:val="CRCoverPage"/>
              <w:spacing w:after="0"/>
              <w:rPr>
                <w:noProof/>
              </w:rPr>
            </w:pPr>
            <w:r w:rsidRPr="003D5DA4">
              <w:rPr>
                <w:noProof/>
              </w:rPr>
              <w:t xml:space="preserve">f_TC_22_3_2_7a_NBIOT </w:t>
            </w:r>
            <w:r w:rsidR="00CD5EC0">
              <w:rPr>
                <w:noProof/>
              </w:rPr>
              <w:t>()</w:t>
            </w:r>
          </w:p>
        </w:tc>
      </w:tr>
      <w:tr w:rsidR="004A40D5" w14:paraId="4B20938A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FF621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2E8C" w14:textId="77777777" w:rsidR="006E31A3" w:rsidRPr="00803546" w:rsidRDefault="00B7717F" w:rsidP="008A3A58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4E34DC">
              <w:rPr>
                <w:rFonts w:cs="Arial"/>
                <w:noProof/>
              </w:rPr>
              <w:t>This f_NBIOT_PreconfigureNTN_UE()</w:t>
            </w:r>
            <w:r w:rsidR="00324AB1">
              <w:rPr>
                <w:rFonts w:cs="Arial"/>
                <w:noProof/>
              </w:rPr>
              <w:t xml:space="preserve"> </w:t>
            </w:r>
            <w:r w:rsidRPr="004E34DC">
              <w:rPr>
                <w:rFonts w:cs="Arial"/>
                <w:noProof/>
              </w:rPr>
              <w:t>is already invoked in the f_NBIOT_RLC_Preamble_State2B_NB(). So remove the duplicated one</w:t>
            </w:r>
            <w:r w:rsidR="004E34DC">
              <w:rPr>
                <w:rFonts w:cs="Arial"/>
                <w:noProof/>
              </w:rPr>
              <w:t>.</w:t>
            </w:r>
          </w:p>
        </w:tc>
      </w:tr>
      <w:tr w:rsidR="004A40D5" w14:paraId="74E1C105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8F770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6984" w14:textId="77777777" w:rsidR="00085F29" w:rsidRPr="00085F29" w:rsidRDefault="004E34DC" w:rsidP="00E13853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noProof/>
              </w:rPr>
              <w:t xml:space="preserve">Remove </w:t>
            </w:r>
            <w:r w:rsidRPr="004E34DC">
              <w:rPr>
                <w:rFonts w:cs="Arial"/>
                <w:noProof/>
              </w:rPr>
              <w:t>f_NBIOT_PreconfigureNTN_UE()</w:t>
            </w:r>
            <w:r w:rsidR="00320EB5">
              <w:rPr>
                <w:rFonts w:cs="Arial"/>
                <w:noProof/>
              </w:rPr>
              <w:t>.</w:t>
            </w:r>
          </w:p>
        </w:tc>
      </w:tr>
      <w:tr w:rsidR="004A40D5" w14:paraId="614475D2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6D561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A7C1" w14:textId="77777777" w:rsidR="004A40D5" w:rsidRPr="00CC39F9" w:rsidRDefault="00CD70CA" w:rsidP="00EF270E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CD70CA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CD70CA">
              <w:rPr>
                <w:rFonts w:ascii="Arial" w:hAnsi="Arial" w:cs="Arial"/>
                <w:lang w:eastAsia="en-GB"/>
              </w:rPr>
              <w:t>\develop\</w:t>
            </w:r>
            <w:r w:rsidR="00102AC7">
              <w:rPr>
                <w:rFonts w:ascii="Arial" w:hAnsi="Arial" w:cs="Arial"/>
                <w:lang w:eastAsia="en-GB"/>
              </w:rPr>
              <w:t>NBIOT</w:t>
            </w:r>
            <w:r w:rsidRPr="00CD70CA">
              <w:rPr>
                <w:rFonts w:ascii="Arial" w:hAnsi="Arial" w:cs="Arial"/>
                <w:lang w:eastAsia="en-GB"/>
              </w:rPr>
              <w:t>\</w:t>
            </w:r>
            <w:r w:rsidR="00102AC7">
              <w:rPr>
                <w:rFonts w:ascii="Arial" w:hAnsi="Arial" w:cs="Arial"/>
                <w:lang w:eastAsia="en-GB"/>
              </w:rPr>
              <w:t>22_3</w:t>
            </w:r>
            <w:r w:rsidRPr="00CD70CA">
              <w:rPr>
                <w:rFonts w:ascii="Arial" w:hAnsi="Arial" w:cs="Arial"/>
                <w:lang w:eastAsia="en-GB"/>
              </w:rPr>
              <w:t>\</w:t>
            </w:r>
            <w:proofErr w:type="spellStart"/>
            <w:r w:rsidR="006B62AF">
              <w:rPr>
                <w:rFonts w:ascii="Arial" w:hAnsi="Arial" w:cs="Arial"/>
                <w:lang w:eastAsia="en-GB"/>
              </w:rPr>
              <w:t>NBIOT_RLC_NTN</w:t>
            </w:r>
            <w:r w:rsidR="00C83483">
              <w:rPr>
                <w:rFonts w:ascii="Arial" w:hAnsi="Arial" w:cs="Arial"/>
                <w:lang w:eastAsia="en-GB"/>
              </w:rPr>
              <w:t>.</w:t>
            </w:r>
            <w:r w:rsidRPr="00CD70CA">
              <w:rPr>
                <w:rFonts w:ascii="Arial" w:hAnsi="Arial" w:cs="Arial"/>
                <w:lang w:eastAsia="en-GB"/>
              </w:rPr>
              <w:t>ttcn</w:t>
            </w:r>
            <w:proofErr w:type="spellEnd"/>
          </w:p>
        </w:tc>
      </w:tr>
      <w:tr w:rsidR="004A40D5" w14:paraId="143E6D8C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8E9E9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4358" w14:textId="77777777" w:rsidR="004A40D5" w:rsidRDefault="004A40D5" w:rsidP="00EF270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9FD60E3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487AB3D0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00CC00AC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1A1E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function f_TC_22_3_2_7a_</w:t>
            </w:r>
            <w:proofErr w:type="gram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NBIOT(</w:t>
            </w:r>
            <w:proofErr w:type="gram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) runs on NBIOT_PTC</w:t>
            </w:r>
          </w:p>
          <w:p w14:paraId="1063A56D" w14:textId="77777777" w:rsid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{ </w:t>
            </w:r>
          </w:p>
          <w:p w14:paraId="59CE06BC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……</w:t>
            </w:r>
          </w:p>
          <w:p w14:paraId="4FE546B8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  <w:proofErr w:type="spell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RRCConnectionSetup</w:t>
            </w:r>
            <w:proofErr w:type="spell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-NB with twoHARQ-ProcessesConfig-r14 configured</w:t>
            </w:r>
          </w:p>
          <w:p w14:paraId="29D6D451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RrcConnSetup</w:t>
            </w:r>
            <w:proofErr w:type="spell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= f_NBIOT_508_RRCConnectionSetup(-, v_SRB_ToAddModList_NB_r13, -, -, true_);</w:t>
            </w:r>
          </w:p>
          <w:p w14:paraId="319BE83D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5294A92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// perform NBIOT specific preamble for RLC</w:t>
            </w:r>
          </w:p>
          <w:p w14:paraId="5C1E97C8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CB1BE35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B4FC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</w:t>
            </w:r>
            <w:proofErr w:type="spellStart"/>
            <w:r w:rsidRPr="002B4FC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pc_NB_ntn_Connectivity_EPC</w:t>
            </w:r>
            <w:proofErr w:type="spellEnd"/>
            <w:r w:rsidRPr="002B4FC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 // @sic R5s240065 sic@</w:t>
            </w:r>
          </w:p>
          <w:p w14:paraId="69DAB5F7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{</w:t>
            </w:r>
          </w:p>
          <w:p w14:paraId="0683C636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2B4FC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f_NBIOT_PreconfigureNTN_</w:t>
            </w:r>
            <w:proofErr w:type="gramStart"/>
            <w:r w:rsidRPr="002B4FC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UE</w:t>
            </w:r>
            <w:proofErr w:type="spellEnd"/>
            <w:r w:rsidRPr="002B4FC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2B4FC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//@sic R5w240103 sic@</w:t>
            </w:r>
          </w:p>
          <w:p w14:paraId="0857B44D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27ACA7AB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5A91FB8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f_NBIOT_RLC_Preamble_State2B_</w:t>
            </w:r>
            <w:proofErr w:type="gram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NB(</w:t>
            </w:r>
            <w:proofErr w:type="spellStart"/>
            <w:proofErr w:type="gram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v_RLC_Rec</w:t>
            </w:r>
            <w:proofErr w:type="spell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4328C17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nbiot_Cell1,</w:t>
            </w:r>
          </w:p>
          <w:p w14:paraId="02353BAE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STATE2A_NB_TESTLOOP_ModeG, // @sic R5-174405 sic@</w:t>
            </w:r>
          </w:p>
          <w:p w14:paraId="4F3F3636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</w:t>
            </w:r>
            <w:proofErr w:type="spell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v_RrcConnSetup</w:t>
            </w:r>
            <w:proofErr w:type="spell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70F91B5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</w:t>
            </w:r>
            <w:proofErr w:type="spell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v_HARQ_ProcessNumber</w:t>
            </w:r>
            <w:proofErr w:type="spellEnd"/>
            <w:proofErr w:type="gram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3B55A04D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5EF371C1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f_NBIOT_TestBody_</w:t>
            </w:r>
            <w:proofErr w:type="gram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Set</w:t>
            </w:r>
            <w:proofErr w:type="spell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true, layer2);</w:t>
            </w:r>
          </w:p>
          <w:p w14:paraId="3C5FD367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f_NBIOT_HarqErrorHandling_Set</w:t>
            </w:r>
            <w:proofErr w:type="spell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raiseInconc</w:t>
            </w:r>
            <w:proofErr w:type="spellEnd"/>
            <w:proofErr w:type="gram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433DEB89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981CDCC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fl_TC_22_3_2_7a_TestBody (</w:t>
            </w:r>
            <w:proofErr w:type="spell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v_RLC_Rec</w:t>
            </w:r>
            <w:proofErr w:type="spellEnd"/>
            <w:proofErr w:type="gram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43C0DB95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8B4C01D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f_NBIOT_HarqErrorHandling_Set</w:t>
            </w:r>
            <w:proofErr w:type="spell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(ignore</w:t>
            </w:r>
            <w:proofErr w:type="gram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293B0256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f_NBIOT_TestBody_Set</w:t>
            </w:r>
            <w:proofErr w:type="spell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(false</w:t>
            </w:r>
            <w:proofErr w:type="gram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57D56300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3043D4F6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f_NBIOT_L2_Postamble_State2B_</w:t>
            </w:r>
            <w:proofErr w:type="gram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NB(</w:t>
            </w:r>
            <w:proofErr w:type="gram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nbiot_Cell1, </w:t>
            </w:r>
            <w:proofErr w:type="spell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v_RLC_Rec.AM_VTS</w:t>
            </w:r>
            <w:proofErr w:type="spell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v_RLC_Rec.AM_VRR</w:t>
            </w:r>
            <w:proofErr w:type="spell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54DB2AA" w14:textId="77777777" w:rsidR="002F79CF" w:rsidRPr="00850B74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D4282F4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6BA69485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27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  <w:gridCol w:w="13575"/>
      </w:tblGrid>
      <w:tr w:rsidR="002B4FC9" w:rsidRPr="00504291" w14:paraId="1BD85783" w14:textId="77777777" w:rsidTr="002B4FC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9B67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f_TC_22_3_2_7a_</w:t>
            </w:r>
            <w:proofErr w:type="gram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NBIOT(</w:t>
            </w:r>
            <w:proofErr w:type="gram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) runs on NBIOT_PTC</w:t>
            </w:r>
          </w:p>
          <w:p w14:paraId="4302A1FF" w14:textId="77777777" w:rsid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70D9CE9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4049785A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  <w:proofErr w:type="spell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RRCConnectionSetup</w:t>
            </w:r>
            <w:proofErr w:type="spell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-NB with twoHARQ-ProcessesConfig-r14 configured</w:t>
            </w:r>
          </w:p>
          <w:p w14:paraId="5D9AE923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RrcConnSetup</w:t>
            </w:r>
            <w:proofErr w:type="spell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= f_NBIOT_508_RRCConnectionSetup(-, v_SRB_ToAddModList_NB_r13, -, -, true_);</w:t>
            </w:r>
          </w:p>
          <w:p w14:paraId="1AEED8C1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7FE3350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// perform NBIOT specific preamble for RLC</w:t>
            </w:r>
          </w:p>
          <w:p w14:paraId="4E035DAD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22D98FA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A529492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f_NBIOT_RLC_Preamble_State2B_</w:t>
            </w:r>
            <w:proofErr w:type="gram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NB(</w:t>
            </w:r>
            <w:proofErr w:type="spellStart"/>
            <w:proofErr w:type="gram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v_RLC_Rec</w:t>
            </w:r>
            <w:proofErr w:type="spell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D1A98A8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nbiot_Cell1,</w:t>
            </w:r>
          </w:p>
          <w:p w14:paraId="705F22EB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STATE2A_NB_TESTLOOP_ModeG, // @sic R5-174405 sic@</w:t>
            </w:r>
          </w:p>
          <w:p w14:paraId="0CCB92ED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</w:t>
            </w:r>
            <w:proofErr w:type="spell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v_RrcConnSetup</w:t>
            </w:r>
            <w:proofErr w:type="spell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8D043D1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</w:t>
            </w:r>
            <w:proofErr w:type="spell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v_HARQ_ProcessNumber</w:t>
            </w:r>
            <w:proofErr w:type="spellEnd"/>
            <w:proofErr w:type="gram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68C6B231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f_NBIOT_TestBody_</w:t>
            </w:r>
            <w:proofErr w:type="gram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Set</w:t>
            </w:r>
            <w:proofErr w:type="spell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true, layer2);</w:t>
            </w:r>
          </w:p>
          <w:p w14:paraId="29AEF903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f_NBIOT_HarqErrorHandling_Set</w:t>
            </w:r>
            <w:proofErr w:type="spell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raiseInconc</w:t>
            </w:r>
            <w:proofErr w:type="spellEnd"/>
            <w:proofErr w:type="gram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3893C18E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77539C8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fl_TC_22_3_2_7a_TestBody (</w:t>
            </w:r>
            <w:proofErr w:type="spell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v_RLC_Rec</w:t>
            </w:r>
            <w:proofErr w:type="spellEnd"/>
            <w:proofErr w:type="gram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736754B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F3E643C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f_NBIOT_HarqErrorHandling_Set</w:t>
            </w:r>
            <w:proofErr w:type="spell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(ignore</w:t>
            </w:r>
            <w:proofErr w:type="gram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27982F29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f_NBIOT_TestBody_Set</w:t>
            </w:r>
            <w:proofErr w:type="spell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(false</w:t>
            </w:r>
            <w:proofErr w:type="gram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455F7D0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411097B7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f_NBIOT_L2_Postamble_State2B_</w:t>
            </w:r>
            <w:proofErr w:type="gram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NB(</w:t>
            </w:r>
            <w:proofErr w:type="gram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nbiot_Cell1, </w:t>
            </w:r>
            <w:proofErr w:type="spell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v_RLC_Rec.AM_VTS</w:t>
            </w:r>
            <w:proofErr w:type="spell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v_RLC_Rec.AM_VRR</w:t>
            </w:r>
            <w:proofErr w:type="spellEnd"/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4992751" w14:textId="77777777" w:rsidR="002B4FC9" w:rsidRPr="00850B74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0E1D" w14:textId="77777777" w:rsidR="002B4FC9" w:rsidRPr="00F212AA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55A2027F" w14:textId="77777777" w:rsidR="003D5DA4" w:rsidRPr="003D65E8" w:rsidRDefault="003D5DA4" w:rsidP="003D5DA4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70280103"/>
      <w:r>
        <w:rPr>
          <w:rFonts w:cs="Arial"/>
          <w:b/>
          <w:bCs/>
          <w:color w:val="000000"/>
          <w:lang w:val="en-US" w:eastAsia="en-GB"/>
        </w:rPr>
        <w:t xml:space="preserve">Change to the </w:t>
      </w:r>
      <w:r w:rsidR="007457A1" w:rsidRPr="007457A1">
        <w:rPr>
          <w:rFonts w:cs="Arial"/>
          <w:b/>
          <w:bCs/>
          <w:color w:val="000000"/>
          <w:lang w:val="en-US" w:eastAsia="en-GB"/>
        </w:rPr>
        <w:t>fl_TC_22_3_2_7_and7a_</w:t>
      </w:r>
      <w:proofErr w:type="gramStart"/>
      <w:r w:rsidR="007457A1" w:rsidRPr="007457A1">
        <w:rPr>
          <w:rFonts w:cs="Arial"/>
          <w:b/>
          <w:bCs/>
          <w:color w:val="000000"/>
          <w:lang w:val="en-US" w:eastAsia="en-GB"/>
        </w:rPr>
        <w:t>TestBody</w:t>
      </w:r>
      <w:bookmarkEnd w:id="25"/>
      <w:proofErr w:type="gram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3D5DA4" w14:paraId="5B3C45D0" w14:textId="77777777" w:rsidTr="00FD1BA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6AE09" w14:textId="77777777" w:rsidR="003D5DA4" w:rsidRDefault="003D5DA4" w:rsidP="00FD1BA0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F5854" w14:textId="77777777" w:rsidR="003D5DA4" w:rsidRPr="00E13853" w:rsidRDefault="007F4BA6" w:rsidP="00FD1BA0">
            <w:pPr>
              <w:pStyle w:val="CRCoverPage"/>
              <w:spacing w:after="0"/>
              <w:rPr>
                <w:noProof/>
              </w:rPr>
            </w:pPr>
            <w:r w:rsidRPr="007F4BA6">
              <w:rPr>
                <w:noProof/>
              </w:rPr>
              <w:t xml:space="preserve">fl_TC_22_3_2_7_and7a_TestBody </w:t>
            </w:r>
            <w:r w:rsidR="003D5DA4">
              <w:rPr>
                <w:noProof/>
              </w:rPr>
              <w:t>()</w:t>
            </w:r>
          </w:p>
        </w:tc>
      </w:tr>
      <w:tr w:rsidR="003D5DA4" w14:paraId="2676EFE7" w14:textId="77777777" w:rsidTr="00FD1BA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185A" w14:textId="77777777" w:rsidR="003D5DA4" w:rsidRDefault="003D5DA4" w:rsidP="00FD1BA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FBBB" w14:textId="77777777" w:rsidR="003D5DA4" w:rsidRPr="007F4BA6" w:rsidRDefault="0056708A" w:rsidP="00FD1BA0">
            <w:pPr>
              <w:pStyle w:val="CRCoverPage"/>
              <w:spacing w:after="0"/>
              <w:rPr>
                <w:noProof/>
                <w:sz w:val="18"/>
                <w:szCs w:val="18"/>
                <w:lang w:val="en-SG"/>
              </w:rPr>
            </w:pPr>
            <w:r>
              <w:rPr>
                <w:rFonts w:cs="Arial"/>
                <w:noProof/>
              </w:rPr>
              <w:t xml:space="preserve">For NTN mode, </w:t>
            </w:r>
            <w:r>
              <w:rPr>
                <w:rFonts w:cs="Arial"/>
                <w:noProof/>
                <w:lang w:val="en-SG"/>
              </w:rPr>
              <w:t xml:space="preserve">the value of </w:t>
            </w:r>
            <w:r w:rsidRPr="007F4BA6">
              <w:rPr>
                <w:rFonts w:cs="Arial"/>
                <w:noProof/>
                <w:lang w:val="en-SG"/>
              </w:rPr>
              <w:t xml:space="preserve">v_NTN_delay </w:t>
            </w:r>
            <w:r>
              <w:rPr>
                <w:rFonts w:cs="Arial"/>
                <w:noProof/>
                <w:lang w:val="en-SG"/>
              </w:rPr>
              <w:t>is</w:t>
            </w:r>
            <w:r w:rsidRPr="007F4BA6">
              <w:rPr>
                <w:rFonts w:cs="Arial"/>
                <w:noProof/>
                <w:lang w:val="en-SG"/>
              </w:rPr>
              <w:t xml:space="preserve"> not</w:t>
            </w:r>
            <w:r>
              <w:rPr>
                <w:rFonts w:cs="Arial"/>
                <w:noProof/>
                <w:lang w:val="en-SG"/>
              </w:rPr>
              <w:t xml:space="preserve"> initialized correctly before used</w:t>
            </w:r>
          </w:p>
        </w:tc>
      </w:tr>
      <w:tr w:rsidR="003D5DA4" w14:paraId="406C21EE" w14:textId="77777777" w:rsidTr="00FD1BA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E48E2" w14:textId="77777777" w:rsidR="003D5DA4" w:rsidRDefault="003D5DA4" w:rsidP="00FD1BA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E961" w14:textId="77777777" w:rsidR="003D5DA4" w:rsidRPr="00085F29" w:rsidRDefault="0056708A" w:rsidP="00FD1BA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noProof/>
              </w:rPr>
              <w:t>I</w:t>
            </w:r>
            <w:r w:rsidR="007F4BA6">
              <w:rPr>
                <w:rFonts w:cs="Arial"/>
                <w:noProof/>
              </w:rPr>
              <w:t xml:space="preserve">nitialize the </w:t>
            </w:r>
            <w:r w:rsidR="007F4BA6" w:rsidRPr="007F4BA6">
              <w:rPr>
                <w:rFonts w:cs="Arial"/>
                <w:noProof/>
                <w:lang w:val="en-SG"/>
              </w:rPr>
              <w:t>v_NTN_delay</w:t>
            </w:r>
            <w:r w:rsidR="007F4BA6">
              <w:rPr>
                <w:rFonts w:cs="Arial"/>
                <w:noProof/>
                <w:lang w:val="en-SG"/>
              </w:rPr>
              <w:t xml:space="preserve"> with correct value</w:t>
            </w:r>
            <w:r w:rsidR="004D761B">
              <w:rPr>
                <w:rFonts w:cs="Arial"/>
                <w:noProof/>
                <w:lang w:val="en-SG"/>
              </w:rPr>
              <w:t>.</w:t>
            </w:r>
          </w:p>
        </w:tc>
      </w:tr>
      <w:tr w:rsidR="003D5DA4" w14:paraId="08ED19F3" w14:textId="77777777" w:rsidTr="00FD1BA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E6C53" w14:textId="77777777" w:rsidR="003D5DA4" w:rsidRDefault="003D5DA4" w:rsidP="00FD1BA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5CDB" w14:textId="77777777" w:rsidR="003D5DA4" w:rsidRPr="00CC39F9" w:rsidRDefault="003D5DA4" w:rsidP="00FD1BA0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CD70CA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CD70CA">
              <w:rPr>
                <w:rFonts w:ascii="Arial" w:hAnsi="Arial" w:cs="Arial"/>
                <w:lang w:eastAsia="en-GB"/>
              </w:rPr>
              <w:t>\develop\</w:t>
            </w:r>
            <w:r w:rsidR="00EE3353">
              <w:rPr>
                <w:rFonts w:ascii="Arial" w:hAnsi="Arial" w:cs="Arial"/>
                <w:lang w:eastAsia="en-GB"/>
              </w:rPr>
              <w:t>NBIOT\22_3</w:t>
            </w:r>
            <w:r w:rsidRPr="00CD70CA">
              <w:rPr>
                <w:rFonts w:ascii="Arial" w:hAnsi="Arial" w:cs="Arial"/>
                <w:lang w:eastAsia="en-GB"/>
              </w:rPr>
              <w:t>\</w:t>
            </w:r>
            <w:proofErr w:type="spellStart"/>
            <w:r w:rsidR="004E1504">
              <w:rPr>
                <w:rFonts w:ascii="Arial" w:hAnsi="Arial" w:cs="Arial"/>
                <w:lang w:eastAsia="en-GB"/>
              </w:rPr>
              <w:t>NBIOT_RLC_Common</w:t>
            </w:r>
            <w:r>
              <w:rPr>
                <w:rFonts w:ascii="Arial" w:hAnsi="Arial" w:cs="Arial"/>
                <w:lang w:eastAsia="en-GB"/>
              </w:rPr>
              <w:t>.</w:t>
            </w:r>
            <w:r w:rsidRPr="00CD70CA">
              <w:rPr>
                <w:rFonts w:ascii="Arial" w:hAnsi="Arial" w:cs="Arial"/>
                <w:lang w:eastAsia="en-GB"/>
              </w:rPr>
              <w:t>ttcn</w:t>
            </w:r>
            <w:proofErr w:type="spellEnd"/>
          </w:p>
        </w:tc>
      </w:tr>
      <w:tr w:rsidR="003D5DA4" w14:paraId="3E4B077D" w14:textId="77777777" w:rsidTr="00FD1BA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93155" w14:textId="77777777" w:rsidR="003D5DA4" w:rsidRDefault="003D5DA4" w:rsidP="00FD1BA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4A3D" w14:textId="77777777" w:rsidR="003D5DA4" w:rsidRDefault="003D5DA4" w:rsidP="00FD1BA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5F6B0DAA" w14:textId="77777777" w:rsidR="003D5DA4" w:rsidRDefault="003D5DA4" w:rsidP="003D5DA4">
      <w:pPr>
        <w:spacing w:after="0"/>
        <w:rPr>
          <w:rFonts w:ascii="Arial" w:hAnsi="Arial"/>
          <w:b/>
          <w:lang w:eastAsia="en-GB"/>
        </w:rPr>
      </w:pPr>
    </w:p>
    <w:p w14:paraId="28F828FF" w14:textId="77777777" w:rsidR="003D5DA4" w:rsidRDefault="003D5DA4" w:rsidP="003D5DA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3D5DA4" w:rsidRPr="00504291" w14:paraId="40111048" w14:textId="77777777" w:rsidTr="00FD1BA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8A3D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function fl_TC_22_3_2_7_and7a_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inout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RLC_SS_State p_RLC_Rec,</w:t>
            </w:r>
          </w:p>
          <w:p w14:paraId="47492A90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NTN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= false) runs on NBIOT_PTC</w:t>
            </w:r>
          </w:p>
          <w:p w14:paraId="5CF2BF6F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7A6FF75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v_RLC_DL_SDU_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Length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0CA30832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v_RLC_UL_SDU_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Length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= 36;</w:t>
            </w:r>
          </w:p>
          <w:p w14:paraId="657E0DB9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L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2FE16ED0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Duration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7664FE05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1B720B91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v_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TimingInfo1;</w:t>
            </w:r>
            <w:proofErr w:type="gramEnd"/>
          </w:p>
          <w:p w14:paraId="013275FF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v_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TimingInfo2;</w:t>
            </w:r>
            <w:proofErr w:type="gramEnd"/>
          </w:p>
          <w:p w14:paraId="07E57395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v_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TimingInfo3;</w:t>
            </w:r>
            <w:proofErr w:type="gramEnd"/>
          </w:p>
          <w:p w14:paraId="088FDA99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v_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TimingInfo4;</w:t>
            </w:r>
            <w:proofErr w:type="gramEnd"/>
          </w:p>
          <w:p w14:paraId="11C1D8CB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v_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TimingInfo5;</w:t>
            </w:r>
            <w:proofErr w:type="gramEnd"/>
          </w:p>
          <w:p w14:paraId="54A69E3A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v_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TimingInfo6;</w:t>
            </w:r>
            <w:proofErr w:type="gramEnd"/>
          </w:p>
          <w:p w14:paraId="1710FB4A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v_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TimingInfo7;</w:t>
            </w:r>
            <w:proofErr w:type="gramEnd"/>
          </w:p>
          <w:p w14:paraId="01850A5F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RLC_Status_NACK_List_Type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v_NACK_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67EB92BC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RLC_Status_Padding_Type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v_Padding_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Any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= ?;</w:t>
            </w:r>
          </w:p>
          <w:p w14:paraId="5369274A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RLC_Status_Padding_Type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v_Padding_3bits_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Any :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= '???'B;</w:t>
            </w:r>
          </w:p>
          <w:p w14:paraId="041523E5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NB_DciUlInfo_Type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DciUlInfo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3A0EABC8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RLC_DataField_Type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v_RLC_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Data1;</w:t>
            </w:r>
            <w:proofErr w:type="gramEnd"/>
          </w:p>
          <w:p w14:paraId="5FE0FC35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v_VTS_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Offset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p_RLC_Rec.AM_VTS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5387450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TimingStart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71D312F3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SubFrameTimingTa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498AF813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SubFrameTimingTb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735BDE38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NTN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p_NTN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6690B13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SearchSpaceIncr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26DA8DC7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v_SearchSpaceIncr_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NTN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297DD5C6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E04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integer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v_NTN_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delay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0;</w:t>
            </w:r>
          </w:p>
          <w:p w14:paraId="5B7ED589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SearchSpaceInc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= 0;</w:t>
            </w:r>
          </w:p>
          <w:p w14:paraId="2BD2C2FC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v_Watch_T_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Reordering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f_NBIOT_SetTimerToleranceMax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(l2Timer, p_RLC_Rec.t_Reordering_r14);</w:t>
            </w:r>
          </w:p>
          <w:p w14:paraId="4F8F0BB2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DC096D0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......</w:t>
            </w:r>
          </w:p>
          <w:p w14:paraId="206679AA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65628E8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9"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26BFDF6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//Check 1: Does the UE transmit a Status Report with NACK_SN=3 and ACK_SN=5?</w:t>
            </w:r>
          </w:p>
          <w:p w14:paraId="03FA8A42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//Record time TB</w:t>
            </w:r>
          </w:p>
          <w:p w14:paraId="3D96A8D2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// Check 2: (TB - TA) = t-Reordering?</w:t>
            </w:r>
          </w:p>
          <w:p w14:paraId="57D75C84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p_RLC_Rec.AM_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VTA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v_VTS_Offset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+ 5;</w:t>
            </w:r>
          </w:p>
          <w:p w14:paraId="7C051582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v_NACK_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cr_NACK_List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v_VTS_Offset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+ 3, tsc_E2_NoSO_Follows, omit);</w:t>
            </w:r>
          </w:p>
          <w:p w14:paraId="6A170918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f_NB_RxSTATUS_PDU_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NACK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v_NACK_List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v_Padding_Any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0C4DB14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__FILE__, __LINE__, "Step 9 Check 1");</w:t>
            </w:r>
          </w:p>
          <w:p w14:paraId="6B153D51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SubFrameTimingTb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p_RLC_Rec.TimeStampLastReceivedPDU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8DE4F54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Duration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f_SubFrameTiming_Duration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v_SubFrameTimingTa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v_SubFrameTimingTb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3960994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v_NTN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/22.3.2.7a</w:t>
            </w:r>
          </w:p>
          <w:p w14:paraId="5DFA5838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if 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f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_NBIOT_NTN_SubFrameTimingCheckDuration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( l2Timer,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v_Duration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, float2int(p_RLC_Rec.t_Reordering_r17 * 1000.0),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v_NTN_delay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))// @sic R5s230710 sic@</w:t>
            </w:r>
          </w:p>
          <w:p w14:paraId="68173415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5D35FE5E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__FILE__, __LINE__, "Step 9 Check 2");</w:t>
            </w:r>
          </w:p>
          <w:p w14:paraId="7B6C35D6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15A3CD8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else</w:t>
            </w:r>
          </w:p>
          <w:p w14:paraId="7DDCE5BC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1E665124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__FILE__, __LINE__, "Step 9 Check 2");</w:t>
            </w:r>
          </w:p>
          <w:p w14:paraId="56438A0C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};</w:t>
            </w:r>
          </w:p>
          <w:p w14:paraId="7813E27F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DE510CF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else</w:t>
            </w:r>
          </w:p>
          <w:p w14:paraId="47C2939D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/22.3.2.7</w:t>
            </w:r>
          </w:p>
          <w:p w14:paraId="0EA5D3A4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if 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f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_NBIOT_SubFrameTimingCheckDuration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( l2Timer,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v_Duration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, float2int(p_RLC_Rec.t_Reordering_r14 * 1000.0)))</w:t>
            </w:r>
          </w:p>
          <w:p w14:paraId="0AB4F9BF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5BDDCC95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__FILE__, __LINE__, "Step 9 Check 2");</w:t>
            </w:r>
          </w:p>
          <w:p w14:paraId="66FE52CF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5BBB181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else</w:t>
            </w:r>
          </w:p>
          <w:p w14:paraId="4C9587B1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1F83655F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__FILE__, __LINE__, "Step 9 Check 2");</w:t>
            </w:r>
          </w:p>
          <w:p w14:paraId="0ED4BFB6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};</w:t>
            </w:r>
          </w:p>
          <w:p w14:paraId="12CB6690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02A53B1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2D97BAE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10"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C6A758A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......</w:t>
            </w:r>
          </w:p>
          <w:p w14:paraId="5B2BF2DE" w14:textId="77777777" w:rsidR="003D5DA4" w:rsidRPr="00850B74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9AA67A1" w14:textId="77777777" w:rsidR="003D5DA4" w:rsidRPr="00CD057D" w:rsidRDefault="003D5DA4" w:rsidP="003D5DA4">
      <w:pPr>
        <w:spacing w:after="0"/>
        <w:rPr>
          <w:rFonts w:ascii="Arial" w:hAnsi="Arial"/>
          <w:b/>
          <w:color w:val="000000"/>
          <w:lang w:eastAsia="en-GB"/>
        </w:rPr>
      </w:pPr>
    </w:p>
    <w:p w14:paraId="495684A6" w14:textId="77777777" w:rsidR="003D5DA4" w:rsidRDefault="003D5DA4" w:rsidP="003D5DA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3D5DA4" w:rsidRPr="00504291" w14:paraId="34BB261D" w14:textId="77777777" w:rsidTr="00FD1BA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A322" w14:textId="77777777" w:rsidR="004E0410" w:rsidRPr="00F212AA" w:rsidRDefault="003D5DA4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001E0621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function fl_TC_22_3_2_7_and7a_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inout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RLC_SS_State p_RLC_Rec,</w:t>
            </w:r>
          </w:p>
          <w:p w14:paraId="1ADDCB00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NTN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= false) runs on NBIOT_PTC</w:t>
            </w:r>
          </w:p>
          <w:p w14:paraId="49C17C84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ED2C10D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v_RLC_DL_SDU_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Length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1644D52F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v_RLC_UL_SDU_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Length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= 36;</w:t>
            </w:r>
          </w:p>
          <w:p w14:paraId="69B32E29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L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19FEBCAE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Duration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5C991442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77AB18E4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v_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TimingInfo1;</w:t>
            </w:r>
            <w:proofErr w:type="gramEnd"/>
          </w:p>
          <w:p w14:paraId="79E6D8C3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v_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TimingInfo2;</w:t>
            </w:r>
            <w:proofErr w:type="gramEnd"/>
          </w:p>
          <w:p w14:paraId="2816AD73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v_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TimingInfo3;</w:t>
            </w:r>
            <w:proofErr w:type="gramEnd"/>
          </w:p>
          <w:p w14:paraId="0908CAF4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v_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TimingInfo4;</w:t>
            </w:r>
            <w:proofErr w:type="gramEnd"/>
          </w:p>
          <w:p w14:paraId="315EB2A1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v_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TimingInfo5;</w:t>
            </w:r>
            <w:proofErr w:type="gramEnd"/>
          </w:p>
          <w:p w14:paraId="18F7A8FA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v_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TimingInfo6;</w:t>
            </w:r>
            <w:proofErr w:type="gramEnd"/>
          </w:p>
          <w:p w14:paraId="701A342B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v_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TimingInfo7;</w:t>
            </w:r>
            <w:proofErr w:type="gramEnd"/>
          </w:p>
          <w:p w14:paraId="38503C0D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RLC_Status_NACK_List_Type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v_NACK_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791C7DE2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RLC_Status_Padding_Type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v_Padding_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Any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= ?;</w:t>
            </w:r>
          </w:p>
          <w:p w14:paraId="55164C06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RLC_Status_Padding_Type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v_Padding_3bits_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Any :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= '???'B;</w:t>
            </w:r>
          </w:p>
          <w:p w14:paraId="536F6502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NB_DciUlInfo_Type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DciUlInfo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7382EDF7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RLC_DataField_Type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v_RLC_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Data1;</w:t>
            </w:r>
            <w:proofErr w:type="gramEnd"/>
          </w:p>
          <w:p w14:paraId="00F020AF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v_VTS_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Offset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p_RLC_Rec.AM_VTS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722881C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TimingStart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22CC45EF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SubFrameTimingTa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11A3A3CD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SubFrameTimingTb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4DCFB39F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NTN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p_NTN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42AA92D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SearchSpaceIncr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63A8ED60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v_SearchSpaceIncr_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NTN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62A76765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E04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integer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v_NTN_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delay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0;</w:t>
            </w:r>
          </w:p>
          <w:p w14:paraId="4B3680A2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SearchSpaceInc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= 0;</w:t>
            </w:r>
          </w:p>
          <w:p w14:paraId="04F192C2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v_Watch_T_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Reordering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f_NBIOT_SetTimerToleranceMax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(l2Timer, p_RLC_Rec.t_Reordering_r14);</w:t>
            </w:r>
          </w:p>
          <w:p w14:paraId="4297D007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514752F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......</w:t>
            </w:r>
          </w:p>
          <w:p w14:paraId="0CE06159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7033B92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9"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2111844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//Check 1: Does the UE transmit a Status Report with NACK_SN=3 and ACK_SN=5?</w:t>
            </w:r>
          </w:p>
          <w:p w14:paraId="14DCECCE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//Record time TB</w:t>
            </w:r>
          </w:p>
          <w:p w14:paraId="7A75574D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// Check 2: (TB - TA) = t-Reordering?</w:t>
            </w:r>
          </w:p>
          <w:p w14:paraId="02A31538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p_RLC_Rec.AM_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VTA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v_VTS_Offset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+ 5;</w:t>
            </w:r>
          </w:p>
          <w:p w14:paraId="4571BCB7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v_NACK_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cr_NACK_List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v_VTS_Offset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+ 3, tsc_E2_NoSO_Follows, omit);</w:t>
            </w:r>
          </w:p>
          <w:p w14:paraId="37619B3D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f_NB_RxSTATUS_PDU_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NACK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v_NACK_List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v_Padding_Any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68D4D13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__FILE__, __LINE__, "Step 9 Check 1");</w:t>
            </w:r>
          </w:p>
          <w:p w14:paraId="65D2AA8A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SubFrameTimingTb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p_RLC_Rec.TimeStampLastReceivedPDU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DE56BC3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Duration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f_SubFrameTiming_Duration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v_SubFrameTimingTa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v_SubFrameTimingTb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5640CCE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v_NTN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/22.3.2.7a</w:t>
            </w:r>
          </w:p>
          <w:p w14:paraId="2A4C0312" w14:textId="0F3461AF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v_NTN_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delay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f_NBIOT_NTN_Get_T_NTNoffset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(nbiot_Cell1);   //</w:t>
            </w:r>
          </w:p>
          <w:p w14:paraId="411E80E9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if 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f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_NBIOT_NTN_SubFrameTimingCheckDuration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( l2Timer,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v_Duration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, float2int(p_RLC_Rec.t_Reordering_r17 * 1000.0),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v_NTN_delay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))// @sic R5s230710 sic@</w:t>
            </w:r>
          </w:p>
          <w:p w14:paraId="4A444D66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395A2B54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__FILE__, __LINE__, "Step 9 Check 2");</w:t>
            </w:r>
          </w:p>
          <w:p w14:paraId="533D1739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9B0BA26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else</w:t>
            </w:r>
          </w:p>
          <w:p w14:paraId="3BE238D8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70AB85AA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__FILE__, __LINE__, "Step 9 Check 2");</w:t>
            </w:r>
          </w:p>
          <w:p w14:paraId="7F33CABB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};</w:t>
            </w:r>
          </w:p>
          <w:p w14:paraId="00F5716E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30D486C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else</w:t>
            </w:r>
          </w:p>
          <w:p w14:paraId="0FA051AC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/22.3.2.7</w:t>
            </w:r>
          </w:p>
          <w:p w14:paraId="1469EAC9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if 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f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_NBIOT_SubFrameTimingCheckDuration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( l2Timer,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v_Duration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, float2int(p_RLC_Rec.t_Reordering_r14 * 1000.0)))</w:t>
            </w:r>
          </w:p>
          <w:p w14:paraId="3E60D672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240F9A73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__FILE__, __LINE__, "Step 9 Check 2");</w:t>
            </w:r>
          </w:p>
          <w:p w14:paraId="05A4E8C0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281BF5B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else</w:t>
            </w:r>
          </w:p>
          <w:p w14:paraId="6696C2F9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40C2BE26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__FILE__, __LINE__, "Step 9 Check 2");</w:t>
            </w:r>
          </w:p>
          <w:p w14:paraId="0A057CAB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};</w:t>
            </w:r>
          </w:p>
          <w:p w14:paraId="0F8C5CD4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6D1E70B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14:paraId="0D99430D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10" </w:t>
            </w:r>
            <w:proofErr w:type="spellStart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BAE0A16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......</w:t>
            </w:r>
          </w:p>
          <w:p w14:paraId="6EC5C8F4" w14:textId="77777777" w:rsidR="003D5DA4" w:rsidRPr="00F212AA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0AB1E88D" w14:textId="77777777"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C7AF8B" w14:textId="77777777" w:rsidR="00CF7E4F" w:rsidRDefault="00CF7E4F">
      <w:r>
        <w:separator/>
      </w:r>
    </w:p>
  </w:endnote>
  <w:endnote w:type="continuationSeparator" w:id="0">
    <w:p w14:paraId="17038182" w14:textId="77777777" w:rsidR="00CF7E4F" w:rsidRDefault="00CF7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D3F609" w14:textId="77777777" w:rsidR="004C7321" w:rsidRDefault="004C73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FD9803" w14:textId="77777777" w:rsidR="004C7321" w:rsidRDefault="004C73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B81828" w14:textId="77777777" w:rsidR="004C7321" w:rsidRDefault="004C73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6910E2" w14:textId="77777777" w:rsidR="00CF7E4F" w:rsidRDefault="00CF7E4F">
      <w:r>
        <w:separator/>
      </w:r>
    </w:p>
  </w:footnote>
  <w:footnote w:type="continuationSeparator" w:id="0">
    <w:p w14:paraId="77DCD50C" w14:textId="77777777" w:rsidR="00CF7E4F" w:rsidRDefault="00CF7E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3AE221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51E5C9A" wp14:editId="18D3443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B55D5BB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1E5C9A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B55D5BB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36C38C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BEC6AEF" wp14:editId="37CF502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CA85C50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EC6AE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CA85C50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FA1156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743CA35" wp14:editId="6EB1106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FF36DA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43CA3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FF36DA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CB12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9CED4ED" wp14:editId="2ECB40A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43E998A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CED4E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43E998A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F6D0B0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67CBF48" wp14:editId="3AC2FA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4EC9DF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7CBF48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4EC9DF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0AA5F9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51E8B42" wp14:editId="5FD14BC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137895A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1E8B42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137895A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CF2E89"/>
    <w:multiLevelType w:val="hybridMultilevel"/>
    <w:tmpl w:val="6222217A"/>
    <w:lvl w:ilvl="0" w:tplc="60FADFC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0603EE"/>
    <w:multiLevelType w:val="hybridMultilevel"/>
    <w:tmpl w:val="6222217A"/>
    <w:lvl w:ilvl="0" w:tplc="60FADFC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122438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8941520">
    <w:abstractNumId w:val="20"/>
  </w:num>
  <w:num w:numId="3" w16cid:durableId="64232017">
    <w:abstractNumId w:val="8"/>
  </w:num>
  <w:num w:numId="4" w16cid:durableId="651256433">
    <w:abstractNumId w:val="36"/>
  </w:num>
  <w:num w:numId="5" w16cid:durableId="2122727733">
    <w:abstractNumId w:val="28"/>
  </w:num>
  <w:num w:numId="6" w16cid:durableId="285309421">
    <w:abstractNumId w:val="32"/>
  </w:num>
  <w:num w:numId="7" w16cid:durableId="934022758">
    <w:abstractNumId w:val="11"/>
  </w:num>
  <w:num w:numId="8" w16cid:durableId="1867254821">
    <w:abstractNumId w:val="34"/>
  </w:num>
  <w:num w:numId="9" w16cid:durableId="1253246699">
    <w:abstractNumId w:val="19"/>
  </w:num>
  <w:num w:numId="10" w16cid:durableId="301884160">
    <w:abstractNumId w:val="24"/>
  </w:num>
  <w:num w:numId="11" w16cid:durableId="1939170425">
    <w:abstractNumId w:val="0"/>
  </w:num>
  <w:num w:numId="12" w16cid:durableId="350107435">
    <w:abstractNumId w:val="10"/>
  </w:num>
  <w:num w:numId="13" w16cid:durableId="1603370687">
    <w:abstractNumId w:val="39"/>
  </w:num>
  <w:num w:numId="14" w16cid:durableId="1606308421">
    <w:abstractNumId w:val="5"/>
  </w:num>
  <w:num w:numId="15" w16cid:durableId="365565821">
    <w:abstractNumId w:val="26"/>
  </w:num>
  <w:num w:numId="16" w16cid:durableId="302583491">
    <w:abstractNumId w:val="23"/>
  </w:num>
  <w:num w:numId="17" w16cid:durableId="1816099452">
    <w:abstractNumId w:val="25"/>
  </w:num>
  <w:num w:numId="18" w16cid:durableId="1261061131">
    <w:abstractNumId w:val="15"/>
  </w:num>
  <w:num w:numId="19" w16cid:durableId="970357064">
    <w:abstractNumId w:val="35"/>
  </w:num>
  <w:num w:numId="20" w16cid:durableId="1972978571">
    <w:abstractNumId w:val="30"/>
  </w:num>
  <w:num w:numId="21" w16cid:durableId="1703897873">
    <w:abstractNumId w:val="38"/>
  </w:num>
  <w:num w:numId="22" w16cid:durableId="925723555">
    <w:abstractNumId w:val="27"/>
  </w:num>
  <w:num w:numId="23" w16cid:durableId="270093362">
    <w:abstractNumId w:val="16"/>
  </w:num>
  <w:num w:numId="24" w16cid:durableId="1518302301">
    <w:abstractNumId w:val="21"/>
  </w:num>
  <w:num w:numId="25" w16cid:durableId="858735540">
    <w:abstractNumId w:val="6"/>
  </w:num>
  <w:num w:numId="26" w16cid:durableId="611597982">
    <w:abstractNumId w:val="13"/>
  </w:num>
  <w:num w:numId="27" w16cid:durableId="1482574575">
    <w:abstractNumId w:val="18"/>
  </w:num>
  <w:num w:numId="28" w16cid:durableId="1487283864">
    <w:abstractNumId w:val="1"/>
  </w:num>
  <w:num w:numId="29" w16cid:durableId="816610541">
    <w:abstractNumId w:val="2"/>
  </w:num>
  <w:num w:numId="30" w16cid:durableId="1477575907">
    <w:abstractNumId w:val="17"/>
  </w:num>
  <w:num w:numId="31" w16cid:durableId="492334664">
    <w:abstractNumId w:val="31"/>
  </w:num>
  <w:num w:numId="32" w16cid:durableId="1973976808">
    <w:abstractNumId w:val="4"/>
  </w:num>
  <w:num w:numId="33" w16cid:durableId="694428150">
    <w:abstractNumId w:val="9"/>
  </w:num>
  <w:num w:numId="34" w16cid:durableId="28069848">
    <w:abstractNumId w:val="7"/>
  </w:num>
  <w:num w:numId="35" w16cid:durableId="2106262708">
    <w:abstractNumId w:val="3"/>
  </w:num>
  <w:num w:numId="36" w16cid:durableId="1091464137">
    <w:abstractNumId w:val="29"/>
  </w:num>
  <w:num w:numId="37" w16cid:durableId="675225857">
    <w:abstractNumId w:val="12"/>
  </w:num>
  <w:num w:numId="38" w16cid:durableId="1537695232">
    <w:abstractNumId w:val="22"/>
  </w:num>
  <w:num w:numId="39" w16cid:durableId="1732729171">
    <w:abstractNumId w:val="14"/>
  </w:num>
  <w:num w:numId="40" w16cid:durableId="507528290">
    <w:abstractNumId w:val="33"/>
  </w:num>
  <w:num w:numId="41" w16cid:durableId="1477452710">
    <w:abstractNumId w:val="3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14FA"/>
    <w:rsid w:val="000219CE"/>
    <w:rsid w:val="00022E4A"/>
    <w:rsid w:val="0002300E"/>
    <w:rsid w:val="000239BD"/>
    <w:rsid w:val="000245B7"/>
    <w:rsid w:val="00024866"/>
    <w:rsid w:val="000249D9"/>
    <w:rsid w:val="00026854"/>
    <w:rsid w:val="000301A3"/>
    <w:rsid w:val="00031A51"/>
    <w:rsid w:val="000344D8"/>
    <w:rsid w:val="0003488A"/>
    <w:rsid w:val="00034CDB"/>
    <w:rsid w:val="00035428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2A58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2AC7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6A9C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0660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4FC9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D3F"/>
    <w:rsid w:val="002C7E01"/>
    <w:rsid w:val="002D0CD6"/>
    <w:rsid w:val="002D16DD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0EB5"/>
    <w:rsid w:val="003216F1"/>
    <w:rsid w:val="00322D46"/>
    <w:rsid w:val="00322EFF"/>
    <w:rsid w:val="00323AC8"/>
    <w:rsid w:val="003246FB"/>
    <w:rsid w:val="003248B5"/>
    <w:rsid w:val="00324AB1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2AE5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5994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1DB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5DA4"/>
    <w:rsid w:val="003D65E8"/>
    <w:rsid w:val="003D692C"/>
    <w:rsid w:val="003D6AF6"/>
    <w:rsid w:val="003D6BC5"/>
    <w:rsid w:val="003D7C45"/>
    <w:rsid w:val="003D7E07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48C0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472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085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321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D761B"/>
    <w:rsid w:val="004E0410"/>
    <w:rsid w:val="004E1504"/>
    <w:rsid w:val="004E2E4B"/>
    <w:rsid w:val="004E348B"/>
    <w:rsid w:val="004E34DC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1655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6708A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185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6E1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02F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1D3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62AF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180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457A1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86E"/>
    <w:rsid w:val="007A0E0D"/>
    <w:rsid w:val="007A112E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4BA6"/>
    <w:rsid w:val="007F51B5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5D48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A31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33FA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C7C9C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98C"/>
    <w:rsid w:val="00B65C21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17F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E6F16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8C6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4BC"/>
    <w:rsid w:val="00CB276E"/>
    <w:rsid w:val="00CB2F11"/>
    <w:rsid w:val="00CB3774"/>
    <w:rsid w:val="00CB4135"/>
    <w:rsid w:val="00CB4875"/>
    <w:rsid w:val="00CB5ED7"/>
    <w:rsid w:val="00CB64B0"/>
    <w:rsid w:val="00CB731B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6D04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CF7E4F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353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1FDD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BD2F42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041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H4VU7HTV54JD-1231737843-1318</_dlc_DocId>
    <_dlc_DocIdUrl xmlns="05fef6b6-48ff-4793-a586-dff4857ec2fd">
      <Url>https://sharepoint.rsint.net/teams/MRT_Dev/_layouts/15/DocIdRedir.aspx?ID=H4VU7HTV54JD-1231737843-1318</Url>
      <Description>H4VU7HTV54JD-1231737843-1318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8E69AB71-2C7D-4080-B73A-F93A2DBCF1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1770</Words>
  <Characters>10092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11839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8</cp:revision>
  <cp:lastPrinted>1900-01-01T00:00:00Z</cp:lastPrinted>
  <dcterms:created xsi:type="dcterms:W3CDTF">2024-06-25T15:37:00Z</dcterms:created>
  <dcterms:modified xsi:type="dcterms:W3CDTF">2024-06-26T06:41:00Z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17b54445-fce9-4281-8ac7-12d7e8fa909e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