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FBB3F" w14:textId="77777777" w:rsidR="00D55084" w:rsidRDefault="00D55084" w:rsidP="00D55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R5s240425</w:t>
      </w:r>
      <w:r>
        <w:rPr>
          <w:b/>
          <w:i/>
          <w:noProof/>
          <w:sz w:val="28"/>
        </w:rPr>
        <w:fldChar w:fldCharType="end"/>
      </w:r>
    </w:p>
    <w:p w14:paraId="454F2160" w14:textId="77777777" w:rsidR="00D55084" w:rsidRDefault="00D55084" w:rsidP="00D550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084" w14:paraId="7308C372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03047" w14:textId="77777777" w:rsidR="00D55084" w:rsidRDefault="00D5508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5084" w14:paraId="304ADAB4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EDA5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084" w14:paraId="3207431A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4ED7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62E351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5BA617D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E1D7B" w14:textId="77777777" w:rsidR="00D55084" w:rsidRPr="00410371" w:rsidRDefault="00D55084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DA0E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424748" w14:textId="77777777" w:rsidR="00D55084" w:rsidRPr="00410371" w:rsidRDefault="00D55084" w:rsidP="006863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B58A0D" w14:textId="77777777" w:rsidR="00D55084" w:rsidRDefault="00D5508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DC6B3" w14:textId="77777777" w:rsidR="00D55084" w:rsidRPr="00410371" w:rsidRDefault="00D55084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3CA0C9" w14:textId="77777777" w:rsidR="00D55084" w:rsidRDefault="00D5508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11E1A" w14:textId="77777777" w:rsidR="00D55084" w:rsidRPr="00410371" w:rsidRDefault="00D55084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1CB89E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BF1525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6EFFB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2F00385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0AB7E" w14:textId="77777777" w:rsidR="00D55084" w:rsidRPr="00F25D98" w:rsidRDefault="00D5508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084" w14:paraId="06E0D365" w14:textId="77777777" w:rsidTr="006863CC">
        <w:tc>
          <w:tcPr>
            <w:tcW w:w="9641" w:type="dxa"/>
            <w:gridSpan w:val="9"/>
          </w:tcPr>
          <w:p w14:paraId="7CC4042B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1A8136" w14:textId="77777777" w:rsidR="00D55084" w:rsidRDefault="00D55084" w:rsidP="00D550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084" w14:paraId="69AD38CD" w14:textId="77777777" w:rsidTr="006863CC">
        <w:tc>
          <w:tcPr>
            <w:tcW w:w="2835" w:type="dxa"/>
          </w:tcPr>
          <w:p w14:paraId="65DBE54F" w14:textId="77777777" w:rsidR="00D55084" w:rsidRDefault="00D5508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8E8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53064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E39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86C3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D3B9C9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B30C8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B3D8C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1C57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6912C6" w14:textId="77777777" w:rsidR="00D55084" w:rsidRDefault="00D55084" w:rsidP="00D550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084" w14:paraId="3868F2A5" w14:textId="77777777" w:rsidTr="006863CC">
        <w:tc>
          <w:tcPr>
            <w:tcW w:w="9640" w:type="dxa"/>
            <w:gridSpan w:val="11"/>
          </w:tcPr>
          <w:p w14:paraId="1B020AE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5A4C28C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7CA8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81544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9.1.6.1.1</w:t>
            </w:r>
            <w:r>
              <w:fldChar w:fldCharType="end"/>
            </w:r>
          </w:p>
        </w:tc>
      </w:tr>
      <w:tr w:rsidR="00D55084" w14:paraId="147E5B91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CC83D77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D871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162283E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E8B8E76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514F7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55084" w14:paraId="502FD57F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DAE8433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282C7" w14:textId="0C80C681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55084" w14:paraId="3CBFBD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1E54B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583D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C8091BD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CC1A8A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541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77F46" w14:textId="77777777" w:rsidR="00D55084" w:rsidRDefault="00D5508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A9745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9E8B0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2024-06-19</w:t>
            </w:r>
            <w:r>
              <w:rPr>
                <w:noProof/>
              </w:rPr>
              <w:fldChar w:fldCharType="end"/>
            </w:r>
          </w:p>
        </w:tc>
      </w:tr>
      <w:tr w:rsidR="00D55084" w14:paraId="66784594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B63C56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977D5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96F7AC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884C3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E94F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8A27E61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227D1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E49BA" w14:textId="77777777" w:rsidR="00D55084" w:rsidRDefault="00D55084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F4560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567CB" w14:textId="77777777" w:rsidR="00D55084" w:rsidRDefault="00D5508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B8A3A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55084" w14:paraId="4ADAC6E9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728A1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E822D" w14:textId="77777777" w:rsidR="00D55084" w:rsidRDefault="00D5508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4E271" w14:textId="77777777" w:rsidR="00D55084" w:rsidRDefault="00D5508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0110D" w14:textId="77777777" w:rsidR="00D55084" w:rsidRPr="007C2097" w:rsidRDefault="00D5508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5084" w14:paraId="1B98D258" w14:textId="77777777" w:rsidTr="006863CC">
        <w:tc>
          <w:tcPr>
            <w:tcW w:w="1843" w:type="dxa"/>
          </w:tcPr>
          <w:p w14:paraId="460DB269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8230D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AFEFEE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A47D2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11199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41D0CB3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97CFB02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3AB6363F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32128F" w14:textId="7B4BE36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This needs to be accommodated </w:t>
            </w:r>
          </w:p>
        </w:tc>
      </w:tr>
      <w:tr w:rsidR="00D55084" w14:paraId="72462880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5764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74887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653849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C9E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FE26D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15BAB236" w14:textId="5E7E3AC0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D55084" w14:paraId="66C61F0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09F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5D41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45C5790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1B4AC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D15DC" w14:textId="2BA0B8B5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D55084" w14:paraId="732717CD" w14:textId="77777777" w:rsidTr="006863CC">
        <w:tc>
          <w:tcPr>
            <w:tcW w:w="2694" w:type="dxa"/>
            <w:gridSpan w:val="2"/>
          </w:tcPr>
          <w:p w14:paraId="25980375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C978AB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72FB353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911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2887E" w14:textId="4FDAD33E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9.1.6.1.1.NR5GC</w:t>
            </w:r>
          </w:p>
        </w:tc>
      </w:tr>
      <w:tr w:rsidR="00D55084" w14:paraId="065F1531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9151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4A08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5837510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CAA7B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4F492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74E3F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18C1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954CE" w14:textId="77777777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5271AF27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6757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6BF8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CA21" w14:textId="0ABD9126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B474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B43B8" w14:textId="434C0D31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7B35641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945AE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30E3B" w14:textId="25760445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EE89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2CD669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A4F6A" w14:textId="6929A4EE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55084" w14:paraId="4597AC3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4E6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2A327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9F1ED" w14:textId="3B8E9E03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2D402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C3270" w14:textId="21245AD6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23B7AAD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74074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086FF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6C072EDB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201E0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ECD50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084" w:rsidRPr="008863B9" w14:paraId="29AFF990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D7B9F" w14:textId="77777777" w:rsidR="00D55084" w:rsidRPr="008863B9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9C6A8A" w14:textId="77777777" w:rsidR="00D55084" w:rsidRPr="008863B9" w:rsidRDefault="00D55084" w:rsidP="00D5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084" w14:paraId="405A590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E373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3A052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7002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F7A215" w14:textId="247AC377" w:rsidR="00D5508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5084" w:rsidRPr="00C57CB4">
        <w:rPr>
          <w:rFonts w:ascii="Arial" w:hAnsi="Arial" w:cs="Arial"/>
          <w:iCs/>
        </w:rPr>
        <w:t>Table of Contents</w:t>
      </w:r>
      <w:r w:rsidR="00D55084">
        <w:tab/>
      </w:r>
      <w:r w:rsidR="00D55084">
        <w:fldChar w:fldCharType="begin"/>
      </w:r>
      <w:r w:rsidR="00D55084">
        <w:instrText xml:space="preserve"> PAGEREF _Toc169700283 \h </w:instrText>
      </w:r>
      <w:r w:rsidR="00D55084">
        <w:fldChar w:fldCharType="separate"/>
      </w:r>
      <w:r w:rsidR="00D55084">
        <w:t>2</w:t>
      </w:r>
      <w:r w:rsidR="00D55084">
        <w:fldChar w:fldCharType="end"/>
      </w:r>
    </w:p>
    <w:p w14:paraId="3311C5D6" w14:textId="2A4FEB55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_Toc169700284 \h </w:instrText>
      </w:r>
      <w:r>
        <w:fldChar w:fldCharType="separate"/>
      </w:r>
      <w:r>
        <w:t>2</w:t>
      </w:r>
      <w:r>
        <w:fldChar w:fldCharType="end"/>
      </w:r>
    </w:p>
    <w:p w14:paraId="4BDF8426" w14:textId="22AA0EED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_Toc169700285 \h </w:instrText>
      </w:r>
      <w:r>
        <w:fldChar w:fldCharType="separate"/>
      </w:r>
      <w:r>
        <w:t>2</w:t>
      </w:r>
      <w:r>
        <w:fldChar w:fldCharType="end"/>
      </w:r>
    </w:p>
    <w:p w14:paraId="58DD84BD" w14:textId="487FAE4E" w:rsidR="00D55084" w:rsidRDefault="00D550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rFonts w:cs="Arial"/>
          <w:b/>
          <w:bCs/>
          <w:color w:val="000000"/>
          <w:lang w:val="en-US" w:eastAsia="en-GB"/>
        </w:rPr>
        <w:t>f</w:t>
      </w:r>
      <w:r w:rsidRPr="00C57CB4">
        <w:rPr>
          <w:rFonts w:cs="Arial"/>
          <w:b/>
          <w:bCs/>
          <w:lang w:val="en-US" w:eastAsia="zh-CN"/>
        </w:rPr>
        <w:t>l_TC_9_1_6_1_1_TestBody</w:t>
      </w:r>
      <w:r>
        <w:tab/>
      </w:r>
      <w:r>
        <w:fldChar w:fldCharType="begin"/>
      </w:r>
      <w:r>
        <w:instrText xml:space="preserve"> PAGEREF _Toc169700286 \h </w:instrText>
      </w:r>
      <w:r>
        <w:fldChar w:fldCharType="separate"/>
      </w:r>
      <w:r>
        <w:t>2</w:t>
      </w:r>
      <w:r>
        <w:fldChar w:fldCharType="end"/>
      </w:r>
    </w:p>
    <w:p w14:paraId="6AD4C80D" w14:textId="453A25D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69700284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70028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0D9CABC5" w14:textId="3B631201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5" w:name="_Toc169700286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="003B6016" w:rsidRPr="003B6016">
        <w:rPr>
          <w:rFonts w:cs="Arial"/>
          <w:b/>
          <w:bCs/>
          <w:szCs w:val="32"/>
          <w:lang w:val="en-US" w:eastAsia="zh-CN"/>
        </w:rPr>
        <w:t>l_TC_9_1_6_1_1_TestBody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5878797D" w:rsidR="004A40D5" w:rsidRPr="00E13853" w:rsidRDefault="003B6016" w:rsidP="00206ED0">
            <w:pPr>
              <w:pStyle w:val="CRCoverPage"/>
              <w:spacing w:after="0"/>
              <w:rPr>
                <w:noProof/>
              </w:rPr>
            </w:pPr>
            <w:r w:rsidRPr="003B6016">
              <w:rPr>
                <w:rFonts w:cs="Arial"/>
                <w:lang w:val="en-US" w:eastAsia="zh-CN"/>
              </w:rPr>
              <w:t>fl_TC_9_1_6_1_1_TestBody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F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2C2E3EA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9AE6452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424B6F3C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67EDB2" w14:textId="62F73BA5" w:rsidR="006E31A3" w:rsidRPr="00A47C98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accommodated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7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61FE127B" w14:textId="66995B81" w:rsidR="00C44B35" w:rsidRPr="00C80D5B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2D7A26F1" w:rsidR="00C44B35" w:rsidRPr="00CC39F9" w:rsidRDefault="003B6016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Deregistration_NR5GC.ttcn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CEF" w14:textId="77777777" w:rsidR="00151E51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A12CA7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DEEDB3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4F5D144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E03B0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7544E403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EC45F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79441C5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FF53A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9DE4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102540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7371E69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7D64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8D3DD87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2E62A0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12E7524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4BE0F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2D02D4B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0A6B6D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76C1FBF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0AEC68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6F303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069A3356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4B00CE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FF56A0" w14:textId="50ED0A7C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7EC571" w14:textId="5A372FE4" w:rsidR="005041F3" w:rsidRPr="00850B74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8C" w14:textId="77777777" w:rsidR="00903973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997CE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5A4BA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3615A21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F8CE7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42163B5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69F07A8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499AB1F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AB224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4F092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1F3E0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569BDEC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BF17F2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2065E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6822E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5B107D9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AE08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098CEF7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7ECC455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DetachReq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f_NR5GC_OptionalPDUsReleasedOnSwitchOff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[0]); //WA#9_1_6_1_1</w:t>
            </w:r>
          </w:p>
          <w:p w14:paraId="7D8CAD2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v_DetachReq.Pdu.Msg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/*WA#9_1_6_1_1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*/</w:t>
            </w: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18DCE61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6D7346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6200D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1CC817E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3497E8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ED4026" w14:textId="75883F82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935DC" w14:textId="1E6F5254" w:rsidR="005041F3" w:rsidRPr="00F212AA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05B" w14:textId="77777777" w:rsidR="00CF6B3C" w:rsidRDefault="00CF6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54D9D" w14:textId="77777777" w:rsidR="00CF6B3C" w:rsidRDefault="00CF6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503AF" w14:textId="77777777" w:rsidR="00CF6B3C" w:rsidRDefault="00CF6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104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6016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1F3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69DE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084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Props1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2024-06-14T15:03:00Z</dcterms:created>
  <dcterms:modified xsi:type="dcterms:W3CDTF">2024-06-19T13:37:00Z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