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E40AA6" w14:textId="598DE5EB" w:rsidR="00B87FD9" w:rsidRDefault="00B87FD9" w:rsidP="00BD43A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w:t>
      </w:r>
      <w:r>
        <w:rPr>
          <w:b/>
          <w:i/>
          <w:noProof/>
          <w:sz w:val="28"/>
        </w:rPr>
        <w:t>4</w:t>
      </w:r>
      <w:r>
        <w:rPr>
          <w:b/>
          <w:i/>
          <w:noProof/>
          <w:sz w:val="28"/>
        </w:rPr>
        <w:t>1</w:t>
      </w:r>
      <w:r>
        <w:rPr>
          <w:b/>
          <w:i/>
          <w:noProof/>
          <w:sz w:val="28"/>
        </w:rPr>
        <w:t>6</w:t>
      </w:r>
      <w:r>
        <w:rPr>
          <w:b/>
          <w:i/>
          <w:noProof/>
          <w:sz w:val="28"/>
        </w:rPr>
        <w:fldChar w:fldCharType="end"/>
      </w:r>
    </w:p>
    <w:p w14:paraId="72795912" w14:textId="77777777" w:rsidR="00B87FD9" w:rsidRDefault="00B87FD9" w:rsidP="00B87F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C88" w14:paraId="64F98CB0" w14:textId="77777777" w:rsidTr="00D057DC">
        <w:tc>
          <w:tcPr>
            <w:tcW w:w="9641" w:type="dxa"/>
            <w:gridSpan w:val="9"/>
            <w:tcBorders>
              <w:top w:val="single" w:sz="4" w:space="0" w:color="auto"/>
              <w:left w:val="single" w:sz="4" w:space="0" w:color="auto"/>
              <w:right w:val="single" w:sz="4" w:space="0" w:color="auto"/>
            </w:tcBorders>
          </w:tcPr>
          <w:p w14:paraId="069D8B66" w14:textId="77777777" w:rsidR="00215C88" w:rsidRDefault="00215C88" w:rsidP="00D057DC">
            <w:pPr>
              <w:pStyle w:val="CRCoverPage"/>
              <w:spacing w:after="0"/>
              <w:jc w:val="right"/>
              <w:rPr>
                <w:i/>
                <w:noProof/>
              </w:rPr>
            </w:pPr>
            <w:r>
              <w:rPr>
                <w:i/>
                <w:noProof/>
                <w:sz w:val="14"/>
              </w:rPr>
              <w:t>CR-Form-v12.2</w:t>
            </w:r>
          </w:p>
        </w:tc>
      </w:tr>
      <w:tr w:rsidR="00215C88" w14:paraId="455EAB9E" w14:textId="77777777" w:rsidTr="00D057DC">
        <w:tc>
          <w:tcPr>
            <w:tcW w:w="9641" w:type="dxa"/>
            <w:gridSpan w:val="9"/>
            <w:tcBorders>
              <w:left w:val="single" w:sz="4" w:space="0" w:color="auto"/>
              <w:right w:val="single" w:sz="4" w:space="0" w:color="auto"/>
            </w:tcBorders>
          </w:tcPr>
          <w:p w14:paraId="54972476" w14:textId="77777777" w:rsidR="00215C88" w:rsidRDefault="00215C88" w:rsidP="00D057DC">
            <w:pPr>
              <w:pStyle w:val="CRCoverPage"/>
              <w:spacing w:after="0"/>
              <w:jc w:val="center"/>
              <w:rPr>
                <w:noProof/>
              </w:rPr>
            </w:pPr>
            <w:r>
              <w:rPr>
                <w:b/>
                <w:noProof/>
                <w:sz w:val="32"/>
              </w:rPr>
              <w:t>CHANGE REQUEST</w:t>
            </w:r>
          </w:p>
        </w:tc>
      </w:tr>
      <w:tr w:rsidR="00215C88" w14:paraId="5396883A" w14:textId="77777777" w:rsidTr="00D057DC">
        <w:tc>
          <w:tcPr>
            <w:tcW w:w="9641" w:type="dxa"/>
            <w:gridSpan w:val="9"/>
            <w:tcBorders>
              <w:left w:val="single" w:sz="4" w:space="0" w:color="auto"/>
              <w:right w:val="single" w:sz="4" w:space="0" w:color="auto"/>
            </w:tcBorders>
          </w:tcPr>
          <w:p w14:paraId="5BEAA3B0" w14:textId="77777777" w:rsidR="00215C88" w:rsidRDefault="00215C88" w:rsidP="00D057DC">
            <w:pPr>
              <w:pStyle w:val="CRCoverPage"/>
              <w:spacing w:after="0"/>
              <w:rPr>
                <w:noProof/>
                <w:sz w:val="8"/>
                <w:szCs w:val="8"/>
              </w:rPr>
            </w:pPr>
          </w:p>
        </w:tc>
      </w:tr>
      <w:tr w:rsidR="00215C88" w14:paraId="1DECE4CA" w14:textId="77777777" w:rsidTr="00D057DC">
        <w:tc>
          <w:tcPr>
            <w:tcW w:w="142" w:type="dxa"/>
            <w:tcBorders>
              <w:left w:val="single" w:sz="4" w:space="0" w:color="auto"/>
            </w:tcBorders>
          </w:tcPr>
          <w:p w14:paraId="50F50B7C" w14:textId="77777777" w:rsidR="00215C88" w:rsidRDefault="00215C88" w:rsidP="00D057DC">
            <w:pPr>
              <w:pStyle w:val="CRCoverPage"/>
              <w:spacing w:after="0"/>
              <w:jc w:val="right"/>
              <w:rPr>
                <w:noProof/>
              </w:rPr>
            </w:pPr>
          </w:p>
        </w:tc>
        <w:tc>
          <w:tcPr>
            <w:tcW w:w="1559" w:type="dxa"/>
            <w:shd w:val="pct30" w:color="FFFF00" w:fill="auto"/>
          </w:tcPr>
          <w:p w14:paraId="63C67BE5" w14:textId="77777777" w:rsidR="00215C88" w:rsidRPr="00410371" w:rsidRDefault="00215C88" w:rsidP="00D057D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08BF6F4" w14:textId="77777777" w:rsidR="00215C88" w:rsidRDefault="00215C88" w:rsidP="00D057DC">
            <w:pPr>
              <w:pStyle w:val="CRCoverPage"/>
              <w:spacing w:after="0"/>
              <w:jc w:val="center"/>
              <w:rPr>
                <w:noProof/>
              </w:rPr>
            </w:pPr>
            <w:r>
              <w:rPr>
                <w:b/>
                <w:noProof/>
                <w:sz w:val="28"/>
              </w:rPr>
              <w:t>CR</w:t>
            </w:r>
          </w:p>
        </w:tc>
        <w:tc>
          <w:tcPr>
            <w:tcW w:w="1276" w:type="dxa"/>
            <w:shd w:val="pct30" w:color="FFFF00" w:fill="auto"/>
          </w:tcPr>
          <w:p w14:paraId="248DC4A9" w14:textId="77777777" w:rsidR="00215C88" w:rsidRPr="00410371" w:rsidRDefault="00215C88" w:rsidP="00D057DC">
            <w:pPr>
              <w:pStyle w:val="CRCoverPage"/>
              <w:spacing w:after="0"/>
              <w:rPr>
                <w:noProof/>
              </w:rPr>
            </w:pPr>
            <w:fldSimple w:instr=" DOCPROPERTY  Cr#  \* MERGEFORMAT ">
              <w:r w:rsidRPr="00410371">
                <w:rPr>
                  <w:b/>
                  <w:noProof/>
                  <w:sz w:val="28"/>
                </w:rPr>
                <w:t>3289</w:t>
              </w:r>
            </w:fldSimple>
          </w:p>
        </w:tc>
        <w:tc>
          <w:tcPr>
            <w:tcW w:w="709" w:type="dxa"/>
          </w:tcPr>
          <w:p w14:paraId="6DBE4EF3" w14:textId="77777777" w:rsidR="00215C88" w:rsidRDefault="00215C88" w:rsidP="00D057DC">
            <w:pPr>
              <w:pStyle w:val="CRCoverPage"/>
              <w:tabs>
                <w:tab w:val="right" w:pos="625"/>
              </w:tabs>
              <w:spacing w:after="0"/>
              <w:jc w:val="center"/>
              <w:rPr>
                <w:noProof/>
              </w:rPr>
            </w:pPr>
            <w:r>
              <w:rPr>
                <w:b/>
                <w:bCs/>
                <w:noProof/>
                <w:sz w:val="28"/>
              </w:rPr>
              <w:t>rev</w:t>
            </w:r>
          </w:p>
        </w:tc>
        <w:tc>
          <w:tcPr>
            <w:tcW w:w="992" w:type="dxa"/>
            <w:shd w:val="pct30" w:color="FFFF00" w:fill="auto"/>
          </w:tcPr>
          <w:p w14:paraId="38E7AC06" w14:textId="0E0EC653" w:rsidR="00215C88" w:rsidRPr="00410371" w:rsidRDefault="00B87FD9" w:rsidP="00D057DC">
            <w:pPr>
              <w:pStyle w:val="CRCoverPage"/>
              <w:spacing w:after="0"/>
              <w:jc w:val="center"/>
              <w:rPr>
                <w:b/>
                <w:noProof/>
              </w:rPr>
            </w:pPr>
            <w:r>
              <w:t>1</w:t>
            </w:r>
          </w:p>
        </w:tc>
        <w:tc>
          <w:tcPr>
            <w:tcW w:w="2410" w:type="dxa"/>
          </w:tcPr>
          <w:p w14:paraId="2ABF43D0" w14:textId="77777777" w:rsidR="00215C88" w:rsidRDefault="00215C88" w:rsidP="00D05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9500B" w14:textId="0A848971" w:rsidR="00215C88" w:rsidRPr="00410371" w:rsidRDefault="00215C88" w:rsidP="00D057DC">
            <w:pPr>
              <w:pStyle w:val="CRCoverPage"/>
              <w:spacing w:after="0"/>
              <w:jc w:val="center"/>
              <w:rPr>
                <w:noProof/>
                <w:sz w:val="28"/>
              </w:rPr>
            </w:pPr>
            <w:fldSimple w:instr=" DOCPROPERTY  Version  \* MERGEFORMAT ">
              <w:r w:rsidRPr="00410371">
                <w:rPr>
                  <w:b/>
                  <w:noProof/>
                  <w:sz w:val="28"/>
                </w:rPr>
                <w:t>17.</w:t>
              </w:r>
              <w:r w:rsidR="00B87FD9">
                <w:rPr>
                  <w:b/>
                  <w:noProof/>
                  <w:sz w:val="28"/>
                </w:rPr>
                <w:t>10</w:t>
              </w:r>
              <w:r w:rsidRPr="00410371">
                <w:rPr>
                  <w:b/>
                  <w:noProof/>
                  <w:sz w:val="28"/>
                </w:rPr>
                <w:t>.0</w:t>
              </w:r>
            </w:fldSimple>
          </w:p>
        </w:tc>
        <w:tc>
          <w:tcPr>
            <w:tcW w:w="143" w:type="dxa"/>
            <w:tcBorders>
              <w:right w:val="single" w:sz="4" w:space="0" w:color="auto"/>
            </w:tcBorders>
          </w:tcPr>
          <w:p w14:paraId="42A0626E" w14:textId="77777777" w:rsidR="00215C88" w:rsidRDefault="00215C88" w:rsidP="00D057DC">
            <w:pPr>
              <w:pStyle w:val="CRCoverPage"/>
              <w:spacing w:after="0"/>
              <w:rPr>
                <w:noProof/>
              </w:rPr>
            </w:pPr>
          </w:p>
        </w:tc>
      </w:tr>
      <w:tr w:rsidR="00215C88" w14:paraId="5A6B5FE7" w14:textId="77777777" w:rsidTr="00D057DC">
        <w:tc>
          <w:tcPr>
            <w:tcW w:w="9641" w:type="dxa"/>
            <w:gridSpan w:val="9"/>
            <w:tcBorders>
              <w:left w:val="single" w:sz="4" w:space="0" w:color="auto"/>
              <w:right w:val="single" w:sz="4" w:space="0" w:color="auto"/>
            </w:tcBorders>
          </w:tcPr>
          <w:p w14:paraId="2411D028" w14:textId="77777777" w:rsidR="00215C88" w:rsidRDefault="00215C88" w:rsidP="00D057DC">
            <w:pPr>
              <w:pStyle w:val="CRCoverPage"/>
              <w:spacing w:after="0"/>
              <w:rPr>
                <w:noProof/>
              </w:rPr>
            </w:pPr>
          </w:p>
        </w:tc>
      </w:tr>
      <w:tr w:rsidR="00215C88" w14:paraId="2D03E4D2" w14:textId="77777777" w:rsidTr="00D057DC">
        <w:tc>
          <w:tcPr>
            <w:tcW w:w="9641" w:type="dxa"/>
            <w:gridSpan w:val="9"/>
            <w:tcBorders>
              <w:top w:val="single" w:sz="4" w:space="0" w:color="auto"/>
            </w:tcBorders>
          </w:tcPr>
          <w:p w14:paraId="644B04CC" w14:textId="77777777" w:rsidR="00215C88" w:rsidRPr="00F25D98" w:rsidRDefault="00215C88" w:rsidP="00D057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5C88" w14:paraId="5F63AC8F" w14:textId="77777777" w:rsidTr="00D057DC">
        <w:tc>
          <w:tcPr>
            <w:tcW w:w="9641" w:type="dxa"/>
            <w:gridSpan w:val="9"/>
          </w:tcPr>
          <w:p w14:paraId="096E168C" w14:textId="77777777" w:rsidR="00215C88" w:rsidRDefault="00215C88" w:rsidP="00D057DC">
            <w:pPr>
              <w:pStyle w:val="CRCoverPage"/>
              <w:spacing w:after="0"/>
              <w:rPr>
                <w:noProof/>
                <w:sz w:val="8"/>
                <w:szCs w:val="8"/>
              </w:rPr>
            </w:pPr>
          </w:p>
        </w:tc>
      </w:tr>
    </w:tbl>
    <w:p w14:paraId="0DDFD088" w14:textId="77777777" w:rsidR="00215C88" w:rsidRDefault="00215C88" w:rsidP="00215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C88" w14:paraId="6AB2B4A3" w14:textId="77777777" w:rsidTr="00D057DC">
        <w:tc>
          <w:tcPr>
            <w:tcW w:w="2835" w:type="dxa"/>
          </w:tcPr>
          <w:p w14:paraId="5E4F9811" w14:textId="77777777" w:rsidR="00215C88" w:rsidRDefault="00215C88" w:rsidP="00D057DC">
            <w:pPr>
              <w:pStyle w:val="CRCoverPage"/>
              <w:tabs>
                <w:tab w:val="right" w:pos="2751"/>
              </w:tabs>
              <w:spacing w:after="0"/>
              <w:rPr>
                <w:b/>
                <w:i/>
                <w:noProof/>
              </w:rPr>
            </w:pPr>
            <w:r>
              <w:rPr>
                <w:b/>
                <w:i/>
                <w:noProof/>
              </w:rPr>
              <w:t>Proposed change affects:</w:t>
            </w:r>
          </w:p>
        </w:tc>
        <w:tc>
          <w:tcPr>
            <w:tcW w:w="1418" w:type="dxa"/>
          </w:tcPr>
          <w:p w14:paraId="2E89B9E4" w14:textId="77777777" w:rsidR="00215C88" w:rsidRDefault="00215C88" w:rsidP="00D05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D2103" w14:textId="77777777" w:rsidR="00215C88" w:rsidRDefault="00215C88" w:rsidP="00D057DC">
            <w:pPr>
              <w:pStyle w:val="CRCoverPage"/>
              <w:spacing w:after="0"/>
              <w:jc w:val="center"/>
              <w:rPr>
                <w:b/>
                <w:caps/>
                <w:noProof/>
              </w:rPr>
            </w:pPr>
          </w:p>
        </w:tc>
        <w:tc>
          <w:tcPr>
            <w:tcW w:w="709" w:type="dxa"/>
            <w:tcBorders>
              <w:left w:val="single" w:sz="4" w:space="0" w:color="auto"/>
            </w:tcBorders>
          </w:tcPr>
          <w:p w14:paraId="30D87158" w14:textId="77777777" w:rsidR="00215C88" w:rsidRDefault="00215C88" w:rsidP="00D05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0FD2E" w14:textId="77777777" w:rsidR="00215C88" w:rsidRDefault="00215C88" w:rsidP="00D057DC">
            <w:pPr>
              <w:pStyle w:val="CRCoverPage"/>
              <w:spacing w:after="0"/>
              <w:jc w:val="center"/>
              <w:rPr>
                <w:b/>
                <w:caps/>
                <w:noProof/>
              </w:rPr>
            </w:pPr>
          </w:p>
        </w:tc>
        <w:tc>
          <w:tcPr>
            <w:tcW w:w="2126" w:type="dxa"/>
          </w:tcPr>
          <w:p w14:paraId="417DC11A" w14:textId="77777777" w:rsidR="00215C88" w:rsidRDefault="00215C88" w:rsidP="00D05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5D1CC" w14:textId="77777777" w:rsidR="00215C88" w:rsidRDefault="00215C88" w:rsidP="00D057DC">
            <w:pPr>
              <w:pStyle w:val="CRCoverPage"/>
              <w:spacing w:after="0"/>
              <w:jc w:val="center"/>
              <w:rPr>
                <w:b/>
                <w:caps/>
                <w:noProof/>
              </w:rPr>
            </w:pPr>
          </w:p>
        </w:tc>
        <w:tc>
          <w:tcPr>
            <w:tcW w:w="1418" w:type="dxa"/>
            <w:tcBorders>
              <w:left w:val="nil"/>
            </w:tcBorders>
          </w:tcPr>
          <w:p w14:paraId="2D2E404C" w14:textId="77777777" w:rsidR="00215C88" w:rsidRDefault="00215C88" w:rsidP="00D05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57E7F" w14:textId="77777777" w:rsidR="00215C88" w:rsidRDefault="00215C88" w:rsidP="00D057DC">
            <w:pPr>
              <w:pStyle w:val="CRCoverPage"/>
              <w:spacing w:after="0"/>
              <w:jc w:val="center"/>
              <w:rPr>
                <w:b/>
                <w:bCs/>
                <w:caps/>
                <w:noProof/>
              </w:rPr>
            </w:pPr>
          </w:p>
        </w:tc>
      </w:tr>
    </w:tbl>
    <w:p w14:paraId="64C8BDA2" w14:textId="77777777" w:rsidR="00215C88" w:rsidRDefault="00215C88" w:rsidP="00215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C88" w14:paraId="5754C5C0" w14:textId="77777777" w:rsidTr="00D057DC">
        <w:tc>
          <w:tcPr>
            <w:tcW w:w="9640" w:type="dxa"/>
            <w:gridSpan w:val="11"/>
          </w:tcPr>
          <w:p w14:paraId="041FE9B0" w14:textId="77777777" w:rsidR="00215C88" w:rsidRDefault="00215C88" w:rsidP="00D057DC">
            <w:pPr>
              <w:pStyle w:val="CRCoverPage"/>
              <w:spacing w:after="0"/>
              <w:rPr>
                <w:noProof/>
                <w:sz w:val="8"/>
                <w:szCs w:val="8"/>
              </w:rPr>
            </w:pPr>
          </w:p>
        </w:tc>
      </w:tr>
      <w:tr w:rsidR="00215C88" w14:paraId="7D5569C2" w14:textId="77777777" w:rsidTr="00D057DC">
        <w:tc>
          <w:tcPr>
            <w:tcW w:w="1843" w:type="dxa"/>
            <w:tcBorders>
              <w:top w:val="single" w:sz="4" w:space="0" w:color="auto"/>
              <w:left w:val="single" w:sz="4" w:space="0" w:color="auto"/>
            </w:tcBorders>
          </w:tcPr>
          <w:p w14:paraId="6A333528" w14:textId="77777777" w:rsidR="00215C88" w:rsidRDefault="00215C88" w:rsidP="00D05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3AA3" w14:textId="77777777" w:rsidR="00215C88" w:rsidRDefault="00215C88" w:rsidP="00D057DC">
            <w:pPr>
              <w:pStyle w:val="CRCoverPage"/>
              <w:spacing w:after="0"/>
              <w:ind w:left="100"/>
              <w:rPr>
                <w:noProof/>
              </w:rPr>
            </w:pPr>
            <w:fldSimple w:instr=" DOCPROPERTY  CrTitle  \* MERGEFORMAT ">
              <w:r>
                <w:t>Addition of NR5GC testcase 11.7.3 in FR1</w:t>
              </w:r>
            </w:fldSimple>
          </w:p>
        </w:tc>
      </w:tr>
      <w:tr w:rsidR="00215C88" w14:paraId="6471A5F6" w14:textId="77777777" w:rsidTr="00D057DC">
        <w:tc>
          <w:tcPr>
            <w:tcW w:w="1843" w:type="dxa"/>
            <w:tcBorders>
              <w:left w:val="single" w:sz="4" w:space="0" w:color="auto"/>
            </w:tcBorders>
          </w:tcPr>
          <w:p w14:paraId="50C742EB" w14:textId="77777777" w:rsidR="00215C88" w:rsidRDefault="00215C88" w:rsidP="00D057DC">
            <w:pPr>
              <w:pStyle w:val="CRCoverPage"/>
              <w:spacing w:after="0"/>
              <w:rPr>
                <w:b/>
                <w:i/>
                <w:noProof/>
                <w:sz w:val="8"/>
                <w:szCs w:val="8"/>
              </w:rPr>
            </w:pPr>
          </w:p>
        </w:tc>
        <w:tc>
          <w:tcPr>
            <w:tcW w:w="7797" w:type="dxa"/>
            <w:gridSpan w:val="10"/>
            <w:tcBorders>
              <w:right w:val="single" w:sz="4" w:space="0" w:color="auto"/>
            </w:tcBorders>
          </w:tcPr>
          <w:p w14:paraId="075F0C90" w14:textId="77777777" w:rsidR="00215C88" w:rsidRDefault="00215C88" w:rsidP="00D057DC">
            <w:pPr>
              <w:pStyle w:val="CRCoverPage"/>
              <w:spacing w:after="0"/>
              <w:rPr>
                <w:noProof/>
                <w:sz w:val="8"/>
                <w:szCs w:val="8"/>
              </w:rPr>
            </w:pPr>
          </w:p>
        </w:tc>
      </w:tr>
      <w:tr w:rsidR="00215C88" w14:paraId="6B7E5493" w14:textId="77777777" w:rsidTr="00D057DC">
        <w:tc>
          <w:tcPr>
            <w:tcW w:w="1843" w:type="dxa"/>
            <w:tcBorders>
              <w:left w:val="single" w:sz="4" w:space="0" w:color="auto"/>
            </w:tcBorders>
          </w:tcPr>
          <w:p w14:paraId="76F8AA4D" w14:textId="77777777" w:rsidR="00215C88" w:rsidRDefault="00215C88" w:rsidP="00D05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A474E" w14:textId="77777777" w:rsidR="00215C88" w:rsidRDefault="00215C88" w:rsidP="00D057DC">
            <w:pPr>
              <w:pStyle w:val="CRCoverPage"/>
              <w:spacing w:after="0"/>
              <w:ind w:left="100"/>
              <w:rPr>
                <w:noProof/>
              </w:rPr>
            </w:pPr>
            <w:fldSimple w:instr=" DOCPROPERTY  SourceIfWg  \* MERGEFORMAT ">
              <w:r>
                <w:rPr>
                  <w:noProof/>
                </w:rPr>
                <w:t>ROHDE &amp; SCHWARZ</w:t>
              </w:r>
            </w:fldSimple>
          </w:p>
        </w:tc>
      </w:tr>
      <w:tr w:rsidR="00215C88" w14:paraId="57EA4B99" w14:textId="77777777" w:rsidTr="00D057DC">
        <w:tc>
          <w:tcPr>
            <w:tcW w:w="1843" w:type="dxa"/>
            <w:tcBorders>
              <w:left w:val="single" w:sz="4" w:space="0" w:color="auto"/>
            </w:tcBorders>
          </w:tcPr>
          <w:p w14:paraId="687F720D" w14:textId="77777777" w:rsidR="00215C88" w:rsidRDefault="00215C88" w:rsidP="00D05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7573A" w14:textId="77777777" w:rsidR="00215C88" w:rsidRDefault="00215C88" w:rsidP="00D057DC">
            <w:pPr>
              <w:pStyle w:val="CRCoverPage"/>
              <w:spacing w:after="0"/>
              <w:ind w:left="100"/>
              <w:rPr>
                <w:noProof/>
              </w:rPr>
            </w:pPr>
            <w:r>
              <w:t>R5</w:t>
            </w:r>
            <w:r>
              <w:fldChar w:fldCharType="begin"/>
            </w:r>
            <w:r>
              <w:instrText xml:space="preserve"> DOCPROPERTY  SourceIfTsg  \* MERGEFORMAT </w:instrText>
            </w:r>
            <w:r>
              <w:fldChar w:fldCharType="end"/>
            </w:r>
          </w:p>
        </w:tc>
      </w:tr>
      <w:tr w:rsidR="00215C88" w14:paraId="7DE76AEC" w14:textId="77777777" w:rsidTr="00D057DC">
        <w:tc>
          <w:tcPr>
            <w:tcW w:w="1843" w:type="dxa"/>
            <w:tcBorders>
              <w:left w:val="single" w:sz="4" w:space="0" w:color="auto"/>
            </w:tcBorders>
          </w:tcPr>
          <w:p w14:paraId="52630C6A" w14:textId="77777777" w:rsidR="00215C88" w:rsidRDefault="00215C88" w:rsidP="00D057DC">
            <w:pPr>
              <w:pStyle w:val="CRCoverPage"/>
              <w:spacing w:after="0"/>
              <w:rPr>
                <w:b/>
                <w:i/>
                <w:noProof/>
                <w:sz w:val="8"/>
                <w:szCs w:val="8"/>
              </w:rPr>
            </w:pPr>
          </w:p>
        </w:tc>
        <w:tc>
          <w:tcPr>
            <w:tcW w:w="7797" w:type="dxa"/>
            <w:gridSpan w:val="10"/>
            <w:tcBorders>
              <w:right w:val="single" w:sz="4" w:space="0" w:color="auto"/>
            </w:tcBorders>
          </w:tcPr>
          <w:p w14:paraId="3CE02490" w14:textId="77777777" w:rsidR="00215C88" w:rsidRDefault="00215C88" w:rsidP="00D057DC">
            <w:pPr>
              <w:pStyle w:val="CRCoverPage"/>
              <w:spacing w:after="0"/>
              <w:rPr>
                <w:noProof/>
                <w:sz w:val="8"/>
                <w:szCs w:val="8"/>
              </w:rPr>
            </w:pPr>
          </w:p>
        </w:tc>
      </w:tr>
      <w:tr w:rsidR="00215C88" w14:paraId="14DD91F5" w14:textId="77777777" w:rsidTr="00D057DC">
        <w:tc>
          <w:tcPr>
            <w:tcW w:w="1843" w:type="dxa"/>
            <w:tcBorders>
              <w:left w:val="single" w:sz="4" w:space="0" w:color="auto"/>
            </w:tcBorders>
          </w:tcPr>
          <w:p w14:paraId="31FDCBEF" w14:textId="77777777" w:rsidR="00215C88" w:rsidRDefault="00215C88" w:rsidP="00D057DC">
            <w:pPr>
              <w:pStyle w:val="CRCoverPage"/>
              <w:tabs>
                <w:tab w:val="right" w:pos="1759"/>
              </w:tabs>
              <w:spacing w:after="0"/>
              <w:rPr>
                <w:b/>
                <w:i/>
                <w:noProof/>
              </w:rPr>
            </w:pPr>
            <w:r>
              <w:rPr>
                <w:b/>
                <w:i/>
                <w:noProof/>
              </w:rPr>
              <w:t>Work item code:</w:t>
            </w:r>
          </w:p>
        </w:tc>
        <w:tc>
          <w:tcPr>
            <w:tcW w:w="3686" w:type="dxa"/>
            <w:gridSpan w:val="5"/>
            <w:shd w:val="pct30" w:color="FFFF00" w:fill="auto"/>
          </w:tcPr>
          <w:p w14:paraId="70854E63" w14:textId="77777777" w:rsidR="00215C88" w:rsidRDefault="00215C88" w:rsidP="00D057DC">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451D1F81" w14:textId="77777777" w:rsidR="00215C88" w:rsidRDefault="00215C88" w:rsidP="00D057DC">
            <w:pPr>
              <w:pStyle w:val="CRCoverPage"/>
              <w:spacing w:after="0"/>
              <w:ind w:right="100"/>
              <w:rPr>
                <w:noProof/>
              </w:rPr>
            </w:pPr>
          </w:p>
        </w:tc>
        <w:tc>
          <w:tcPr>
            <w:tcW w:w="1417" w:type="dxa"/>
            <w:gridSpan w:val="3"/>
            <w:tcBorders>
              <w:left w:val="nil"/>
            </w:tcBorders>
          </w:tcPr>
          <w:p w14:paraId="094E754D" w14:textId="77777777" w:rsidR="00215C88" w:rsidRDefault="00215C88" w:rsidP="00D057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6D1DB" w14:textId="77777777" w:rsidR="00215C88" w:rsidRDefault="00215C88" w:rsidP="00D057DC">
            <w:pPr>
              <w:pStyle w:val="CRCoverPage"/>
              <w:spacing w:after="0"/>
              <w:ind w:left="100"/>
              <w:rPr>
                <w:noProof/>
              </w:rPr>
            </w:pPr>
            <w:fldSimple w:instr=" DOCPROPERTY  ResDate  \* MERGEFORMAT ">
              <w:r>
                <w:rPr>
                  <w:noProof/>
                </w:rPr>
                <w:t>2023-12-08</w:t>
              </w:r>
            </w:fldSimple>
          </w:p>
        </w:tc>
      </w:tr>
      <w:tr w:rsidR="00215C88" w14:paraId="39DC10B5" w14:textId="77777777" w:rsidTr="00D057DC">
        <w:tc>
          <w:tcPr>
            <w:tcW w:w="1843" w:type="dxa"/>
            <w:tcBorders>
              <w:left w:val="single" w:sz="4" w:space="0" w:color="auto"/>
            </w:tcBorders>
          </w:tcPr>
          <w:p w14:paraId="13351DDA" w14:textId="77777777" w:rsidR="00215C88" w:rsidRDefault="00215C88" w:rsidP="00D057DC">
            <w:pPr>
              <w:pStyle w:val="CRCoverPage"/>
              <w:spacing w:after="0"/>
              <w:rPr>
                <w:b/>
                <w:i/>
                <w:noProof/>
                <w:sz w:val="8"/>
                <w:szCs w:val="8"/>
              </w:rPr>
            </w:pPr>
          </w:p>
        </w:tc>
        <w:tc>
          <w:tcPr>
            <w:tcW w:w="1986" w:type="dxa"/>
            <w:gridSpan w:val="4"/>
          </w:tcPr>
          <w:p w14:paraId="77C6F05C" w14:textId="77777777" w:rsidR="00215C88" w:rsidRDefault="00215C88" w:rsidP="00D057DC">
            <w:pPr>
              <w:pStyle w:val="CRCoverPage"/>
              <w:spacing w:after="0"/>
              <w:rPr>
                <w:noProof/>
                <w:sz w:val="8"/>
                <w:szCs w:val="8"/>
              </w:rPr>
            </w:pPr>
          </w:p>
        </w:tc>
        <w:tc>
          <w:tcPr>
            <w:tcW w:w="2267" w:type="dxa"/>
            <w:gridSpan w:val="2"/>
          </w:tcPr>
          <w:p w14:paraId="25FFF428" w14:textId="77777777" w:rsidR="00215C88" w:rsidRDefault="00215C88" w:rsidP="00D057DC">
            <w:pPr>
              <w:pStyle w:val="CRCoverPage"/>
              <w:spacing w:after="0"/>
              <w:rPr>
                <w:noProof/>
                <w:sz w:val="8"/>
                <w:szCs w:val="8"/>
              </w:rPr>
            </w:pPr>
          </w:p>
        </w:tc>
        <w:tc>
          <w:tcPr>
            <w:tcW w:w="1417" w:type="dxa"/>
            <w:gridSpan w:val="3"/>
          </w:tcPr>
          <w:p w14:paraId="67466A63" w14:textId="77777777" w:rsidR="00215C88" w:rsidRDefault="00215C88" w:rsidP="00D057DC">
            <w:pPr>
              <w:pStyle w:val="CRCoverPage"/>
              <w:spacing w:after="0"/>
              <w:rPr>
                <w:noProof/>
                <w:sz w:val="8"/>
                <w:szCs w:val="8"/>
              </w:rPr>
            </w:pPr>
          </w:p>
        </w:tc>
        <w:tc>
          <w:tcPr>
            <w:tcW w:w="2127" w:type="dxa"/>
            <w:tcBorders>
              <w:right w:val="single" w:sz="4" w:space="0" w:color="auto"/>
            </w:tcBorders>
          </w:tcPr>
          <w:p w14:paraId="136C393A" w14:textId="77777777" w:rsidR="00215C88" w:rsidRDefault="00215C88" w:rsidP="00D057DC">
            <w:pPr>
              <w:pStyle w:val="CRCoverPage"/>
              <w:spacing w:after="0"/>
              <w:rPr>
                <w:noProof/>
                <w:sz w:val="8"/>
                <w:szCs w:val="8"/>
              </w:rPr>
            </w:pPr>
          </w:p>
        </w:tc>
      </w:tr>
      <w:tr w:rsidR="00215C88" w14:paraId="413EB4B1" w14:textId="77777777" w:rsidTr="00D057DC">
        <w:trPr>
          <w:cantSplit/>
        </w:trPr>
        <w:tc>
          <w:tcPr>
            <w:tcW w:w="1843" w:type="dxa"/>
            <w:tcBorders>
              <w:left w:val="single" w:sz="4" w:space="0" w:color="auto"/>
            </w:tcBorders>
          </w:tcPr>
          <w:p w14:paraId="4A79B0CB" w14:textId="77777777" w:rsidR="00215C88" w:rsidRDefault="00215C88" w:rsidP="00D057DC">
            <w:pPr>
              <w:pStyle w:val="CRCoverPage"/>
              <w:tabs>
                <w:tab w:val="right" w:pos="1759"/>
              </w:tabs>
              <w:spacing w:after="0"/>
              <w:rPr>
                <w:b/>
                <w:i/>
                <w:noProof/>
              </w:rPr>
            </w:pPr>
            <w:r>
              <w:rPr>
                <w:b/>
                <w:i/>
                <w:noProof/>
              </w:rPr>
              <w:t>Category:</w:t>
            </w:r>
          </w:p>
        </w:tc>
        <w:tc>
          <w:tcPr>
            <w:tcW w:w="851" w:type="dxa"/>
            <w:shd w:val="pct30" w:color="FFFF00" w:fill="auto"/>
          </w:tcPr>
          <w:p w14:paraId="398028B3" w14:textId="77777777" w:rsidR="00215C88" w:rsidRDefault="00215C88" w:rsidP="00D057D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4A62369" w14:textId="77777777" w:rsidR="00215C88" w:rsidRDefault="00215C88" w:rsidP="00D057DC">
            <w:pPr>
              <w:pStyle w:val="CRCoverPage"/>
              <w:spacing w:after="0"/>
              <w:rPr>
                <w:noProof/>
              </w:rPr>
            </w:pPr>
          </w:p>
        </w:tc>
        <w:tc>
          <w:tcPr>
            <w:tcW w:w="1417" w:type="dxa"/>
            <w:gridSpan w:val="3"/>
            <w:tcBorders>
              <w:left w:val="nil"/>
            </w:tcBorders>
          </w:tcPr>
          <w:p w14:paraId="74A93873" w14:textId="77777777" w:rsidR="00215C88" w:rsidRDefault="00215C88" w:rsidP="00D05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794A8" w14:textId="77777777" w:rsidR="00215C88" w:rsidRDefault="00215C88" w:rsidP="00D057DC">
            <w:pPr>
              <w:pStyle w:val="CRCoverPage"/>
              <w:spacing w:after="0"/>
              <w:ind w:left="100"/>
              <w:rPr>
                <w:noProof/>
              </w:rPr>
            </w:pPr>
            <w:fldSimple w:instr=" DOCPROPERTY  Release  \* MERGEFORMAT ">
              <w:r>
                <w:rPr>
                  <w:noProof/>
                </w:rPr>
                <w:t>Rel-17</w:t>
              </w:r>
            </w:fldSimple>
          </w:p>
        </w:tc>
      </w:tr>
      <w:tr w:rsidR="00215C88" w14:paraId="2DCE2D26" w14:textId="77777777" w:rsidTr="00D057DC">
        <w:tc>
          <w:tcPr>
            <w:tcW w:w="1843" w:type="dxa"/>
            <w:tcBorders>
              <w:left w:val="single" w:sz="4" w:space="0" w:color="auto"/>
              <w:bottom w:val="single" w:sz="4" w:space="0" w:color="auto"/>
            </w:tcBorders>
          </w:tcPr>
          <w:p w14:paraId="1DA6C4F7" w14:textId="77777777" w:rsidR="00215C88" w:rsidRDefault="00215C88" w:rsidP="00D057DC">
            <w:pPr>
              <w:pStyle w:val="CRCoverPage"/>
              <w:spacing w:after="0"/>
              <w:rPr>
                <w:b/>
                <w:i/>
                <w:noProof/>
              </w:rPr>
            </w:pPr>
          </w:p>
        </w:tc>
        <w:tc>
          <w:tcPr>
            <w:tcW w:w="4677" w:type="dxa"/>
            <w:gridSpan w:val="8"/>
            <w:tcBorders>
              <w:bottom w:val="single" w:sz="4" w:space="0" w:color="auto"/>
            </w:tcBorders>
          </w:tcPr>
          <w:p w14:paraId="21DF0954" w14:textId="77777777" w:rsidR="00215C88" w:rsidRDefault="00215C88" w:rsidP="00D05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5ADF1" w14:textId="77777777" w:rsidR="00215C88" w:rsidRDefault="00215C88" w:rsidP="00D057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EA289" w14:textId="77777777" w:rsidR="00215C88" w:rsidRPr="007C2097" w:rsidRDefault="00215C88" w:rsidP="00D05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C88" w14:paraId="4ED1CE83" w14:textId="77777777" w:rsidTr="00D057DC">
        <w:tc>
          <w:tcPr>
            <w:tcW w:w="1843" w:type="dxa"/>
          </w:tcPr>
          <w:p w14:paraId="59A6DA4D" w14:textId="77777777" w:rsidR="00215C88" w:rsidRDefault="00215C88" w:rsidP="00D057DC">
            <w:pPr>
              <w:pStyle w:val="CRCoverPage"/>
              <w:spacing w:after="0"/>
              <w:rPr>
                <w:b/>
                <w:i/>
                <w:noProof/>
                <w:sz w:val="8"/>
                <w:szCs w:val="8"/>
              </w:rPr>
            </w:pPr>
          </w:p>
        </w:tc>
        <w:tc>
          <w:tcPr>
            <w:tcW w:w="7797" w:type="dxa"/>
            <w:gridSpan w:val="10"/>
          </w:tcPr>
          <w:p w14:paraId="7111B175" w14:textId="77777777" w:rsidR="00215C88" w:rsidRDefault="00215C88" w:rsidP="00D057DC">
            <w:pPr>
              <w:pStyle w:val="CRCoverPage"/>
              <w:spacing w:after="0"/>
              <w:rPr>
                <w:noProof/>
                <w:sz w:val="8"/>
                <w:szCs w:val="8"/>
              </w:rPr>
            </w:pPr>
          </w:p>
        </w:tc>
      </w:tr>
      <w:tr w:rsidR="00215C88" w14:paraId="21132690" w14:textId="77777777" w:rsidTr="00D057DC">
        <w:tc>
          <w:tcPr>
            <w:tcW w:w="2694" w:type="dxa"/>
            <w:gridSpan w:val="2"/>
            <w:tcBorders>
              <w:top w:val="single" w:sz="4" w:space="0" w:color="auto"/>
              <w:left w:val="single" w:sz="4" w:space="0" w:color="auto"/>
            </w:tcBorders>
          </w:tcPr>
          <w:p w14:paraId="61EC5EEA" w14:textId="77777777" w:rsidR="00215C88" w:rsidRDefault="00215C88" w:rsidP="00215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2235B" w14:textId="77777777" w:rsidR="00215C88" w:rsidRDefault="00215C88" w:rsidP="00215C88">
            <w:pPr>
              <w:pStyle w:val="CRCoverPage"/>
              <w:spacing w:after="0"/>
              <w:ind w:left="100"/>
              <w:rPr>
                <w:noProof/>
              </w:rPr>
            </w:pPr>
            <w:r w:rsidRPr="0002234C">
              <w:rPr>
                <w:noProof/>
              </w:rPr>
              <w:t>To add</w:t>
            </w:r>
            <w:r>
              <w:rPr>
                <w:noProof/>
              </w:rPr>
              <w:t xml:space="preserve"> NR5GC test case 11.7.3 to the IWD_23wk37 </w:t>
            </w:r>
            <w:r w:rsidRPr="0002234C">
              <w:rPr>
                <w:noProof/>
              </w:rPr>
              <w:t>ATS.</w:t>
            </w:r>
          </w:p>
        </w:tc>
      </w:tr>
      <w:tr w:rsidR="00215C88" w14:paraId="3F9B2B13" w14:textId="77777777" w:rsidTr="00D057DC">
        <w:tc>
          <w:tcPr>
            <w:tcW w:w="2694" w:type="dxa"/>
            <w:gridSpan w:val="2"/>
            <w:tcBorders>
              <w:left w:val="single" w:sz="4" w:space="0" w:color="auto"/>
            </w:tcBorders>
          </w:tcPr>
          <w:p w14:paraId="76BB273E" w14:textId="77777777" w:rsidR="00215C88" w:rsidRDefault="00215C88" w:rsidP="00215C88">
            <w:pPr>
              <w:pStyle w:val="CRCoverPage"/>
              <w:spacing w:after="0"/>
              <w:rPr>
                <w:b/>
                <w:i/>
                <w:noProof/>
                <w:sz w:val="8"/>
                <w:szCs w:val="8"/>
              </w:rPr>
            </w:pPr>
          </w:p>
        </w:tc>
        <w:tc>
          <w:tcPr>
            <w:tcW w:w="6946" w:type="dxa"/>
            <w:gridSpan w:val="9"/>
            <w:tcBorders>
              <w:right w:val="single" w:sz="4" w:space="0" w:color="auto"/>
            </w:tcBorders>
          </w:tcPr>
          <w:p w14:paraId="04DD79ED" w14:textId="77777777" w:rsidR="00215C88" w:rsidRDefault="00215C88" w:rsidP="00215C88">
            <w:pPr>
              <w:pStyle w:val="CRCoverPage"/>
              <w:spacing w:after="0"/>
              <w:rPr>
                <w:noProof/>
                <w:sz w:val="8"/>
                <w:szCs w:val="8"/>
              </w:rPr>
            </w:pPr>
          </w:p>
        </w:tc>
      </w:tr>
      <w:tr w:rsidR="00215C88" w14:paraId="2E3AAE6B" w14:textId="77777777" w:rsidTr="00D057DC">
        <w:tc>
          <w:tcPr>
            <w:tcW w:w="2694" w:type="dxa"/>
            <w:gridSpan w:val="2"/>
            <w:tcBorders>
              <w:left w:val="single" w:sz="4" w:space="0" w:color="auto"/>
            </w:tcBorders>
          </w:tcPr>
          <w:p w14:paraId="3ED057A9" w14:textId="77777777" w:rsidR="00215C88" w:rsidRDefault="00215C88" w:rsidP="00215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CD7A" w14:textId="77777777" w:rsidR="00215C88" w:rsidRDefault="00215C88" w:rsidP="00215C88">
            <w:pPr>
              <w:pStyle w:val="CRCoverPage"/>
              <w:spacing w:after="0"/>
              <w:ind w:left="100"/>
              <w:rPr>
                <w:noProof/>
              </w:rPr>
            </w:pPr>
            <w:r w:rsidRPr="0002234C">
              <w:rPr>
                <w:noProof/>
              </w:rPr>
              <w:t xml:space="preserve">This document lists all changes applied to </w:t>
            </w:r>
            <w:r>
              <w:rPr>
                <w:noProof/>
              </w:rPr>
              <w:t xml:space="preserve">test case 11.7.3 </w:t>
            </w:r>
            <w:r w:rsidRPr="0002234C">
              <w:rPr>
                <w:noProof/>
              </w:rPr>
              <w:t>required for approval. See detailed change description for further information</w:t>
            </w:r>
            <w:r>
              <w:rPr>
                <w:noProof/>
              </w:rPr>
              <w:t>.</w:t>
            </w:r>
          </w:p>
        </w:tc>
      </w:tr>
      <w:tr w:rsidR="00215C88" w14:paraId="24F1CF84" w14:textId="77777777" w:rsidTr="00D057DC">
        <w:tc>
          <w:tcPr>
            <w:tcW w:w="2694" w:type="dxa"/>
            <w:gridSpan w:val="2"/>
            <w:tcBorders>
              <w:left w:val="single" w:sz="4" w:space="0" w:color="auto"/>
            </w:tcBorders>
          </w:tcPr>
          <w:p w14:paraId="1C420455" w14:textId="77777777" w:rsidR="00215C88" w:rsidRDefault="00215C88" w:rsidP="00215C88">
            <w:pPr>
              <w:pStyle w:val="CRCoverPage"/>
              <w:spacing w:after="0"/>
              <w:rPr>
                <w:b/>
                <w:i/>
                <w:noProof/>
                <w:sz w:val="8"/>
                <w:szCs w:val="8"/>
              </w:rPr>
            </w:pPr>
          </w:p>
        </w:tc>
        <w:tc>
          <w:tcPr>
            <w:tcW w:w="6946" w:type="dxa"/>
            <w:gridSpan w:val="9"/>
            <w:tcBorders>
              <w:right w:val="single" w:sz="4" w:space="0" w:color="auto"/>
            </w:tcBorders>
          </w:tcPr>
          <w:p w14:paraId="2BACF2F8" w14:textId="77777777" w:rsidR="00215C88" w:rsidRDefault="00215C88" w:rsidP="00215C88">
            <w:pPr>
              <w:pStyle w:val="CRCoverPage"/>
              <w:spacing w:after="0"/>
              <w:rPr>
                <w:noProof/>
                <w:sz w:val="8"/>
                <w:szCs w:val="8"/>
              </w:rPr>
            </w:pPr>
          </w:p>
        </w:tc>
      </w:tr>
      <w:tr w:rsidR="00215C88" w14:paraId="25BF6706" w14:textId="77777777" w:rsidTr="00D057DC">
        <w:tc>
          <w:tcPr>
            <w:tcW w:w="2694" w:type="dxa"/>
            <w:gridSpan w:val="2"/>
            <w:tcBorders>
              <w:left w:val="single" w:sz="4" w:space="0" w:color="auto"/>
              <w:bottom w:val="single" w:sz="4" w:space="0" w:color="auto"/>
            </w:tcBorders>
          </w:tcPr>
          <w:p w14:paraId="6BB2B000" w14:textId="77777777" w:rsidR="00215C88" w:rsidRDefault="00215C88" w:rsidP="00215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6E0EB" w14:textId="77777777" w:rsidR="00215C88" w:rsidRDefault="00215C88" w:rsidP="00215C88">
            <w:pPr>
              <w:pStyle w:val="CRCoverPage"/>
              <w:spacing w:after="0"/>
              <w:ind w:left="100"/>
              <w:rPr>
                <w:noProof/>
              </w:rPr>
            </w:pPr>
            <w:r w:rsidRPr="0002234C">
              <w:rPr>
                <w:noProof/>
                <w:lang w:eastAsia="zh-CN"/>
              </w:rPr>
              <w:t>Test case will not be added to ATS</w:t>
            </w:r>
          </w:p>
        </w:tc>
      </w:tr>
      <w:tr w:rsidR="00215C88" w14:paraId="3A540614" w14:textId="77777777" w:rsidTr="00D057DC">
        <w:tc>
          <w:tcPr>
            <w:tcW w:w="2694" w:type="dxa"/>
            <w:gridSpan w:val="2"/>
          </w:tcPr>
          <w:p w14:paraId="3AE007E1" w14:textId="77777777" w:rsidR="00215C88" w:rsidRDefault="00215C88" w:rsidP="00215C88">
            <w:pPr>
              <w:pStyle w:val="CRCoverPage"/>
              <w:spacing w:after="0"/>
              <w:rPr>
                <w:b/>
                <w:i/>
                <w:noProof/>
                <w:sz w:val="8"/>
                <w:szCs w:val="8"/>
              </w:rPr>
            </w:pPr>
          </w:p>
        </w:tc>
        <w:tc>
          <w:tcPr>
            <w:tcW w:w="6946" w:type="dxa"/>
            <w:gridSpan w:val="9"/>
          </w:tcPr>
          <w:p w14:paraId="3F9B0D24" w14:textId="77777777" w:rsidR="00215C88" w:rsidRDefault="00215C88" w:rsidP="00215C88">
            <w:pPr>
              <w:pStyle w:val="CRCoverPage"/>
              <w:spacing w:after="0"/>
              <w:rPr>
                <w:noProof/>
                <w:sz w:val="8"/>
                <w:szCs w:val="8"/>
              </w:rPr>
            </w:pPr>
          </w:p>
        </w:tc>
      </w:tr>
      <w:tr w:rsidR="00215C88" w14:paraId="5D88E183" w14:textId="77777777" w:rsidTr="00D057DC">
        <w:tc>
          <w:tcPr>
            <w:tcW w:w="2694" w:type="dxa"/>
            <w:gridSpan w:val="2"/>
            <w:tcBorders>
              <w:top w:val="single" w:sz="4" w:space="0" w:color="auto"/>
              <w:left w:val="single" w:sz="4" w:space="0" w:color="auto"/>
            </w:tcBorders>
          </w:tcPr>
          <w:p w14:paraId="447A0B9A" w14:textId="77777777" w:rsidR="00215C88" w:rsidRDefault="00215C88" w:rsidP="00215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BE0B9" w14:textId="77777777" w:rsidR="00215C88" w:rsidRDefault="00215C88" w:rsidP="00215C88">
            <w:pPr>
              <w:pStyle w:val="CRCoverPage"/>
              <w:spacing w:after="0"/>
              <w:rPr>
                <w:noProof/>
              </w:rPr>
            </w:pPr>
            <w:r>
              <w:rPr>
                <w:noProof/>
              </w:rPr>
              <w:t>11.7.3.NR5GC</w:t>
            </w:r>
          </w:p>
        </w:tc>
      </w:tr>
      <w:tr w:rsidR="00215C88" w14:paraId="06DE0B64" w14:textId="77777777" w:rsidTr="00D057DC">
        <w:tc>
          <w:tcPr>
            <w:tcW w:w="2694" w:type="dxa"/>
            <w:gridSpan w:val="2"/>
            <w:tcBorders>
              <w:left w:val="single" w:sz="4" w:space="0" w:color="auto"/>
            </w:tcBorders>
          </w:tcPr>
          <w:p w14:paraId="6740434B" w14:textId="77777777" w:rsidR="00215C88" w:rsidRDefault="00215C88" w:rsidP="00215C88">
            <w:pPr>
              <w:pStyle w:val="CRCoverPage"/>
              <w:spacing w:after="0"/>
              <w:rPr>
                <w:b/>
                <w:i/>
                <w:noProof/>
                <w:sz w:val="8"/>
                <w:szCs w:val="8"/>
              </w:rPr>
            </w:pPr>
          </w:p>
        </w:tc>
        <w:tc>
          <w:tcPr>
            <w:tcW w:w="6946" w:type="dxa"/>
            <w:gridSpan w:val="9"/>
            <w:tcBorders>
              <w:right w:val="single" w:sz="4" w:space="0" w:color="auto"/>
            </w:tcBorders>
          </w:tcPr>
          <w:p w14:paraId="276272E2" w14:textId="77777777" w:rsidR="00215C88" w:rsidRDefault="00215C88" w:rsidP="00215C88">
            <w:pPr>
              <w:pStyle w:val="CRCoverPage"/>
              <w:spacing w:after="0"/>
              <w:rPr>
                <w:noProof/>
                <w:sz w:val="8"/>
                <w:szCs w:val="8"/>
              </w:rPr>
            </w:pPr>
          </w:p>
        </w:tc>
      </w:tr>
      <w:tr w:rsidR="00215C88" w14:paraId="49E73A4A" w14:textId="77777777" w:rsidTr="00D057DC">
        <w:tc>
          <w:tcPr>
            <w:tcW w:w="2694" w:type="dxa"/>
            <w:gridSpan w:val="2"/>
            <w:tcBorders>
              <w:left w:val="single" w:sz="4" w:space="0" w:color="auto"/>
            </w:tcBorders>
          </w:tcPr>
          <w:p w14:paraId="0F67B327" w14:textId="77777777" w:rsidR="00215C88" w:rsidRDefault="00215C88" w:rsidP="00215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509F02" w14:textId="77777777" w:rsidR="00215C88" w:rsidRDefault="00215C88" w:rsidP="00215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F0E046" w14:textId="77777777" w:rsidR="00215C88" w:rsidRDefault="00215C88" w:rsidP="00215C88">
            <w:pPr>
              <w:pStyle w:val="CRCoverPage"/>
              <w:spacing w:after="0"/>
              <w:jc w:val="center"/>
              <w:rPr>
                <w:b/>
                <w:caps/>
                <w:noProof/>
              </w:rPr>
            </w:pPr>
            <w:r>
              <w:rPr>
                <w:b/>
                <w:caps/>
                <w:noProof/>
              </w:rPr>
              <w:t>N</w:t>
            </w:r>
          </w:p>
        </w:tc>
        <w:tc>
          <w:tcPr>
            <w:tcW w:w="2977" w:type="dxa"/>
            <w:gridSpan w:val="4"/>
          </w:tcPr>
          <w:p w14:paraId="1ED8C163" w14:textId="77777777" w:rsidR="00215C88" w:rsidRDefault="00215C88" w:rsidP="00215C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FB247" w14:textId="77777777" w:rsidR="00215C88" w:rsidRDefault="00215C88" w:rsidP="00215C88">
            <w:pPr>
              <w:pStyle w:val="CRCoverPage"/>
              <w:spacing w:after="0"/>
              <w:ind w:left="99"/>
              <w:rPr>
                <w:noProof/>
              </w:rPr>
            </w:pPr>
          </w:p>
        </w:tc>
      </w:tr>
      <w:tr w:rsidR="00215C88" w14:paraId="1D64E5D3" w14:textId="77777777" w:rsidTr="00D057DC">
        <w:tc>
          <w:tcPr>
            <w:tcW w:w="2694" w:type="dxa"/>
            <w:gridSpan w:val="2"/>
            <w:tcBorders>
              <w:left w:val="single" w:sz="4" w:space="0" w:color="auto"/>
            </w:tcBorders>
          </w:tcPr>
          <w:p w14:paraId="46B40352" w14:textId="77777777" w:rsidR="00215C88" w:rsidRDefault="00215C88" w:rsidP="00215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043D9" w14:textId="77777777" w:rsidR="00215C88" w:rsidRDefault="00215C88" w:rsidP="0021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79441" w14:textId="77777777" w:rsidR="00215C88" w:rsidRDefault="00215C88" w:rsidP="00215C88">
            <w:pPr>
              <w:pStyle w:val="CRCoverPage"/>
              <w:spacing w:after="0"/>
              <w:jc w:val="center"/>
              <w:rPr>
                <w:b/>
                <w:caps/>
                <w:noProof/>
              </w:rPr>
            </w:pPr>
            <w:r>
              <w:rPr>
                <w:b/>
                <w:caps/>
                <w:noProof/>
              </w:rPr>
              <w:t>x</w:t>
            </w:r>
          </w:p>
        </w:tc>
        <w:tc>
          <w:tcPr>
            <w:tcW w:w="2977" w:type="dxa"/>
            <w:gridSpan w:val="4"/>
          </w:tcPr>
          <w:p w14:paraId="5EAF52D6" w14:textId="77777777" w:rsidR="00215C88" w:rsidRDefault="00215C88" w:rsidP="00215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9C8B1" w14:textId="77777777" w:rsidR="00215C88" w:rsidRDefault="00215C88" w:rsidP="00215C88">
            <w:pPr>
              <w:pStyle w:val="CRCoverPage"/>
              <w:spacing w:after="0"/>
              <w:ind w:left="99"/>
              <w:rPr>
                <w:noProof/>
              </w:rPr>
            </w:pPr>
          </w:p>
        </w:tc>
      </w:tr>
      <w:tr w:rsidR="00215C88" w14:paraId="356F20CD" w14:textId="77777777" w:rsidTr="00D057DC">
        <w:tc>
          <w:tcPr>
            <w:tcW w:w="2694" w:type="dxa"/>
            <w:gridSpan w:val="2"/>
            <w:tcBorders>
              <w:left w:val="single" w:sz="4" w:space="0" w:color="auto"/>
            </w:tcBorders>
          </w:tcPr>
          <w:p w14:paraId="42D199FB" w14:textId="77777777" w:rsidR="00215C88" w:rsidRDefault="00215C88" w:rsidP="00215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D1336" w14:textId="77777777" w:rsidR="00215C88" w:rsidRDefault="00215C88" w:rsidP="00215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076F" w14:textId="77777777" w:rsidR="00215C88" w:rsidRDefault="00215C88" w:rsidP="00215C88">
            <w:pPr>
              <w:pStyle w:val="CRCoverPage"/>
              <w:spacing w:after="0"/>
              <w:jc w:val="center"/>
              <w:rPr>
                <w:b/>
                <w:caps/>
                <w:noProof/>
              </w:rPr>
            </w:pPr>
          </w:p>
        </w:tc>
        <w:tc>
          <w:tcPr>
            <w:tcW w:w="2977" w:type="dxa"/>
            <w:gridSpan w:val="4"/>
          </w:tcPr>
          <w:p w14:paraId="60D5213D" w14:textId="77777777" w:rsidR="00215C88" w:rsidRDefault="00215C88" w:rsidP="00215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8FAEC" w14:textId="77777777" w:rsidR="00215C88" w:rsidRDefault="00215C88" w:rsidP="00215C88">
            <w:pPr>
              <w:pStyle w:val="CRCoverPage"/>
              <w:spacing w:after="0"/>
              <w:ind w:left="99"/>
              <w:rPr>
                <w:noProof/>
              </w:rPr>
            </w:pPr>
            <w:r>
              <w:rPr>
                <w:noProof/>
              </w:rPr>
              <w:t>38.523-1</w:t>
            </w:r>
          </w:p>
        </w:tc>
      </w:tr>
      <w:tr w:rsidR="00215C88" w14:paraId="4AC956D3" w14:textId="77777777" w:rsidTr="00D057DC">
        <w:tc>
          <w:tcPr>
            <w:tcW w:w="2694" w:type="dxa"/>
            <w:gridSpan w:val="2"/>
            <w:tcBorders>
              <w:left w:val="single" w:sz="4" w:space="0" w:color="auto"/>
            </w:tcBorders>
          </w:tcPr>
          <w:p w14:paraId="034A3610" w14:textId="77777777" w:rsidR="00215C88" w:rsidRDefault="00215C88" w:rsidP="00215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8B244" w14:textId="77777777" w:rsidR="00215C88" w:rsidRDefault="00215C88" w:rsidP="0021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BCC39" w14:textId="77777777" w:rsidR="00215C88" w:rsidRDefault="00215C88" w:rsidP="00215C88">
            <w:pPr>
              <w:pStyle w:val="CRCoverPage"/>
              <w:spacing w:after="0"/>
              <w:jc w:val="center"/>
              <w:rPr>
                <w:b/>
                <w:caps/>
                <w:noProof/>
              </w:rPr>
            </w:pPr>
            <w:r>
              <w:rPr>
                <w:b/>
                <w:caps/>
                <w:noProof/>
              </w:rPr>
              <w:t>x</w:t>
            </w:r>
          </w:p>
        </w:tc>
        <w:tc>
          <w:tcPr>
            <w:tcW w:w="2977" w:type="dxa"/>
            <w:gridSpan w:val="4"/>
          </w:tcPr>
          <w:p w14:paraId="3AC6784E" w14:textId="77777777" w:rsidR="00215C88" w:rsidRDefault="00215C88" w:rsidP="00215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21AC1" w14:textId="77777777" w:rsidR="00215C88" w:rsidRDefault="00215C88" w:rsidP="00215C88">
            <w:pPr>
              <w:pStyle w:val="CRCoverPage"/>
              <w:spacing w:after="0"/>
              <w:ind w:left="99"/>
              <w:rPr>
                <w:noProof/>
              </w:rPr>
            </w:pPr>
          </w:p>
        </w:tc>
      </w:tr>
      <w:tr w:rsidR="00215C88" w14:paraId="4B0570CC" w14:textId="77777777" w:rsidTr="00D057DC">
        <w:tc>
          <w:tcPr>
            <w:tcW w:w="2694" w:type="dxa"/>
            <w:gridSpan w:val="2"/>
            <w:tcBorders>
              <w:left w:val="single" w:sz="4" w:space="0" w:color="auto"/>
            </w:tcBorders>
          </w:tcPr>
          <w:p w14:paraId="2914A81B" w14:textId="77777777" w:rsidR="00215C88" w:rsidRDefault="00215C88" w:rsidP="00215C88">
            <w:pPr>
              <w:pStyle w:val="CRCoverPage"/>
              <w:spacing w:after="0"/>
              <w:rPr>
                <w:b/>
                <w:i/>
                <w:noProof/>
              </w:rPr>
            </w:pPr>
          </w:p>
        </w:tc>
        <w:tc>
          <w:tcPr>
            <w:tcW w:w="6946" w:type="dxa"/>
            <w:gridSpan w:val="9"/>
            <w:tcBorders>
              <w:right w:val="single" w:sz="4" w:space="0" w:color="auto"/>
            </w:tcBorders>
          </w:tcPr>
          <w:p w14:paraId="1881EA47" w14:textId="77777777" w:rsidR="00215C88" w:rsidRDefault="00215C88" w:rsidP="00215C88">
            <w:pPr>
              <w:pStyle w:val="CRCoverPage"/>
              <w:spacing w:after="0"/>
              <w:rPr>
                <w:noProof/>
              </w:rPr>
            </w:pPr>
          </w:p>
        </w:tc>
      </w:tr>
      <w:tr w:rsidR="00215C88" w14:paraId="567F419E" w14:textId="77777777" w:rsidTr="00D057DC">
        <w:tc>
          <w:tcPr>
            <w:tcW w:w="2694" w:type="dxa"/>
            <w:gridSpan w:val="2"/>
            <w:tcBorders>
              <w:left w:val="single" w:sz="4" w:space="0" w:color="auto"/>
              <w:bottom w:val="single" w:sz="4" w:space="0" w:color="auto"/>
            </w:tcBorders>
          </w:tcPr>
          <w:p w14:paraId="2AC51522" w14:textId="77777777" w:rsidR="00215C88" w:rsidRDefault="00215C88" w:rsidP="00215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876B7" w14:textId="77777777" w:rsidR="00215C88" w:rsidRDefault="00215C88" w:rsidP="00215C88">
            <w:pPr>
              <w:pStyle w:val="CRCoverPage"/>
              <w:spacing w:after="0"/>
              <w:ind w:left="100"/>
              <w:rPr>
                <w:noProof/>
              </w:rPr>
            </w:pPr>
          </w:p>
        </w:tc>
      </w:tr>
      <w:tr w:rsidR="00215C88" w:rsidRPr="008863B9" w14:paraId="2C2D807C" w14:textId="77777777" w:rsidTr="00D057DC">
        <w:tc>
          <w:tcPr>
            <w:tcW w:w="2694" w:type="dxa"/>
            <w:gridSpan w:val="2"/>
            <w:tcBorders>
              <w:top w:val="single" w:sz="4" w:space="0" w:color="auto"/>
              <w:bottom w:val="single" w:sz="4" w:space="0" w:color="auto"/>
            </w:tcBorders>
          </w:tcPr>
          <w:p w14:paraId="6B051CE4" w14:textId="77777777" w:rsidR="00215C88" w:rsidRPr="008863B9" w:rsidRDefault="00215C88" w:rsidP="00215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25682" w14:textId="77777777" w:rsidR="00215C88" w:rsidRPr="008863B9" w:rsidRDefault="00215C88" w:rsidP="00215C88">
            <w:pPr>
              <w:pStyle w:val="CRCoverPage"/>
              <w:spacing w:after="0"/>
              <w:ind w:left="100"/>
              <w:rPr>
                <w:noProof/>
                <w:sz w:val="8"/>
                <w:szCs w:val="8"/>
              </w:rPr>
            </w:pPr>
          </w:p>
        </w:tc>
      </w:tr>
      <w:tr w:rsidR="00215C88" w14:paraId="1F0BB0A6" w14:textId="77777777" w:rsidTr="00D057DC">
        <w:tc>
          <w:tcPr>
            <w:tcW w:w="2694" w:type="dxa"/>
            <w:gridSpan w:val="2"/>
            <w:tcBorders>
              <w:top w:val="single" w:sz="4" w:space="0" w:color="auto"/>
              <w:left w:val="single" w:sz="4" w:space="0" w:color="auto"/>
              <w:bottom w:val="single" w:sz="4" w:space="0" w:color="auto"/>
            </w:tcBorders>
          </w:tcPr>
          <w:p w14:paraId="68A6E4EB" w14:textId="77777777" w:rsidR="00215C88" w:rsidRDefault="00215C88" w:rsidP="00215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8FD56" w14:textId="77777777" w:rsidR="00215C88" w:rsidRDefault="00215C88" w:rsidP="00215C88">
            <w:pPr>
              <w:pStyle w:val="CRCoverPage"/>
              <w:spacing w:after="0"/>
              <w:ind w:left="100"/>
              <w:rPr>
                <w:noProof/>
              </w:rPr>
            </w:pPr>
          </w:p>
        </w:tc>
      </w:tr>
    </w:tbl>
    <w:p w14:paraId="1E849311" w14:textId="77777777" w:rsidR="00784B1C" w:rsidRDefault="00784B1C" w:rsidP="00784B1C">
      <w:pPr>
        <w:pStyle w:val="CRCoverPage"/>
        <w:spacing w:after="0"/>
        <w:rPr>
          <w:noProof/>
          <w:sz w:val="8"/>
          <w:szCs w:val="8"/>
        </w:rPr>
      </w:pPr>
    </w:p>
    <w:p w14:paraId="5F0AC6F2" w14:textId="77777777" w:rsidR="001E41F3" w:rsidRDefault="001E41F3">
      <w:pPr>
        <w:pStyle w:val="CRCoverPage"/>
        <w:spacing w:after="0"/>
        <w:rPr>
          <w:noProof/>
          <w:sz w:val="8"/>
          <w:szCs w:val="8"/>
        </w:rPr>
      </w:pPr>
    </w:p>
    <w:p w14:paraId="5A559E8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EEFD1" w14:textId="77777777" w:rsidR="00446488" w:rsidRPr="00D83A7A" w:rsidRDefault="00446488" w:rsidP="00446488">
      <w:pPr>
        <w:pStyle w:val="Title"/>
        <w:jc w:val="left"/>
        <w:rPr>
          <w:rStyle w:val="Emphasis"/>
          <w:rFonts w:ascii="Arial" w:hAnsi="Arial" w:cs="Arial"/>
          <w:i w:val="0"/>
          <w:lang w:eastAsia="en-GB"/>
        </w:rPr>
      </w:pPr>
      <w:bookmarkStart w:id="1" w:name="_Toc152866812"/>
      <w:r w:rsidRPr="00D83A7A">
        <w:rPr>
          <w:rStyle w:val="Emphasis"/>
          <w:rFonts w:ascii="Arial" w:hAnsi="Arial" w:cs="Arial"/>
          <w:i w:val="0"/>
        </w:rPr>
        <w:lastRenderedPageBreak/>
        <w:t>Table of Contents</w:t>
      </w:r>
      <w:bookmarkEnd w:id="1"/>
    </w:p>
    <w:p w14:paraId="4F32F1CD" w14:textId="77777777" w:rsidR="005E1DB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E1DB1" w:rsidRPr="0044586D">
        <w:rPr>
          <w:rFonts w:ascii="Arial" w:hAnsi="Arial" w:cs="Arial"/>
          <w:iCs/>
        </w:rPr>
        <w:t>Table of Contents</w:t>
      </w:r>
      <w:r w:rsidR="005E1DB1">
        <w:tab/>
      </w:r>
      <w:r w:rsidR="005E1DB1">
        <w:fldChar w:fldCharType="begin"/>
      </w:r>
      <w:r w:rsidR="005E1DB1">
        <w:instrText xml:space="preserve"> PAGEREF _Toc152866812 \h </w:instrText>
      </w:r>
      <w:r w:rsidR="005E1DB1">
        <w:fldChar w:fldCharType="separate"/>
      </w:r>
      <w:r w:rsidR="005E1DB1">
        <w:t>2</w:t>
      </w:r>
      <w:r w:rsidR="005E1DB1">
        <w:fldChar w:fldCharType="end"/>
      </w:r>
    </w:p>
    <w:p w14:paraId="70732D3F" w14:textId="77777777" w:rsidR="005E1DB1" w:rsidRDefault="005E1DB1">
      <w:pPr>
        <w:pStyle w:val="TOC1"/>
        <w:rPr>
          <w:rFonts w:asciiTheme="minorHAnsi" w:eastAsiaTheme="minorEastAsia" w:hAnsiTheme="minorHAnsi" w:cstheme="minorBidi"/>
          <w:szCs w:val="22"/>
          <w:lang w:eastAsia="en-GB"/>
        </w:rPr>
      </w:pPr>
      <w:r w:rsidRPr="0044586D">
        <w:rPr>
          <w:rFonts w:cs="Arial"/>
          <w:b/>
        </w:rPr>
        <w:t>1</w:t>
      </w:r>
      <w:r>
        <w:rPr>
          <w:rFonts w:asciiTheme="minorHAnsi" w:eastAsiaTheme="minorEastAsia" w:hAnsiTheme="minorHAnsi" w:cstheme="minorBidi"/>
          <w:szCs w:val="22"/>
          <w:lang w:eastAsia="en-GB"/>
        </w:rPr>
        <w:tab/>
      </w:r>
      <w:r w:rsidRPr="0044586D">
        <w:rPr>
          <w:rFonts w:cs="Arial"/>
          <w:b/>
        </w:rPr>
        <w:t>Overview</w:t>
      </w:r>
      <w:r>
        <w:tab/>
      </w:r>
      <w:r>
        <w:fldChar w:fldCharType="begin"/>
      </w:r>
      <w:r>
        <w:instrText xml:space="preserve"> PAGEREF _Toc152866813 \h </w:instrText>
      </w:r>
      <w:r>
        <w:fldChar w:fldCharType="separate"/>
      </w:r>
      <w:r>
        <w:t>3</w:t>
      </w:r>
      <w:r>
        <w:fldChar w:fldCharType="end"/>
      </w:r>
    </w:p>
    <w:p w14:paraId="0D9BB9AF" w14:textId="77777777" w:rsidR="005E1DB1" w:rsidRDefault="005E1DB1">
      <w:pPr>
        <w:pStyle w:val="TOC2"/>
        <w:rPr>
          <w:rFonts w:asciiTheme="minorHAnsi" w:eastAsiaTheme="minorEastAsia" w:hAnsiTheme="minorHAnsi" w:cstheme="minorBidi"/>
          <w:sz w:val="22"/>
          <w:szCs w:val="22"/>
          <w:lang w:eastAsia="en-GB"/>
        </w:rPr>
      </w:pPr>
      <w:r w:rsidRPr="0044586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_Toc152866814 \h </w:instrText>
      </w:r>
      <w:r>
        <w:fldChar w:fldCharType="separate"/>
      </w:r>
      <w:r>
        <w:t>3</w:t>
      </w:r>
      <w:r>
        <w:fldChar w:fldCharType="end"/>
      </w:r>
    </w:p>
    <w:p w14:paraId="2A2F225A" w14:textId="77777777" w:rsidR="005E1DB1" w:rsidRDefault="005E1DB1">
      <w:pPr>
        <w:pStyle w:val="TOC1"/>
        <w:rPr>
          <w:rFonts w:asciiTheme="minorHAnsi" w:eastAsiaTheme="minorEastAsia" w:hAnsiTheme="minorHAnsi" w:cstheme="minorBidi"/>
          <w:szCs w:val="22"/>
          <w:lang w:eastAsia="en-GB"/>
        </w:rPr>
      </w:pPr>
      <w:r w:rsidRPr="0044586D">
        <w:rPr>
          <w:rFonts w:cs="Arial"/>
          <w:b/>
        </w:rPr>
        <w:t>2</w:t>
      </w:r>
      <w:r>
        <w:rPr>
          <w:rFonts w:asciiTheme="minorHAnsi" w:eastAsiaTheme="minorEastAsia" w:hAnsiTheme="minorHAnsi" w:cstheme="minorBidi"/>
          <w:szCs w:val="22"/>
          <w:lang w:eastAsia="en-GB"/>
        </w:rPr>
        <w:tab/>
      </w:r>
      <w:r w:rsidRPr="0044586D">
        <w:rPr>
          <w:rFonts w:cs="Arial"/>
          <w:b/>
        </w:rPr>
        <w:t>Corrections required to test case 11.7.3</w:t>
      </w:r>
      <w:r>
        <w:tab/>
      </w:r>
      <w:r>
        <w:fldChar w:fldCharType="begin"/>
      </w:r>
      <w:r>
        <w:instrText xml:space="preserve"> PAGEREF _Toc152866815 \h </w:instrText>
      </w:r>
      <w:r>
        <w:fldChar w:fldCharType="separate"/>
      </w:r>
      <w:r>
        <w:t>4</w:t>
      </w:r>
      <w:r>
        <w:fldChar w:fldCharType="end"/>
      </w:r>
    </w:p>
    <w:p w14:paraId="6D459DE0"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2.1</w:t>
      </w:r>
      <w:r>
        <w:rPr>
          <w:rFonts w:asciiTheme="minorHAnsi" w:eastAsiaTheme="minorEastAsia" w:hAnsiTheme="minorHAnsi" w:cstheme="minorBidi"/>
          <w:sz w:val="22"/>
          <w:szCs w:val="22"/>
          <w:lang w:eastAsia="en-GB"/>
        </w:rPr>
        <w:tab/>
      </w:r>
      <w:r w:rsidRPr="0044586D">
        <w:rPr>
          <w:rFonts w:cs="Arial"/>
          <w:b/>
          <w:color w:val="000000"/>
          <w:lang w:eastAsia="en-GB"/>
        </w:rPr>
        <w:t>f_TC_11_7_3_NR5GC</w:t>
      </w:r>
      <w:r>
        <w:tab/>
      </w:r>
      <w:r>
        <w:fldChar w:fldCharType="begin"/>
      </w:r>
      <w:r>
        <w:instrText xml:space="preserve"> PAGEREF _Toc152866816 \h </w:instrText>
      </w:r>
      <w:r>
        <w:fldChar w:fldCharType="separate"/>
      </w:r>
      <w:r>
        <w:t>4</w:t>
      </w:r>
      <w:r>
        <w:fldChar w:fldCharType="end"/>
      </w:r>
    </w:p>
    <w:p w14:paraId="22C689A5"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2.2</w:t>
      </w:r>
      <w:r>
        <w:rPr>
          <w:rFonts w:asciiTheme="minorHAnsi" w:eastAsiaTheme="minorEastAsia" w:hAnsiTheme="minorHAnsi" w:cstheme="minorBidi"/>
          <w:sz w:val="22"/>
          <w:szCs w:val="22"/>
          <w:lang w:eastAsia="en-GB"/>
        </w:rPr>
        <w:tab/>
      </w:r>
      <w:r w:rsidRPr="0044586D">
        <w:rPr>
          <w:b/>
        </w:rPr>
        <w:t>f_TC_11_7_3_NR5GC_TestBody</w:t>
      </w:r>
      <w:r>
        <w:tab/>
      </w:r>
      <w:r>
        <w:fldChar w:fldCharType="begin"/>
      </w:r>
      <w:r>
        <w:instrText xml:space="preserve"> PAGEREF _Toc152866817 \h </w:instrText>
      </w:r>
      <w:r>
        <w:fldChar w:fldCharType="separate"/>
      </w:r>
      <w:r>
        <w:t>6</w:t>
      </w:r>
      <w:r>
        <w:fldChar w:fldCharType="end"/>
      </w:r>
    </w:p>
    <w:p w14:paraId="359B4EBE"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2.3</w:t>
      </w:r>
      <w:r>
        <w:rPr>
          <w:rFonts w:asciiTheme="minorHAnsi" w:eastAsiaTheme="minorEastAsia" w:hAnsiTheme="minorHAnsi" w:cstheme="minorBidi"/>
          <w:sz w:val="22"/>
          <w:szCs w:val="22"/>
          <w:lang w:eastAsia="en-GB"/>
        </w:rPr>
        <w:tab/>
      </w:r>
      <w:r w:rsidRPr="0044586D">
        <w:rPr>
          <w:b/>
        </w:rPr>
        <w:t>f_GetTestcaseAttrib_EarlyContentionResolution</w:t>
      </w:r>
      <w:r>
        <w:tab/>
      </w:r>
      <w:r>
        <w:fldChar w:fldCharType="begin"/>
      </w:r>
      <w:r>
        <w:instrText xml:space="preserve"> PAGEREF _Toc152866818 \h </w:instrText>
      </w:r>
      <w:r>
        <w:fldChar w:fldCharType="separate"/>
      </w:r>
      <w:r>
        <w:t>12</w:t>
      </w:r>
      <w:r>
        <w:fldChar w:fldCharType="end"/>
      </w:r>
    </w:p>
    <w:p w14:paraId="222893A9"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2.4</w:t>
      </w:r>
      <w:r>
        <w:rPr>
          <w:rFonts w:asciiTheme="minorHAnsi" w:eastAsiaTheme="minorEastAsia" w:hAnsiTheme="minorHAnsi" w:cstheme="minorBidi"/>
          <w:sz w:val="22"/>
          <w:szCs w:val="22"/>
          <w:lang w:eastAsia="en-GB"/>
        </w:rPr>
        <w:tab/>
      </w:r>
      <w:r w:rsidRPr="0044586D">
        <w:rPr>
          <w:b/>
        </w:rPr>
        <w:t>f_NR_CellInfo_Set_SIB1_eDRX_AllowedIdle</w:t>
      </w:r>
      <w:r>
        <w:tab/>
      </w:r>
      <w:r>
        <w:fldChar w:fldCharType="begin"/>
      </w:r>
      <w:r>
        <w:instrText xml:space="preserve"> PAGEREF _Toc152866819 \h </w:instrText>
      </w:r>
      <w:r>
        <w:fldChar w:fldCharType="separate"/>
      </w:r>
      <w:r>
        <w:t>13</w:t>
      </w:r>
      <w:r>
        <w:fldChar w:fldCharType="end"/>
      </w:r>
    </w:p>
    <w:p w14:paraId="09B57C8F"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2.5</w:t>
      </w:r>
      <w:r>
        <w:rPr>
          <w:rFonts w:asciiTheme="minorHAnsi" w:eastAsiaTheme="minorEastAsia" w:hAnsiTheme="minorHAnsi" w:cstheme="minorBidi"/>
          <w:sz w:val="22"/>
          <w:szCs w:val="22"/>
          <w:lang w:eastAsia="en-GB"/>
        </w:rPr>
        <w:tab/>
      </w:r>
      <w:r w:rsidRPr="0044586D">
        <w:rPr>
          <w:b/>
        </w:rPr>
        <w:t>f_NR_CellInfo_Set_SIB1_eDRX_AllowedInactive</w:t>
      </w:r>
      <w:r>
        <w:tab/>
      </w:r>
      <w:r>
        <w:fldChar w:fldCharType="begin"/>
      </w:r>
      <w:r>
        <w:instrText xml:space="preserve"> PAGEREF _Toc152866820 \h </w:instrText>
      </w:r>
      <w:r>
        <w:fldChar w:fldCharType="separate"/>
      </w:r>
      <w:r>
        <w:t>15</w:t>
      </w:r>
      <w:r>
        <w:fldChar w:fldCharType="end"/>
      </w:r>
    </w:p>
    <w:p w14:paraId="12783C57"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2.6</w:t>
      </w:r>
      <w:r>
        <w:rPr>
          <w:rFonts w:asciiTheme="minorHAnsi" w:eastAsiaTheme="minorEastAsia" w:hAnsiTheme="minorHAnsi" w:cstheme="minorBidi"/>
          <w:sz w:val="22"/>
          <w:szCs w:val="22"/>
          <w:lang w:eastAsia="en-GB"/>
        </w:rPr>
        <w:tab/>
      </w:r>
      <w:r w:rsidRPr="0044586D">
        <w:rPr>
          <w:b/>
        </w:rPr>
        <w:t>cs_NG_NAS_EDRXParams</w:t>
      </w:r>
      <w:r>
        <w:tab/>
      </w:r>
      <w:r>
        <w:fldChar w:fldCharType="begin"/>
      </w:r>
      <w:r>
        <w:instrText xml:space="preserve"> PAGEREF _Toc152866821 \h </w:instrText>
      </w:r>
      <w:r>
        <w:fldChar w:fldCharType="separate"/>
      </w:r>
      <w:r>
        <w:t>16</w:t>
      </w:r>
      <w:r>
        <w:fldChar w:fldCharType="end"/>
      </w:r>
    </w:p>
    <w:p w14:paraId="29AF8689" w14:textId="77777777" w:rsidR="005E1DB1" w:rsidRDefault="005E1DB1">
      <w:pPr>
        <w:pStyle w:val="TOC1"/>
        <w:rPr>
          <w:rFonts w:asciiTheme="minorHAnsi" w:eastAsiaTheme="minorEastAsia" w:hAnsiTheme="minorHAnsi" w:cstheme="minorBidi"/>
          <w:szCs w:val="22"/>
          <w:lang w:eastAsia="en-GB"/>
        </w:rPr>
      </w:pPr>
      <w:r w:rsidRPr="0044586D">
        <w:rPr>
          <w:rFonts w:cs="Arial"/>
          <w:b/>
        </w:rPr>
        <w:t>3</w:t>
      </w:r>
      <w:r>
        <w:rPr>
          <w:rFonts w:asciiTheme="minorHAnsi" w:eastAsiaTheme="minorEastAsia" w:hAnsiTheme="minorHAnsi" w:cstheme="minorBidi"/>
          <w:szCs w:val="22"/>
          <w:lang w:eastAsia="en-GB"/>
        </w:rPr>
        <w:tab/>
      </w:r>
      <w:r w:rsidRPr="0044586D">
        <w:rPr>
          <w:rFonts w:cs="Arial"/>
          <w:b/>
        </w:rPr>
        <w:t>Branches executed</w:t>
      </w:r>
      <w:r>
        <w:tab/>
      </w:r>
      <w:r>
        <w:fldChar w:fldCharType="begin"/>
      </w:r>
      <w:r>
        <w:instrText xml:space="preserve"> PAGEREF _Toc152866822 \h </w:instrText>
      </w:r>
      <w:r>
        <w:fldChar w:fldCharType="separate"/>
      </w:r>
      <w:r>
        <w:t>18</w:t>
      </w:r>
      <w:r>
        <w:fldChar w:fldCharType="end"/>
      </w:r>
    </w:p>
    <w:p w14:paraId="4DC900B3" w14:textId="77777777" w:rsidR="005E1DB1" w:rsidRDefault="005E1DB1">
      <w:pPr>
        <w:pStyle w:val="TOC1"/>
        <w:rPr>
          <w:rFonts w:asciiTheme="minorHAnsi" w:eastAsiaTheme="minorEastAsia" w:hAnsiTheme="minorHAnsi" w:cstheme="minorBidi"/>
          <w:szCs w:val="22"/>
          <w:lang w:eastAsia="en-GB"/>
        </w:rPr>
      </w:pPr>
      <w:r w:rsidRPr="0044586D">
        <w:rPr>
          <w:rFonts w:cs="Arial"/>
          <w:b/>
        </w:rPr>
        <w:t>4</w:t>
      </w:r>
      <w:r>
        <w:rPr>
          <w:rFonts w:asciiTheme="minorHAnsi" w:eastAsiaTheme="minorEastAsia" w:hAnsiTheme="minorHAnsi" w:cstheme="minorBidi"/>
          <w:szCs w:val="22"/>
          <w:lang w:eastAsia="en-GB"/>
        </w:rPr>
        <w:tab/>
      </w:r>
      <w:r w:rsidRPr="0044586D">
        <w:rPr>
          <w:rFonts w:cs="Arial"/>
          <w:b/>
        </w:rPr>
        <w:t>Execution Log Files</w:t>
      </w:r>
      <w:r>
        <w:tab/>
      </w:r>
      <w:r>
        <w:fldChar w:fldCharType="begin"/>
      </w:r>
      <w:r>
        <w:instrText xml:space="preserve"> PAGEREF _Toc152866823 \h </w:instrText>
      </w:r>
      <w:r>
        <w:fldChar w:fldCharType="separate"/>
      </w:r>
      <w:r>
        <w:t>18</w:t>
      </w:r>
      <w:r>
        <w:fldChar w:fldCharType="end"/>
      </w:r>
    </w:p>
    <w:p w14:paraId="332C9F15"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rPr>
        <w:t>4.1</w:t>
      </w:r>
      <w:r>
        <w:rPr>
          <w:rFonts w:asciiTheme="minorHAnsi" w:eastAsiaTheme="minorEastAsia" w:hAnsiTheme="minorHAnsi" w:cstheme="minorBidi"/>
          <w:sz w:val="22"/>
          <w:szCs w:val="22"/>
          <w:lang w:eastAsia="en-GB"/>
        </w:rPr>
        <w:tab/>
      </w:r>
      <w:r w:rsidRPr="0044586D">
        <w:rPr>
          <w:lang w:val="en-US"/>
        </w:rPr>
        <w:t>Hisilicon Balong 5000</w:t>
      </w:r>
      <w:r>
        <w:tab/>
      </w:r>
      <w:r>
        <w:fldChar w:fldCharType="begin"/>
      </w:r>
      <w:r>
        <w:instrText xml:space="preserve"> PAGEREF _Toc152866824 \h </w:instrText>
      </w:r>
      <w:r>
        <w:fldChar w:fldCharType="separate"/>
      </w:r>
      <w:r>
        <w:t>18</w:t>
      </w:r>
      <w:r>
        <w:fldChar w:fldCharType="end"/>
      </w:r>
    </w:p>
    <w:p w14:paraId="51DFAA1E" w14:textId="77777777" w:rsidR="005E1DB1" w:rsidRDefault="005E1DB1">
      <w:pPr>
        <w:pStyle w:val="TOC1"/>
        <w:rPr>
          <w:rFonts w:asciiTheme="minorHAnsi" w:eastAsiaTheme="minorEastAsia" w:hAnsiTheme="minorHAnsi" w:cstheme="minorBidi"/>
          <w:szCs w:val="22"/>
          <w:lang w:eastAsia="en-GB"/>
        </w:rPr>
      </w:pPr>
      <w:r w:rsidRPr="0044586D">
        <w:rPr>
          <w:rFonts w:cs="Arial"/>
          <w:b/>
        </w:rPr>
        <w:t>5</w:t>
      </w:r>
      <w:r>
        <w:rPr>
          <w:rFonts w:asciiTheme="minorHAnsi" w:eastAsiaTheme="minorEastAsia" w:hAnsiTheme="minorHAnsi" w:cstheme="minorBidi"/>
          <w:szCs w:val="22"/>
          <w:lang w:eastAsia="en-GB"/>
        </w:rPr>
        <w:tab/>
      </w:r>
      <w:r w:rsidRPr="0044586D">
        <w:rPr>
          <w:rFonts w:cs="Arial"/>
          <w:b/>
        </w:rPr>
        <w:t>References</w:t>
      </w:r>
      <w:r>
        <w:tab/>
      </w:r>
      <w:r>
        <w:fldChar w:fldCharType="begin"/>
      </w:r>
      <w:r>
        <w:instrText xml:space="preserve"> PAGEREF _Toc152866825 \h </w:instrText>
      </w:r>
      <w:r>
        <w:fldChar w:fldCharType="separate"/>
      </w:r>
      <w:r>
        <w:t>18</w:t>
      </w:r>
      <w:r>
        <w:fldChar w:fldCharType="end"/>
      </w:r>
    </w:p>
    <w:p w14:paraId="0C8E114D" w14:textId="77777777" w:rsidR="00446488" w:rsidRDefault="00446488" w:rsidP="00446488">
      <w:pPr>
        <w:rPr>
          <w:b/>
          <w:sz w:val="24"/>
          <w:lang w:eastAsia="ja-JP"/>
        </w:rPr>
      </w:pPr>
      <w:r>
        <w:rPr>
          <w:rFonts w:cs="Arial"/>
          <w:noProof/>
        </w:rPr>
        <w:fldChar w:fldCharType="end"/>
      </w:r>
      <w:r>
        <w:rPr>
          <w:lang w:val="pt-BR"/>
        </w:rPr>
        <w:br w:type="page"/>
      </w:r>
    </w:p>
    <w:p w14:paraId="413A66A1" w14:textId="77777777" w:rsidR="00446488" w:rsidRPr="00E24250" w:rsidRDefault="00446488" w:rsidP="00E24250">
      <w:pPr>
        <w:pStyle w:val="Heading1"/>
        <w:numPr>
          <w:ilvl w:val="0"/>
          <w:numId w:val="2"/>
        </w:numPr>
        <w:autoSpaceDN w:val="0"/>
        <w:rPr>
          <w:rFonts w:cs="Arial"/>
          <w:b/>
        </w:rPr>
      </w:pPr>
      <w:bookmarkStart w:id="2" w:name="_Toc122434485"/>
      <w:bookmarkStart w:id="3" w:name="_Toc152866813"/>
      <w:r w:rsidRPr="00E24250">
        <w:rPr>
          <w:rFonts w:cs="Arial"/>
          <w:b/>
        </w:rPr>
        <w:lastRenderedPageBreak/>
        <w:t>Overview</w:t>
      </w:r>
      <w:bookmarkEnd w:id="2"/>
      <w:bookmarkEnd w:id="3"/>
    </w:p>
    <w:p w14:paraId="787FF60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w:t>
      </w:r>
      <w:r w:rsidR="005E1E05">
        <w:rPr>
          <w:rFonts w:cs="Arial"/>
        </w:rPr>
        <w:t>7.3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14:paraId="600EEFB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8102DA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FB45381"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23F47506"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43A3600"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2866814"/>
      <w:r w:rsidRPr="00E24250">
        <w:rPr>
          <w:sz w:val="28"/>
          <w:szCs w:val="28"/>
        </w:rPr>
        <w:t>Verification Test Summary</w:t>
      </w:r>
      <w:bookmarkEnd w:id="4"/>
      <w:r w:rsidRPr="00E24250">
        <w:rPr>
          <w:sz w:val="28"/>
          <w:szCs w:val="28"/>
        </w:rPr>
        <w:t xml:space="preserve"> </w:t>
      </w:r>
    </w:p>
    <w:p w14:paraId="7836A17F"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w:t>
      </w:r>
      <w:r w:rsidR="005E1E05">
        <w:rPr>
          <w:rFonts w:cs="Arial"/>
          <w:b/>
          <w:lang w:eastAsia="ja-JP"/>
        </w:rPr>
        <w:t>7.3</w:t>
      </w:r>
      <w:r w:rsidR="009020A7">
        <w:rPr>
          <w:rFonts w:cs="Arial"/>
          <w:b/>
          <w:lang w:eastAsia="ja-JP"/>
        </w:rPr>
        <w:t>.</w:t>
      </w:r>
      <w:r w:rsidR="00A54DBC" w:rsidRPr="00A54DBC">
        <w:rPr>
          <w:rFonts w:cs="Arial"/>
          <w:b/>
          <w:lang w:eastAsia="ja-JP"/>
        </w:rPr>
        <w:t>NR5GC</w:t>
      </w:r>
    </w:p>
    <w:p w14:paraId="62DE7CF2"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14:paraId="0C6C3AD7"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F1A054D"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14:paraId="144A217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AF34299" w14:textId="77777777" w:rsidR="00435419" w:rsidRDefault="00435419">
      <w:pPr>
        <w:spacing w:after="0"/>
      </w:pPr>
      <w:r>
        <w:br w:type="page"/>
      </w:r>
    </w:p>
    <w:p w14:paraId="614EDC65" w14:textId="77777777" w:rsidR="00446488" w:rsidRDefault="00446488" w:rsidP="00446488"/>
    <w:p w14:paraId="2969EF6D"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2866815"/>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w:t>
      </w:r>
      <w:r w:rsidR="005E1E05">
        <w:rPr>
          <w:rFonts w:cs="Arial"/>
          <w:b/>
        </w:rPr>
        <w:t>7.3</w:t>
      </w:r>
      <w:bookmarkEnd w:id="8"/>
    </w:p>
    <w:p w14:paraId="6012EF2E" w14:textId="77777777" w:rsidR="006D2480" w:rsidRDefault="00E73BD1"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52866816"/>
      <w:bookmarkStart w:id="10" w:name="_Toc122434493"/>
      <w:bookmarkStart w:id="11" w:name="_Toc295288970"/>
      <w:bookmarkStart w:id="12" w:name="_Toc325725665"/>
      <w:r w:rsidRPr="00E73BD1">
        <w:rPr>
          <w:rFonts w:cs="Arial"/>
          <w:b/>
          <w:color w:val="000000"/>
          <w:lang w:eastAsia="en-GB"/>
        </w:rPr>
        <w:t>f_TC_11_7_3_NR5GC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032743AE"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16E9598"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A6DD8EA" w14:textId="77777777" w:rsidR="006D2480" w:rsidRPr="00CC39F9" w:rsidRDefault="0096187D" w:rsidP="0017627A">
            <w:pPr>
              <w:rPr>
                <w:rFonts w:ascii="Arial" w:hAnsi="Arial" w:cs="Arial"/>
                <w:lang w:eastAsia="en-GB"/>
              </w:rPr>
            </w:pPr>
            <w:r w:rsidRPr="0096187D">
              <w:rPr>
                <w:rFonts w:ascii="Arial" w:hAnsi="Arial" w:cs="Arial"/>
                <w:lang w:eastAsia="en-GB"/>
              </w:rPr>
              <w:t>f_TC_11_7_3_NR5GC</w:t>
            </w:r>
          </w:p>
        </w:tc>
      </w:tr>
      <w:tr w:rsidR="006D2480" w14:paraId="47225A42"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145C264E"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364BBE" w14:textId="77777777" w:rsidR="0044478A" w:rsidRDefault="00104911" w:rsidP="00104911">
            <w:pPr>
              <w:pStyle w:val="CRCoverPage"/>
              <w:spacing w:after="0"/>
              <w:rPr>
                <w:noProof/>
                <w:lang w:eastAsia="zh-CN"/>
              </w:rPr>
            </w:pPr>
            <w:r>
              <w:rPr>
                <w:noProof/>
                <w:lang w:eastAsia="zh-CN"/>
              </w:rPr>
              <w:t xml:space="preserve">In the current TTCN implementation </w:t>
            </w:r>
            <w:r w:rsidR="0044478A">
              <w:rPr>
                <w:noProof/>
                <w:lang w:eastAsia="zh-CN"/>
              </w:rPr>
              <w:t xml:space="preserve">of this function, in SIB1 the IE </w:t>
            </w:r>
            <w:r w:rsidR="0044478A" w:rsidRPr="0044478A">
              <w:rPr>
                <w:noProof/>
                <w:lang w:eastAsia="zh-CN"/>
              </w:rPr>
              <w:t>eDRX_AllowedInactive_r17</w:t>
            </w:r>
            <w:r w:rsidR="0044478A">
              <w:rPr>
                <w:noProof/>
                <w:lang w:eastAsia="zh-CN"/>
              </w:rPr>
              <w:t xml:space="preserve"> is not set to TRUE.</w:t>
            </w:r>
          </w:p>
          <w:p w14:paraId="7404747D" w14:textId="77777777" w:rsidR="0044478A" w:rsidRDefault="0044478A" w:rsidP="00104911">
            <w:pPr>
              <w:pStyle w:val="CRCoverPage"/>
              <w:spacing w:after="0"/>
              <w:rPr>
                <w:noProof/>
                <w:lang w:eastAsia="zh-CN"/>
              </w:rPr>
            </w:pPr>
            <w:r>
              <w:rPr>
                <w:noProof/>
                <w:lang w:eastAsia="zh-CN"/>
              </w:rPr>
              <w:t xml:space="preserve">This can cause issues after 17, when the UE is in RRC_INACTIVE state and is paged. </w:t>
            </w:r>
          </w:p>
          <w:p w14:paraId="69F5CFA7" w14:textId="77777777" w:rsidR="0044478A" w:rsidRDefault="0044478A" w:rsidP="00104911">
            <w:pPr>
              <w:pStyle w:val="CRCoverPage"/>
              <w:spacing w:after="0"/>
              <w:rPr>
                <w:noProof/>
                <w:lang w:eastAsia="zh-CN"/>
              </w:rPr>
            </w:pPr>
            <w:r>
              <w:rPr>
                <w:noProof/>
                <w:lang w:eastAsia="zh-CN"/>
              </w:rPr>
              <w:t>This needs to be adressed. A Prose CR will be raised for this.</w:t>
            </w:r>
          </w:p>
          <w:p w14:paraId="162C1768" w14:textId="77777777" w:rsidR="0044478A" w:rsidRDefault="0044478A" w:rsidP="00104911">
            <w:pPr>
              <w:pStyle w:val="CRCoverPage"/>
              <w:spacing w:after="0"/>
              <w:rPr>
                <w:noProof/>
                <w:lang w:eastAsia="zh-CN"/>
              </w:rPr>
            </w:pPr>
            <w:r>
              <w:rPr>
                <w:noProof/>
                <w:lang w:eastAsia="zh-CN"/>
              </w:rPr>
              <w:t xml:space="preserve">Also because of the changes in function </w:t>
            </w:r>
            <w:r w:rsidRPr="0044478A">
              <w:rPr>
                <w:noProof/>
                <w:lang w:eastAsia="zh-CN"/>
              </w:rPr>
              <w:t>f_TC_11_7_3_NR5GC_TestBody</w:t>
            </w:r>
            <w:r>
              <w:rPr>
                <w:noProof/>
                <w:lang w:eastAsia="zh-CN"/>
              </w:rPr>
              <w:t xml:space="preserve"> (listed in this document later) the postamble should happen in  </w:t>
            </w:r>
            <w:r w:rsidRPr="0044478A">
              <w:rPr>
                <w:noProof/>
                <w:lang w:eastAsia="zh-CN"/>
              </w:rPr>
              <w:t>STATE_CONNECTED_3A</w:t>
            </w:r>
            <w:r>
              <w:rPr>
                <w:noProof/>
                <w:lang w:eastAsia="zh-CN"/>
              </w:rPr>
              <w:t>.</w:t>
            </w:r>
          </w:p>
          <w:p w14:paraId="348AAD2D" w14:textId="77777777" w:rsidR="0056586F" w:rsidRPr="000B2C15" w:rsidRDefault="0044478A" w:rsidP="00104911">
            <w:pPr>
              <w:pStyle w:val="CRCoverPage"/>
              <w:spacing w:after="0"/>
              <w:rPr>
                <w:noProof/>
                <w:lang w:eastAsia="zh-CN"/>
              </w:rPr>
            </w:pPr>
            <w:r>
              <w:rPr>
                <w:noProof/>
                <w:lang w:eastAsia="zh-CN"/>
              </w:rPr>
              <w:t>This alo needs to be changed.</w:t>
            </w:r>
          </w:p>
        </w:tc>
      </w:tr>
      <w:tr w:rsidR="006D2480" w14:paraId="60BB97F9"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BED77B0"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0154905" w14:textId="77777777" w:rsidR="00104911" w:rsidRDefault="00DF5321" w:rsidP="00104911">
            <w:pPr>
              <w:pStyle w:val="CRCoverPage"/>
              <w:spacing w:after="0"/>
              <w:rPr>
                <w:rFonts w:cs="Arial"/>
                <w:lang w:eastAsia="en-GB"/>
              </w:rPr>
            </w:pPr>
            <w:r>
              <w:rPr>
                <w:rFonts w:cs="Arial"/>
                <w:lang w:eastAsia="en-GB"/>
              </w:rPr>
              <w:t xml:space="preserve">Called </w:t>
            </w:r>
            <w:r w:rsidRPr="00DF5321">
              <w:rPr>
                <w:rFonts w:cs="Arial"/>
                <w:lang w:eastAsia="en-GB"/>
              </w:rPr>
              <w:t>f_NR_CellInfo_Set_SIB1_eDRX_AllowedInactive(nr_Cell1, true_);</w:t>
            </w:r>
            <w:r>
              <w:rPr>
                <w:rFonts w:cs="Arial"/>
                <w:lang w:eastAsia="en-GB"/>
              </w:rPr>
              <w:t xml:space="preserve"> in function </w:t>
            </w:r>
            <w:r w:rsidRPr="00DF5321">
              <w:rPr>
                <w:rFonts w:cs="Arial"/>
                <w:lang w:eastAsia="en-GB"/>
              </w:rPr>
              <w:t>f_TC_11_7_3_NR5GC</w:t>
            </w:r>
          </w:p>
          <w:p w14:paraId="3B9F137E" w14:textId="77777777" w:rsidR="00DF5321" w:rsidRPr="00DF5321" w:rsidRDefault="00DF5321" w:rsidP="00104911">
            <w:pPr>
              <w:pStyle w:val="CRCoverPage"/>
              <w:spacing w:after="0"/>
              <w:rPr>
                <w:rFonts w:cs="Arial"/>
                <w:lang w:eastAsia="en-GB"/>
              </w:rPr>
            </w:pPr>
            <w:r>
              <w:rPr>
                <w:rFonts w:cs="Arial"/>
                <w:lang w:eastAsia="en-GB"/>
              </w:rPr>
              <w:t xml:space="preserve">Called the function </w:t>
            </w:r>
            <w:r w:rsidRPr="00DF5321">
              <w:rPr>
                <w:rFonts w:cs="Arial"/>
                <w:lang w:eastAsia="en-GB"/>
              </w:rPr>
              <w:t>f_NR_Postamble(nr_Cell1, STATE_CONNECTED_3A );</w:t>
            </w:r>
            <w:r>
              <w:rPr>
                <w:rFonts w:cs="Arial"/>
                <w:lang w:eastAsia="en-GB"/>
              </w:rPr>
              <w:t xml:space="preserve"> instead of </w:t>
            </w:r>
            <w:r w:rsidRPr="00DF5321">
              <w:rPr>
                <w:rFonts w:cs="Arial"/>
                <w:lang w:eastAsia="en-GB"/>
              </w:rPr>
              <w:t>f_NR_Postamble(nr_Cell1,</w:t>
            </w:r>
            <w:r>
              <w:rPr>
                <w:rFonts w:cs="Arial"/>
                <w:lang w:eastAsia="en-GB"/>
              </w:rPr>
              <w:t xml:space="preserve"> </w:t>
            </w:r>
            <w:r w:rsidRPr="00DF5321">
              <w:rPr>
                <w:rFonts w:cs="Arial"/>
                <w:lang w:eastAsia="en-GB"/>
              </w:rPr>
              <w:t>STATE_IDLE_1A);</w:t>
            </w:r>
          </w:p>
        </w:tc>
      </w:tr>
      <w:tr w:rsidR="006D2480" w14:paraId="5FF493DF"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7C20513"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94966AC" w14:textId="77777777" w:rsidR="006D2480" w:rsidRPr="00CC39F9" w:rsidRDefault="001579E9" w:rsidP="0017627A">
            <w:pPr>
              <w:spacing w:after="0"/>
              <w:rPr>
                <w:rFonts w:ascii="Arial" w:hAnsi="Arial" w:cs="Arial"/>
                <w:lang w:eastAsia="en-GB"/>
              </w:rPr>
            </w:pPr>
            <w:r>
              <w:rPr>
                <w:rFonts w:ascii="Arial" w:hAnsi="Arial" w:cs="Arial"/>
                <w:lang w:eastAsia="en-GB"/>
              </w:rPr>
              <w:t>UAC</w:t>
            </w:r>
            <w:r w:rsidR="0044017E">
              <w:rPr>
                <w:rFonts w:ascii="Arial" w:hAnsi="Arial" w:cs="Arial"/>
                <w:lang w:eastAsia="en-GB"/>
              </w:rPr>
              <w:t>_NR5GC.ttcn</w:t>
            </w:r>
          </w:p>
        </w:tc>
      </w:tr>
      <w:tr w:rsidR="006D2480" w14:paraId="6453E3A5"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44D9C57A"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79AFA3" w14:textId="77777777" w:rsidR="006D2480" w:rsidRDefault="006D2480" w:rsidP="0017627A">
            <w:pPr>
              <w:rPr>
                <w:rFonts w:ascii="Arial" w:hAnsi="Arial"/>
                <w:highlight w:val="cyan"/>
                <w:lang w:eastAsia="zh-CN"/>
              </w:rPr>
            </w:pPr>
          </w:p>
        </w:tc>
      </w:tr>
    </w:tbl>
    <w:p w14:paraId="01510C48" w14:textId="77777777" w:rsidR="006D2480" w:rsidRDefault="006D2480" w:rsidP="006D2480">
      <w:pPr>
        <w:spacing w:after="0"/>
        <w:rPr>
          <w:rFonts w:ascii="Arial" w:hAnsi="Arial"/>
          <w:b/>
          <w:lang w:eastAsia="en-GB"/>
        </w:rPr>
      </w:pPr>
    </w:p>
    <w:p w14:paraId="1D50E9BE"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07BAF0EE" w14:textId="77777777" w:rsidTr="004A18BE">
        <w:tc>
          <w:tcPr>
            <w:tcW w:w="14317" w:type="dxa"/>
            <w:tcBorders>
              <w:top w:val="single" w:sz="4" w:space="0" w:color="auto"/>
              <w:left w:val="single" w:sz="4" w:space="0" w:color="auto"/>
              <w:bottom w:val="single" w:sz="4" w:space="0" w:color="auto"/>
              <w:right w:val="single" w:sz="4" w:space="0" w:color="auto"/>
            </w:tcBorders>
          </w:tcPr>
          <w:p w14:paraId="4423F1B8"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function f_TC_11_7_3_NR5GC() runs on NR5GC_PTC</w:t>
            </w:r>
          </w:p>
          <w:p w14:paraId="31FD0110"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eDRX / Inactive / CN-initiated paging / eDRX Allowed / Not Allowed</w:t>
            </w:r>
          </w:p>
          <w:p w14:paraId="521EA378" w14:textId="77777777" w:rsidR="000335E9" w:rsidRPr="000335E9" w:rsidRDefault="000335E9" w:rsidP="000335E9">
            <w:pPr>
              <w:spacing w:after="0"/>
              <w:rPr>
                <w:rFonts w:ascii="Arial" w:hAnsi="Arial"/>
                <w:color w:val="000000"/>
                <w:lang w:eastAsia="en-GB"/>
              </w:rPr>
            </w:pPr>
          </w:p>
          <w:p w14:paraId="7C721891"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f_NR5GC_Init(NR_1);</w:t>
            </w:r>
          </w:p>
          <w:p w14:paraId="40257B0C" w14:textId="77777777" w:rsidR="000335E9" w:rsidRPr="000335E9" w:rsidRDefault="000335E9" w:rsidP="000335E9">
            <w:pPr>
              <w:spacing w:after="0"/>
              <w:rPr>
                <w:rFonts w:ascii="Arial" w:hAnsi="Arial"/>
                <w:color w:val="000000"/>
                <w:lang w:eastAsia="en-GB"/>
              </w:rPr>
            </w:pPr>
          </w:p>
          <w:p w14:paraId="78EE454F"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//Table 11.7.3.3.3-1: SIB1</w:t>
            </w:r>
          </w:p>
          <w:p w14:paraId="67E5F29D"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f_NR_CellInfo_Set_SIB1_eDRX_AllowedIdle(nr_Cell1, true_);</w:t>
            </w:r>
          </w:p>
          <w:p w14:paraId="7B99683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f_NR_CellInfo_SetSIB1_hyperSFN_r17(nr_Cell1, '0000000000'B);</w:t>
            </w:r>
          </w:p>
          <w:p w14:paraId="4741125A" w14:textId="77777777" w:rsidR="000335E9" w:rsidRPr="000335E9" w:rsidRDefault="000335E9" w:rsidP="000335E9">
            <w:pPr>
              <w:spacing w:after="0"/>
              <w:rPr>
                <w:rFonts w:ascii="Arial" w:hAnsi="Arial"/>
                <w:color w:val="000000"/>
                <w:lang w:eastAsia="en-GB"/>
              </w:rPr>
            </w:pPr>
          </w:p>
          <w:p w14:paraId="2669DC0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Create and configure cell</w:t>
            </w:r>
          </w:p>
          <w:p w14:paraId="462B4133"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f_NR_CellConfig_Def(nr_Cell1);</w:t>
            </w:r>
          </w:p>
          <w:p w14:paraId="04712C01" w14:textId="77777777" w:rsidR="000335E9" w:rsidRPr="000335E9" w:rsidRDefault="000335E9" w:rsidP="000335E9">
            <w:pPr>
              <w:spacing w:after="0"/>
              <w:rPr>
                <w:rFonts w:ascii="Arial" w:hAnsi="Arial"/>
                <w:color w:val="000000"/>
                <w:lang w:eastAsia="en-GB"/>
              </w:rPr>
            </w:pPr>
          </w:p>
          <w:p w14:paraId="04B1DA1D"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supporting extended DRX.</w:t>
            </w:r>
          </w:p>
          <w:p w14:paraId="36094368"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lastRenderedPageBreak/>
              <w:t xml:space="preserve">    f_UT_SwitchOnUE(UT, false, CNF_REQUIRED);</w:t>
            </w:r>
          </w:p>
          <w:p w14:paraId="1C6BC17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f_UT_ConfigureEDRX(UT, true, -, CNF_REQUIRED);</w:t>
            </w:r>
          </w:p>
          <w:p w14:paraId="6CE93C5B"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f_UT_SwitchOffUE(UT, false, CNF_REQUIRED);</w:t>
            </w:r>
          </w:p>
          <w:p w14:paraId="4ABD5842" w14:textId="77777777" w:rsidR="000335E9" w:rsidRPr="000335E9" w:rsidRDefault="000335E9" w:rsidP="000335E9">
            <w:pPr>
              <w:spacing w:after="0"/>
              <w:rPr>
                <w:rFonts w:ascii="Arial" w:hAnsi="Arial"/>
                <w:color w:val="000000"/>
                <w:lang w:eastAsia="en-GB"/>
              </w:rPr>
            </w:pPr>
          </w:p>
          <w:p w14:paraId="5CEFB6B7"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is in state 0N-B according to TS 38.508-1 Table 4.4A.2-2.</w:t>
            </w:r>
          </w:p>
          <w:p w14:paraId="7341630B"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f_NR5GC_Preamble (nr_Cell1, STATE_OFF_0B);</w:t>
            </w:r>
          </w:p>
          <w:p w14:paraId="2E8191A9" w14:textId="77777777" w:rsidR="000335E9" w:rsidRPr="000335E9" w:rsidRDefault="000335E9" w:rsidP="000335E9">
            <w:pPr>
              <w:spacing w:after="0"/>
              <w:rPr>
                <w:rFonts w:ascii="Arial" w:hAnsi="Arial"/>
                <w:color w:val="000000"/>
                <w:lang w:eastAsia="en-GB"/>
              </w:rPr>
            </w:pPr>
          </w:p>
          <w:p w14:paraId="3BBDD331"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f_NR_TestBody_Set(true);</w:t>
            </w:r>
          </w:p>
          <w:p w14:paraId="7C5BCD9F"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f_TC_11_7_3_NR5GC_TestBody();</w:t>
            </w:r>
          </w:p>
          <w:p w14:paraId="68EC5042"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f_NR_TestBody_Set(false);</w:t>
            </w:r>
          </w:p>
          <w:p w14:paraId="4CCFEBC9" w14:textId="77777777" w:rsidR="000335E9" w:rsidRPr="000335E9" w:rsidRDefault="000335E9" w:rsidP="000335E9">
            <w:pPr>
              <w:spacing w:after="0"/>
              <w:rPr>
                <w:rFonts w:ascii="Arial" w:hAnsi="Arial"/>
                <w:color w:val="000000"/>
                <w:lang w:eastAsia="en-GB"/>
              </w:rPr>
            </w:pPr>
          </w:p>
          <w:p w14:paraId="5F9568D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Switch/Power off UE</w:t>
            </w:r>
          </w:p>
          <w:p w14:paraId="01E4E73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f_NR_Postamble(nr_Cell1, STATE_IDLE_1A);</w:t>
            </w:r>
          </w:p>
          <w:p w14:paraId="4587D9CA" w14:textId="77777777" w:rsidR="001C763C" w:rsidRPr="00104911" w:rsidRDefault="000335E9" w:rsidP="000335E9">
            <w:pPr>
              <w:spacing w:after="0"/>
              <w:rPr>
                <w:rFonts w:ascii="Arial" w:hAnsi="Arial"/>
                <w:color w:val="000000"/>
                <w:lang w:eastAsia="en-GB"/>
              </w:rPr>
            </w:pPr>
            <w:r w:rsidRPr="000335E9">
              <w:rPr>
                <w:rFonts w:ascii="Arial" w:hAnsi="Arial"/>
                <w:color w:val="000000"/>
                <w:lang w:eastAsia="en-GB"/>
              </w:rPr>
              <w:t xml:space="preserve">  } //end of f_TC_11_7_3_NR5GC</w:t>
            </w:r>
          </w:p>
        </w:tc>
      </w:tr>
    </w:tbl>
    <w:p w14:paraId="29B99D13" w14:textId="77777777" w:rsidR="006D2480" w:rsidRPr="00CD057D" w:rsidRDefault="006D2480" w:rsidP="006D2480">
      <w:pPr>
        <w:spacing w:after="0"/>
        <w:rPr>
          <w:rFonts w:ascii="Arial" w:hAnsi="Arial"/>
          <w:b/>
          <w:color w:val="000000"/>
          <w:lang w:eastAsia="en-GB"/>
        </w:rPr>
      </w:pPr>
    </w:p>
    <w:p w14:paraId="50CBA7BC"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0B3D4379" w14:textId="77777777" w:rsidTr="004D7E5C">
        <w:tc>
          <w:tcPr>
            <w:tcW w:w="14278" w:type="dxa"/>
          </w:tcPr>
          <w:p w14:paraId="2FEEBC3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function f_TC_11_7_3_NR5GC() runs on NR5GC_PTC</w:t>
            </w:r>
          </w:p>
          <w:p w14:paraId="74B7CA3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eDRX / Inactive / CN-initiated paging / eDRX Allowed / Not Allowed</w:t>
            </w:r>
          </w:p>
          <w:p w14:paraId="49D6B02C" w14:textId="77777777" w:rsidR="000335E9" w:rsidRPr="000335E9" w:rsidRDefault="000335E9" w:rsidP="000335E9">
            <w:pPr>
              <w:spacing w:after="0"/>
              <w:rPr>
                <w:rFonts w:ascii="Arial" w:hAnsi="Arial"/>
                <w:color w:val="000000"/>
                <w:lang w:eastAsia="en-GB"/>
              </w:rPr>
            </w:pPr>
          </w:p>
          <w:p w14:paraId="4C31675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f_NR5GC_Init(NR_1);</w:t>
            </w:r>
          </w:p>
          <w:p w14:paraId="1E5763C2" w14:textId="77777777" w:rsidR="000335E9" w:rsidRPr="000335E9" w:rsidRDefault="000335E9" w:rsidP="000335E9">
            <w:pPr>
              <w:spacing w:after="0"/>
              <w:rPr>
                <w:rFonts w:ascii="Arial" w:hAnsi="Arial"/>
                <w:color w:val="000000"/>
                <w:lang w:eastAsia="en-GB"/>
              </w:rPr>
            </w:pPr>
          </w:p>
          <w:p w14:paraId="199ABE7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//Table 11.7.3.3.3-1: SIB1</w:t>
            </w:r>
          </w:p>
          <w:p w14:paraId="60892BB9"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f_NR_CellInfo_Set_SIB1_eDRX_AllowedIdle(nr_Cell1, true_);</w:t>
            </w:r>
          </w:p>
          <w:p w14:paraId="095F5245"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r w:rsidRPr="000335E9">
              <w:rPr>
                <w:rFonts w:ascii="Arial" w:hAnsi="Arial"/>
                <w:color w:val="000000"/>
                <w:highlight w:val="green"/>
                <w:lang w:eastAsia="en-GB"/>
              </w:rPr>
              <w:t>f_NR_CellInfo_Set_SIB1_eDRX_AllowedInactive(nr_Cell1, true_); //WA#11_7_3</w:t>
            </w:r>
          </w:p>
          <w:p w14:paraId="28E3D06C"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f_NR_CellInfo_SetSIB1_hyperSFN_r17(nr_Cell1, '0000000000'B);</w:t>
            </w:r>
          </w:p>
          <w:p w14:paraId="46BF9148" w14:textId="77777777" w:rsidR="000335E9" w:rsidRPr="000335E9" w:rsidRDefault="000335E9" w:rsidP="000335E9">
            <w:pPr>
              <w:spacing w:after="0"/>
              <w:rPr>
                <w:rFonts w:ascii="Arial" w:hAnsi="Arial"/>
                <w:color w:val="000000"/>
                <w:lang w:eastAsia="en-GB"/>
              </w:rPr>
            </w:pPr>
          </w:p>
          <w:p w14:paraId="3E354D0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Create and configure cell</w:t>
            </w:r>
          </w:p>
          <w:p w14:paraId="1DD8BF2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f_NR_CellConfig_Def(nr_Cell1);</w:t>
            </w:r>
          </w:p>
          <w:p w14:paraId="1F2A7BE3" w14:textId="77777777" w:rsidR="000335E9" w:rsidRPr="000335E9" w:rsidRDefault="000335E9" w:rsidP="000335E9">
            <w:pPr>
              <w:spacing w:after="0"/>
              <w:rPr>
                <w:rFonts w:ascii="Arial" w:hAnsi="Arial"/>
                <w:color w:val="000000"/>
                <w:lang w:eastAsia="en-GB"/>
              </w:rPr>
            </w:pPr>
          </w:p>
          <w:p w14:paraId="3BDF6DD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supporting extended DRX.</w:t>
            </w:r>
          </w:p>
          <w:p w14:paraId="0585715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f_UT_SwitchOnUE(UT, false, CNF_REQUIRED);</w:t>
            </w:r>
          </w:p>
          <w:p w14:paraId="6B595B09"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f_UT_ConfigureEDRX(UT, true, -, CNF_REQUIRED);</w:t>
            </w:r>
          </w:p>
          <w:p w14:paraId="5E0658F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f_UT_SwitchOffUE(UT, false, CNF_REQUIRED);</w:t>
            </w:r>
          </w:p>
          <w:p w14:paraId="348FB666" w14:textId="77777777" w:rsidR="000335E9" w:rsidRPr="000335E9" w:rsidRDefault="000335E9" w:rsidP="000335E9">
            <w:pPr>
              <w:spacing w:after="0"/>
              <w:rPr>
                <w:rFonts w:ascii="Arial" w:hAnsi="Arial"/>
                <w:color w:val="000000"/>
                <w:lang w:eastAsia="en-GB"/>
              </w:rPr>
            </w:pPr>
          </w:p>
          <w:p w14:paraId="0855498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is in state 0N-B according to TS 38.508-1 Table 4.4A.2-2.</w:t>
            </w:r>
          </w:p>
          <w:p w14:paraId="4AF1F3F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f_NR5GC_Preamble (nr_Cell1, STATE_OFF_0B);</w:t>
            </w:r>
          </w:p>
          <w:p w14:paraId="3F2A231A" w14:textId="77777777" w:rsidR="000335E9" w:rsidRPr="000335E9" w:rsidRDefault="000335E9" w:rsidP="000335E9">
            <w:pPr>
              <w:spacing w:after="0"/>
              <w:rPr>
                <w:rFonts w:ascii="Arial" w:hAnsi="Arial"/>
                <w:color w:val="000000"/>
                <w:lang w:eastAsia="en-GB"/>
              </w:rPr>
            </w:pPr>
          </w:p>
          <w:p w14:paraId="4E916F6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f_NR_TestBody_Set(true);</w:t>
            </w:r>
          </w:p>
          <w:p w14:paraId="3C6B2C17"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f_TC_11_7_3_NR5GC_TestBody();</w:t>
            </w:r>
          </w:p>
          <w:p w14:paraId="7687433F"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f_NR_TestBody_Set(false);</w:t>
            </w:r>
          </w:p>
          <w:p w14:paraId="3E2BC05F" w14:textId="77777777" w:rsidR="000335E9" w:rsidRPr="000335E9" w:rsidRDefault="000335E9" w:rsidP="000335E9">
            <w:pPr>
              <w:spacing w:after="0"/>
              <w:rPr>
                <w:rFonts w:ascii="Arial" w:hAnsi="Arial"/>
                <w:color w:val="000000"/>
                <w:lang w:eastAsia="en-GB"/>
              </w:rPr>
            </w:pPr>
          </w:p>
          <w:p w14:paraId="2F7FD959"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lastRenderedPageBreak/>
              <w:t xml:space="preserve">    // Switch/Power off UE</w:t>
            </w:r>
          </w:p>
          <w:p w14:paraId="56C20731"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f_NR_Postamble(nr_Cell1, </w:t>
            </w:r>
            <w:r w:rsidRPr="000335E9">
              <w:rPr>
                <w:rFonts w:ascii="Arial" w:hAnsi="Arial"/>
                <w:color w:val="000000"/>
                <w:highlight w:val="green"/>
                <w:lang w:eastAsia="en-GB"/>
              </w:rPr>
              <w:t>STATE_CONNECTED_3A</w:t>
            </w:r>
            <w:r w:rsidRPr="000335E9">
              <w:rPr>
                <w:rFonts w:ascii="Arial" w:hAnsi="Arial"/>
                <w:color w:val="000000"/>
                <w:lang w:eastAsia="en-GB"/>
              </w:rPr>
              <w:t xml:space="preserve"> /*WA#11_7_3 STATE_IDLE_1A*/);</w:t>
            </w:r>
          </w:p>
          <w:p w14:paraId="6C9AD729" w14:textId="77777777" w:rsidR="004A18BE" w:rsidRPr="00B270E7" w:rsidRDefault="000335E9" w:rsidP="000335E9">
            <w:pPr>
              <w:spacing w:after="0"/>
              <w:rPr>
                <w:rFonts w:ascii="Arial" w:hAnsi="Arial"/>
                <w:color w:val="000000"/>
                <w:lang w:eastAsia="en-GB"/>
              </w:rPr>
            </w:pPr>
            <w:r w:rsidRPr="000335E9">
              <w:rPr>
                <w:rFonts w:ascii="Arial" w:hAnsi="Arial"/>
                <w:color w:val="000000"/>
                <w:lang w:eastAsia="en-GB"/>
              </w:rPr>
              <w:t xml:space="preserve">  } //end of f_TC_11_7_3_NR5GC</w:t>
            </w:r>
          </w:p>
        </w:tc>
      </w:tr>
    </w:tbl>
    <w:p w14:paraId="48522AEF" w14:textId="77777777" w:rsidR="004D7E5C" w:rsidRPr="00AC4F3D" w:rsidRDefault="004D7E5C" w:rsidP="004D7E5C">
      <w:pPr>
        <w:pStyle w:val="Heading2"/>
        <w:numPr>
          <w:ilvl w:val="1"/>
          <w:numId w:val="2"/>
        </w:numPr>
        <w:overflowPunct w:val="0"/>
        <w:autoSpaceDE w:val="0"/>
        <w:autoSpaceDN w:val="0"/>
        <w:adjustRightInd w:val="0"/>
        <w:spacing w:before="480"/>
        <w:rPr>
          <w:rFonts w:cs="Arial"/>
          <w:b/>
          <w:color w:val="000000"/>
          <w:lang w:eastAsia="en-GB"/>
        </w:rPr>
      </w:pPr>
      <w:bookmarkStart w:id="13" w:name="_Toc152866817"/>
      <w:r w:rsidRPr="004D7E5C">
        <w:rPr>
          <w:b/>
          <w:noProof/>
        </w:rPr>
        <w:lastRenderedPageBreak/>
        <w:t>f_TC_11_7_3_NR5GC_TestBody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04058DB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345F296" w14:textId="77777777" w:rsidR="004D7E5C" w:rsidRDefault="004D7E5C"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D781D36" w14:textId="77777777" w:rsidR="004D7E5C" w:rsidRPr="00FA530C" w:rsidRDefault="004D7E5C" w:rsidP="00E01735">
            <w:pPr>
              <w:pStyle w:val="CRCoverPage"/>
              <w:spacing w:after="0"/>
              <w:rPr>
                <w:noProof/>
              </w:rPr>
            </w:pPr>
            <w:r w:rsidRPr="004D7E5C">
              <w:rPr>
                <w:noProof/>
              </w:rPr>
              <w:t>f_TC_11_7_3_NR5GC_TestBody</w:t>
            </w:r>
          </w:p>
        </w:tc>
      </w:tr>
      <w:tr w:rsidR="004D7E5C" w14:paraId="576A584B"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41A6AF0"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48561A3" w14:textId="77777777" w:rsidR="004D7E5C" w:rsidRDefault="00576673" w:rsidP="00E01735">
            <w:pPr>
              <w:pStyle w:val="CRCoverPage"/>
              <w:spacing w:after="0"/>
              <w:rPr>
                <w:noProof/>
              </w:rPr>
            </w:pPr>
            <w:r>
              <w:rPr>
                <w:noProof/>
              </w:rPr>
              <w:t>In the current TTCN implementation:</w:t>
            </w:r>
          </w:p>
          <w:p w14:paraId="6BFF8BFE" w14:textId="77777777" w:rsidR="00576673" w:rsidRDefault="00576673" w:rsidP="00576673">
            <w:pPr>
              <w:pStyle w:val="CRCoverPage"/>
              <w:numPr>
                <w:ilvl w:val="0"/>
                <w:numId w:val="29"/>
              </w:numPr>
              <w:spacing w:after="0"/>
              <w:rPr>
                <w:noProof/>
              </w:rPr>
            </w:pPr>
            <w:r>
              <w:rPr>
                <w:noProof/>
              </w:rPr>
              <w:t xml:space="preserve">For Steps 16-17 based upon setting </w:t>
            </w:r>
            <w:r w:rsidRPr="00576673">
              <w:rPr>
                <w:noProof/>
              </w:rPr>
              <w:t>pc_noOf_PDUsNewConnection</w:t>
            </w:r>
            <w:r>
              <w:rPr>
                <w:noProof/>
              </w:rPr>
              <w:t xml:space="preserve"> the functions </w:t>
            </w:r>
            <w:r w:rsidRPr="00576673">
              <w:rPr>
                <w:noProof/>
              </w:rPr>
              <w:t>f_NR_RRCRelease(nr_Cell1);</w:t>
            </w:r>
            <w:r>
              <w:rPr>
                <w:noProof/>
              </w:rPr>
              <w:t xml:space="preserve"> followed by </w:t>
            </w:r>
            <w:r w:rsidRPr="00576673">
              <w:rPr>
                <w:noProof/>
              </w:rPr>
              <w:t>f_NR5GC_RRC_Idle_Extension(nr_Cell1, TESTMode_OFF, noRrcConnectionRelease);</w:t>
            </w:r>
            <w:r>
              <w:rPr>
                <w:noProof/>
              </w:rPr>
              <w:t xml:space="preserve"> are called. This does not take into account the case for a device that establishes a PDU session on same connection. This needs to be addressed.</w:t>
            </w:r>
          </w:p>
          <w:p w14:paraId="45AA910D" w14:textId="77777777" w:rsidR="00576673" w:rsidRDefault="00576673" w:rsidP="00576673">
            <w:pPr>
              <w:pStyle w:val="CRCoverPage"/>
              <w:numPr>
                <w:ilvl w:val="0"/>
                <w:numId w:val="29"/>
              </w:numPr>
              <w:spacing w:after="0"/>
              <w:rPr>
                <w:noProof/>
              </w:rPr>
            </w:pPr>
            <w:r>
              <w:rPr>
                <w:noProof/>
              </w:rPr>
              <w:t>According to Prose CR R5-236166 at Step 18 the S-TMSI should be used as the UE identity for CN initiated paging. This needs to be addressed.</w:t>
            </w:r>
          </w:p>
          <w:p w14:paraId="3B8B6A47" w14:textId="77777777" w:rsidR="00915C63" w:rsidRDefault="00915C63" w:rsidP="00576673">
            <w:pPr>
              <w:pStyle w:val="CRCoverPage"/>
              <w:numPr>
                <w:ilvl w:val="0"/>
                <w:numId w:val="29"/>
              </w:numPr>
              <w:spacing w:after="0"/>
              <w:rPr>
                <w:noProof/>
              </w:rPr>
            </w:pPr>
            <w:r>
              <w:rPr>
                <w:noProof/>
              </w:rPr>
              <w:t>At Step 19, the Prose expects a rrcSetupREQ, but the TTCN expects a rrcResumeREQ. This needs to be corrected.</w:t>
            </w:r>
          </w:p>
          <w:p w14:paraId="6E78F55D" w14:textId="77777777" w:rsidR="00656B8E" w:rsidRDefault="00656B8E" w:rsidP="00576673">
            <w:pPr>
              <w:pStyle w:val="CRCoverPage"/>
              <w:numPr>
                <w:ilvl w:val="0"/>
                <w:numId w:val="29"/>
              </w:numPr>
              <w:spacing w:after="0"/>
              <w:rPr>
                <w:noProof/>
              </w:rPr>
            </w:pPr>
            <w:r>
              <w:rPr>
                <w:noProof/>
              </w:rPr>
              <w:t xml:space="preserve">At Step 27, the IE </w:t>
            </w:r>
            <w:r w:rsidRPr="0044478A">
              <w:rPr>
                <w:noProof/>
                <w:lang w:eastAsia="zh-CN"/>
              </w:rPr>
              <w:t>eDRX_AllowedInactive_r17</w:t>
            </w:r>
            <w:r>
              <w:rPr>
                <w:noProof/>
                <w:lang w:eastAsia="zh-CN"/>
              </w:rPr>
              <w:t xml:space="preserve"> in SIB1 should be set as Not supported (Please see change 2.1 and associated draft Prose CR). </w:t>
            </w:r>
          </w:p>
          <w:p w14:paraId="3169ED3E" w14:textId="77777777" w:rsidR="009C764C" w:rsidRDefault="009C764C" w:rsidP="00576673">
            <w:pPr>
              <w:pStyle w:val="CRCoverPage"/>
              <w:numPr>
                <w:ilvl w:val="0"/>
                <w:numId w:val="29"/>
              </w:numPr>
              <w:spacing w:after="0"/>
              <w:rPr>
                <w:noProof/>
              </w:rPr>
            </w:pPr>
            <w:r>
              <w:rPr>
                <w:noProof/>
              </w:rPr>
              <w:t>At Step 29, the current TTCN implementation uses I_RNTI for pging the UE. However, the TP2 clearly indicates CN initiated paging, so S-TMSI should be used as the identity. This needs correcting.</w:t>
            </w:r>
          </w:p>
          <w:p w14:paraId="47BF3220" w14:textId="77777777" w:rsidR="009C764C" w:rsidRDefault="009C764C" w:rsidP="00576673">
            <w:pPr>
              <w:pStyle w:val="CRCoverPage"/>
              <w:numPr>
                <w:ilvl w:val="0"/>
                <w:numId w:val="29"/>
              </w:numPr>
              <w:spacing w:after="0"/>
              <w:rPr>
                <w:noProof/>
              </w:rPr>
            </w:pPr>
            <w:r>
              <w:rPr>
                <w:noProof/>
              </w:rPr>
              <w:t>After Step 26, the UL grant has been stopped. This needs to be started again before Step 31 otherwise the UE cannot send the rrcSetupComplete at Step 32.</w:t>
            </w:r>
          </w:p>
          <w:p w14:paraId="0CF2BDDC" w14:textId="77777777" w:rsidR="009C764C" w:rsidRPr="00AD4ADA" w:rsidRDefault="009C764C" w:rsidP="00576673">
            <w:pPr>
              <w:pStyle w:val="CRCoverPage"/>
              <w:numPr>
                <w:ilvl w:val="0"/>
                <w:numId w:val="29"/>
              </w:numPr>
              <w:spacing w:after="0"/>
              <w:rPr>
                <w:noProof/>
              </w:rPr>
            </w:pPr>
            <w:r>
              <w:rPr>
                <w:noProof/>
              </w:rPr>
              <w:t xml:space="preserve">At Step 32, the UE sends Service REQ. which is unhandled. If a user does not Switch OFF the UE quickly (TC being run in manual mode) then the UE retransmits the Service REQ which causes TC failure. It is proposed to complete the Service REQ procedure, and then Switch off the UE in postamble in connected state. This will improve the stability and will not impact any TP. A Prose CR will be raised for this. </w:t>
            </w:r>
          </w:p>
        </w:tc>
      </w:tr>
      <w:tr w:rsidR="004D7E5C" w14:paraId="7146439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5CA1801"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507A146" w14:textId="77777777" w:rsidR="004D7E5C" w:rsidRDefault="00576673" w:rsidP="00576673">
            <w:pPr>
              <w:pStyle w:val="CRCoverPage"/>
              <w:numPr>
                <w:ilvl w:val="0"/>
                <w:numId w:val="30"/>
              </w:numPr>
              <w:spacing w:after="0"/>
              <w:rPr>
                <w:noProof/>
              </w:rPr>
            </w:pPr>
            <w:r>
              <w:rPr>
                <w:noProof/>
              </w:rPr>
              <w:t xml:space="preserve">Called function </w:t>
            </w:r>
            <w:r w:rsidRPr="00576673">
              <w:rPr>
                <w:noProof/>
              </w:rPr>
              <w:t>f_NR5GC_RRC_Idle_Steps16_20 (nr_Cell1);</w:t>
            </w:r>
            <w:r>
              <w:rPr>
                <w:noProof/>
              </w:rPr>
              <w:t xml:space="preserve"> This takes care of both situations.</w:t>
            </w:r>
          </w:p>
          <w:p w14:paraId="20C2DC23" w14:textId="77777777" w:rsidR="00576673" w:rsidRDefault="00576673" w:rsidP="00576673">
            <w:pPr>
              <w:pStyle w:val="CRCoverPage"/>
              <w:numPr>
                <w:ilvl w:val="0"/>
                <w:numId w:val="30"/>
              </w:numPr>
              <w:spacing w:after="0"/>
              <w:rPr>
                <w:noProof/>
              </w:rPr>
            </w:pPr>
            <w:r>
              <w:rPr>
                <w:noProof/>
              </w:rPr>
              <w:t xml:space="preserve">Instead of using </w:t>
            </w:r>
            <w:r w:rsidRPr="00576673">
              <w:rPr>
                <w:noProof/>
              </w:rPr>
              <w:t>cs_PagingRecordList_OneRecord(cs_PagingUE_Identity_FullI_RNTI(tsc_NR_I_RNTI_Value1))</w:t>
            </w:r>
            <w:r>
              <w:rPr>
                <w:noProof/>
              </w:rPr>
              <w:t xml:space="preserve"> at Step 18, used  </w:t>
            </w:r>
            <w:r w:rsidRPr="00576673">
              <w:rPr>
                <w:noProof/>
              </w:rPr>
              <w:t>cs_PagingRecordList_OneRecord(cs_PagingUE_Identity_5G_S_TMSI(v_NG_5G_S_TMSI))</w:t>
            </w:r>
            <w:r>
              <w:rPr>
                <w:noProof/>
              </w:rPr>
              <w:t xml:space="preserve"> instead.</w:t>
            </w:r>
          </w:p>
          <w:p w14:paraId="6E83FF28" w14:textId="77777777" w:rsidR="00915C63" w:rsidRDefault="00915C63" w:rsidP="00576673">
            <w:pPr>
              <w:pStyle w:val="CRCoverPage"/>
              <w:numPr>
                <w:ilvl w:val="0"/>
                <w:numId w:val="30"/>
              </w:numPr>
              <w:spacing w:after="0"/>
              <w:rPr>
                <w:noProof/>
              </w:rPr>
            </w:pPr>
            <w:r>
              <w:rPr>
                <w:noProof/>
              </w:rPr>
              <w:lastRenderedPageBreak/>
              <w:t xml:space="preserve">Instead of calling </w:t>
            </w:r>
            <w:r w:rsidRPr="00915C63">
              <w:rPr>
                <w:noProof/>
              </w:rPr>
              <w:t>f_NR_RRC_ResumeRequest_Def(nr_Cell1);</w:t>
            </w:r>
            <w:r>
              <w:rPr>
                <w:noProof/>
              </w:rPr>
              <w:t xml:space="preserve"> at Step 19, called </w:t>
            </w:r>
            <w:r w:rsidRPr="00915C63">
              <w:rPr>
                <w:noProof/>
              </w:rPr>
              <w:t>f_NR_RRC_SetupRequest_Def(nr_Cell1, ?);</w:t>
            </w:r>
          </w:p>
          <w:p w14:paraId="58E09691" w14:textId="77777777" w:rsidR="00656B8E" w:rsidRDefault="00656B8E" w:rsidP="00576673">
            <w:pPr>
              <w:pStyle w:val="CRCoverPage"/>
              <w:numPr>
                <w:ilvl w:val="0"/>
                <w:numId w:val="30"/>
              </w:numPr>
              <w:spacing w:after="0"/>
              <w:rPr>
                <w:noProof/>
              </w:rPr>
            </w:pPr>
            <w:r>
              <w:rPr>
                <w:noProof/>
              </w:rPr>
              <w:t xml:space="preserve">Called function </w:t>
            </w:r>
            <w:r w:rsidRPr="00656B8E">
              <w:rPr>
                <w:noProof/>
              </w:rPr>
              <w:t>f_NR_CellInfo_Set_SIB1_eDRX_AllowedInactive(nr_Cell1);</w:t>
            </w:r>
            <w:r>
              <w:rPr>
                <w:noProof/>
              </w:rPr>
              <w:t xml:space="preserve"> at Step 27</w:t>
            </w:r>
          </w:p>
          <w:p w14:paraId="3AFD2E64" w14:textId="77777777" w:rsidR="009C764C" w:rsidRDefault="009C764C" w:rsidP="00576673">
            <w:pPr>
              <w:pStyle w:val="CRCoverPage"/>
              <w:numPr>
                <w:ilvl w:val="0"/>
                <w:numId w:val="30"/>
              </w:numPr>
              <w:spacing w:after="0"/>
              <w:rPr>
                <w:noProof/>
              </w:rPr>
            </w:pPr>
            <w:r>
              <w:rPr>
                <w:noProof/>
              </w:rPr>
              <w:t xml:space="preserve">Instead of calling </w:t>
            </w:r>
            <w:r w:rsidRPr="009C764C">
              <w:rPr>
                <w:noProof/>
              </w:rPr>
              <w:t>f_NR_Paging_Def(nr_Cell1, RRC_INACTIVE);</w:t>
            </w:r>
            <w:r>
              <w:rPr>
                <w:noProof/>
              </w:rPr>
              <w:t xml:space="preserve">, called </w:t>
            </w:r>
            <w:r w:rsidRPr="009C764C">
              <w:rPr>
                <w:noProof/>
              </w:rPr>
              <w:t>f_NR_Paging(nr_Cell1,cs_PagingRecordList_OneRecord(cs_PagingUE_Identity_5G_S_TMSI(v_NG_5G_S_TMSI)), tsc_NR_RAN_PagingCycle_Def);</w:t>
            </w:r>
            <w:r>
              <w:rPr>
                <w:noProof/>
              </w:rPr>
              <w:t xml:space="preserve"> at Step 29.</w:t>
            </w:r>
          </w:p>
          <w:p w14:paraId="1DE97385" w14:textId="77777777" w:rsidR="009C764C" w:rsidRDefault="009C764C" w:rsidP="00576673">
            <w:pPr>
              <w:pStyle w:val="CRCoverPage"/>
              <w:numPr>
                <w:ilvl w:val="0"/>
                <w:numId w:val="30"/>
              </w:numPr>
              <w:spacing w:after="0"/>
              <w:rPr>
                <w:noProof/>
              </w:rPr>
            </w:pPr>
            <w:r>
              <w:rPr>
                <w:noProof/>
              </w:rPr>
              <w:t xml:space="preserve">Called function </w:t>
            </w:r>
            <w:r w:rsidRPr="009C764C">
              <w:rPr>
                <w:noProof/>
              </w:rPr>
              <w:t>f_NR_ULGrantConfiguration_Start(nr_Cell1);</w:t>
            </w:r>
            <w:r>
              <w:rPr>
                <w:noProof/>
              </w:rPr>
              <w:t xml:space="preserve"> after Step 30.</w:t>
            </w:r>
          </w:p>
          <w:p w14:paraId="200169D8" w14:textId="77777777" w:rsidR="009C764C" w:rsidRPr="001124B3" w:rsidRDefault="009C764C" w:rsidP="00576673">
            <w:pPr>
              <w:pStyle w:val="CRCoverPage"/>
              <w:numPr>
                <w:ilvl w:val="0"/>
                <w:numId w:val="30"/>
              </w:numPr>
              <w:spacing w:after="0"/>
              <w:rPr>
                <w:noProof/>
              </w:rPr>
            </w:pPr>
            <w:r>
              <w:rPr>
                <w:noProof/>
              </w:rPr>
              <w:t xml:space="preserve">After Step 32, called function </w:t>
            </w:r>
            <w:r w:rsidRPr="009C764C">
              <w:rPr>
                <w:noProof/>
              </w:rPr>
              <w:t>f_NR5GC_RRC_ConnectedState3N_Steps5_8(nr_Cell1, v_ReceivedMsg);</w:t>
            </w:r>
            <w:r>
              <w:rPr>
                <w:noProof/>
              </w:rPr>
              <w:t>. A Prose CR will be raised for this.</w:t>
            </w:r>
          </w:p>
        </w:tc>
      </w:tr>
      <w:tr w:rsidR="004D7E5C" w14:paraId="3653307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F9C7DBB" w14:textId="77777777" w:rsidR="004D7E5C" w:rsidRDefault="004D7E5C" w:rsidP="00E0173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190427B" w14:textId="77777777" w:rsidR="004D7E5C" w:rsidRPr="00CC39F9" w:rsidRDefault="0011720F" w:rsidP="00E01735">
            <w:pPr>
              <w:spacing w:after="0"/>
              <w:rPr>
                <w:rFonts w:ascii="Arial" w:hAnsi="Arial" w:cs="Arial"/>
                <w:lang w:eastAsia="en-GB"/>
              </w:rPr>
            </w:pPr>
            <w:r>
              <w:rPr>
                <w:rFonts w:ascii="Arial" w:hAnsi="Arial" w:cs="Arial"/>
                <w:lang w:eastAsia="en-GB"/>
              </w:rPr>
              <w:t>EDRX_NR5GC.ttcn</w:t>
            </w:r>
          </w:p>
        </w:tc>
      </w:tr>
      <w:tr w:rsidR="004D7E5C" w14:paraId="7360B759"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0771F85"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501066F" w14:textId="77777777" w:rsidR="004D7E5C" w:rsidRDefault="004D7E5C" w:rsidP="00E01735">
            <w:pPr>
              <w:rPr>
                <w:rFonts w:ascii="Arial" w:hAnsi="Arial"/>
                <w:highlight w:val="cyan"/>
                <w:lang w:eastAsia="zh-CN"/>
              </w:rPr>
            </w:pPr>
          </w:p>
        </w:tc>
      </w:tr>
    </w:tbl>
    <w:p w14:paraId="6066C82B" w14:textId="77777777" w:rsidR="004D7E5C" w:rsidRPr="00055489" w:rsidRDefault="004D7E5C" w:rsidP="004D7E5C">
      <w:pPr>
        <w:spacing w:after="0"/>
        <w:rPr>
          <w:rFonts w:ascii="Arial" w:hAnsi="Arial"/>
          <w:b/>
          <w:lang w:eastAsia="en-GB"/>
        </w:rPr>
      </w:pPr>
    </w:p>
    <w:p w14:paraId="6219F6C1"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5DB90C27" w14:textId="77777777" w:rsidTr="00E01735">
        <w:tc>
          <w:tcPr>
            <w:tcW w:w="13575" w:type="dxa"/>
            <w:tcBorders>
              <w:top w:val="single" w:sz="4" w:space="0" w:color="auto"/>
              <w:left w:val="single" w:sz="4" w:space="0" w:color="auto"/>
              <w:bottom w:val="single" w:sz="4" w:space="0" w:color="auto"/>
              <w:right w:val="single" w:sz="4" w:space="0" w:color="auto"/>
            </w:tcBorders>
          </w:tcPr>
          <w:p w14:paraId="191C41D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function f_TC_11_7_3_NR5GC_TestBody() runs on NR5GC_PTC</w:t>
            </w:r>
          </w:p>
          <w:p w14:paraId="6C1705B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4A42F5D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ExtdDRXParams v_NegotiatedExtdDRXParams := cs_NG_NAS_EDRXParams('0000'B, '0001'B, '00000001'B);// Step 14 - Table 11.7.3.3.3-3: REGISTRATION ACCEPT</w:t>
            </w:r>
          </w:p>
          <w:p w14:paraId="05DD904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CellIdentity v_CellIdentity := f_NR_CellInfo_GetCellIdentity(nr_Cell1);</w:t>
            </w:r>
          </w:p>
          <w:p w14:paraId="1FF4812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NG_NAS_MSG_Indication_Type v_ReceivedMsg;</w:t>
            </w:r>
          </w:p>
          <w:p w14:paraId="020AB59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SuspendConfig v_SuspendConfig;</w:t>
            </w:r>
          </w:p>
          <w:p w14:paraId="6FE448B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23C5F0B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 siclog@</w:t>
            </w:r>
          </w:p>
          <w:p w14:paraId="7BB1813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is switched on</w:t>
            </w:r>
          </w:p>
          <w:p w14:paraId="63B6ECC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f_NR5GC_SwitchOnAndResetIMS();</w:t>
            </w:r>
          </w:p>
          <w:p w14:paraId="7BA75BCC"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E798D7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2-15" siclog@</w:t>
            </w:r>
          </w:p>
          <w:p w14:paraId="78348E2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2-3 of the generic procedure for NR RRC_INACTIVE as specified in TS 38.508-1 Table 4.5.3.2-1 are performed.</w:t>
            </w:r>
          </w:p>
          <w:p w14:paraId="133E676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transmits a REGISTRATION REQUEST message including  the Requested extended DRX parameters IE</w:t>
            </w:r>
          </w:p>
          <w:p w14:paraId="5C11B05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5-13 of Table 4.5.3.2-1 of the generic procedure in TS 38.508-1 are performed.</w:t>
            </w:r>
          </w:p>
          <w:p w14:paraId="2DA7A06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 REGISTRATION ACCEPT message including the Negotiated extended DRX parameters IE?</w:t>
            </w:r>
          </w:p>
          <w:p w14:paraId="12C04C6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Note 1:  In NR connected to 5GCN, the Paging Time Window field is ignored and the PTW value is included in the Extended Paging Time Window field.</w:t>
            </w:r>
          </w:p>
          <w:p w14:paraId="763F065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 REGISTRATION COMPLETE message</w:t>
            </w:r>
          </w:p>
          <w:p w14:paraId="6AE3476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f_NR5GC_RRC_Idle_Steps2_15_eDRX(nr_Cell1, v_NegotiatedExtdDRXParams);</w:t>
            </w:r>
          </w:p>
          <w:p w14:paraId="2C36B70C"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A191A9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16-17" siclog@</w:t>
            </w:r>
          </w:p>
          <w:p w14:paraId="401E7E9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19Aa1-20 of Table 4.5.3.2-1 of the generic procedure in TS 38.508-1 are performed.</w:t>
            </w:r>
          </w:p>
          <w:p w14:paraId="6CEADE8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if (pc_noOf_PDUsNewConnection &gt;0 ){</w:t>
            </w:r>
          </w:p>
          <w:p w14:paraId="096827C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f_NR_RRCRelease(nr_Cell1);</w:t>
            </w:r>
          </w:p>
          <w:p w14:paraId="7BC9E5D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f_NR5GC_RRC_Idle_Extension(nr_Cell1, TESTMode_OFF, noRrcConnectionRelease);</w:t>
            </w:r>
          </w:p>
          <w:p w14:paraId="0B84257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679DA8C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f_NR_RRC_InactiveDef(nr_Cell1, -, false);</w:t>
            </w:r>
          </w:p>
          <w:p w14:paraId="2660F219"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034831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18" siclog@</w:t>
            </w:r>
          </w:p>
          <w:p w14:paraId="2995292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within a paging occasion.</w:t>
            </w:r>
          </w:p>
          <w:p w14:paraId="5A5867F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f_NR5GC_UE_Page_eDRX(nr_Cell1,</w:t>
            </w:r>
          </w:p>
          <w:p w14:paraId="0C98CA9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cs_PagingRecordList_OneRecord(cs_PagingUE_Identity_FullI_RNTI(tsc_NR_I_RNTI_Value1)),</w:t>
            </w:r>
          </w:p>
          <w:p w14:paraId="5CA1D41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1, 1);</w:t>
            </w:r>
          </w:p>
          <w:p w14:paraId="4752FF4D"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619119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19" siclog@</w:t>
            </w:r>
          </w:p>
          <w:p w14:paraId="1AC5189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transmits an RRCSetupRequest message indicating that UE has moved to RRC_IDLE state?</w:t>
            </w:r>
          </w:p>
          <w:p w14:paraId="164E067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f_NR_RRC_ResumeRequest_Def(nr_Cell1);</w:t>
            </w:r>
          </w:p>
          <w:p w14:paraId="4A59FAD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f_NR_PreliminaryPass(__FILE__, __LINE__, "Test Case 11.7.3 Step 19");</w:t>
            </w:r>
          </w:p>
          <w:p w14:paraId="78F9B3A4"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1E6DA61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20" siclog@</w:t>
            </w:r>
          </w:p>
          <w:p w14:paraId="6F89C8F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an RRCSetup message.</w:t>
            </w:r>
          </w:p>
          <w:p w14:paraId="13EEF12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f_NR_RRCSetup_Def (nr_Cell1);</w:t>
            </w:r>
          </w:p>
          <w:p w14:paraId="50A5A40E"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D938CD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 siclog@</w:t>
            </w:r>
          </w:p>
          <w:p w14:paraId="208F198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RRCSetupComplete message including SERVICE REQUEST to confirm the successful completion of the connection establishment.</w:t>
            </w:r>
          </w:p>
          <w:p w14:paraId="2CD4236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v_ReceivedMsg := f_NR_RRCSetupComplete_Def(nr_Cell1,</w:t>
            </w:r>
          </w:p>
          <w:p w14:paraId="615EA61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cr_38508_RRCSetupComplete(tsc_NR_RRC_TI_Def),</w:t>
            </w:r>
          </w:p>
          <w:p w14:paraId="0717B13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tsc_SHT_IntegrityProtected);</w:t>
            </w:r>
          </w:p>
          <w:p w14:paraId="32F6E03A"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404E8F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22-25" siclog@</w:t>
            </w:r>
          </w:p>
          <w:p w14:paraId="0B6A01A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5 to 8 of the NR RRC_CONNECTED procedure in TS 38.508-1 Table 4.5.4.2-3 are executed to successfully complete the service request procedure.</w:t>
            </w:r>
          </w:p>
          <w:p w14:paraId="7CCF41A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f_NR5GC_RRC_ConnectedState3N_Steps5_8(nr_Cell1, v_ReceivedMsg);</w:t>
            </w:r>
          </w:p>
          <w:p w14:paraId="3616B4E1"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2025F67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26" siclog@</w:t>
            </w:r>
          </w:p>
          <w:p w14:paraId="6B6D7EE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RRCRelease message with suspend.</w:t>
            </w:r>
          </w:p>
          <w:p w14:paraId="62A998C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v_SuspendConfig := cs_SuspendConfigDef(cs_RAN_NotificationAreaInfo_1Cell(v_CellIdentity, omit), -, -, rf256);</w:t>
            </w:r>
          </w:p>
          <w:p w14:paraId="1F566A0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f_NR_RRCRelease(nr_Cell1, v_SuspendConfig);</w:t>
            </w:r>
          </w:p>
          <w:p w14:paraId="512D50D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2828BC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27" siclog@</w:t>
            </w:r>
          </w:p>
          <w:p w14:paraId="753995C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SIB1 is updated according to Table 11.7.3.3.3-1 and transmits a Short message on PDCCH using P-RNTI indicating a systemInfoModification.</w:t>
            </w:r>
          </w:p>
          <w:p w14:paraId="3D32F0F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f_NR_CellInfo_SetSIB1_hyperSFN_r17(nr_Cell1, omit); // return value by default</w:t>
            </w:r>
          </w:p>
          <w:p w14:paraId="66541F0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f_NR_CellInfo_Set_SIB1_eDRX_AllowedIdle(nr_Cell1);</w:t>
            </w:r>
          </w:p>
          <w:p w14:paraId="443853A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f_NR_ModifySysinfo(nr_Cell1, true, RRC_INACTIVE); //Modify Sysinfo in SS</w:t>
            </w:r>
          </w:p>
          <w:p w14:paraId="3FEEC36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45CC138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28" siclog@</w:t>
            </w:r>
          </w:p>
          <w:p w14:paraId="4116D1B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Wait for 2.1* modification period to allow the new system information to take effect.</w:t>
            </w:r>
          </w:p>
          <w:p w14:paraId="2378ADA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f_NR_WaitModificationPeriods (nr_Cell1);</w:t>
            </w:r>
          </w:p>
          <w:p w14:paraId="67ABAF4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406FD9B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29" siclog@</w:t>
            </w:r>
          </w:p>
          <w:p w14:paraId="1DFFE75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to the UE in a valid PO which is derived by normal DRX and not belonging to extended DRX.</w:t>
            </w:r>
          </w:p>
          <w:p w14:paraId="7D5A043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f_NR_Paging_Def(nr_Cell1, RRC_INACTIVE);</w:t>
            </w:r>
          </w:p>
          <w:p w14:paraId="01607A24"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D3A678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30" siclog@</w:t>
            </w:r>
          </w:p>
          <w:p w14:paraId="74A3A06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 an RRCSetupRequest message?</w:t>
            </w:r>
          </w:p>
          <w:p w14:paraId="444E8C4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f_NR_RRC_SetupRequest_Def(nr_Cell1);</w:t>
            </w:r>
          </w:p>
          <w:p w14:paraId="1468646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f_NR_PreliminaryPass(__FILE__, __LINE__, "Test Case 11.7.3 Step 30");</w:t>
            </w:r>
          </w:p>
          <w:p w14:paraId="03E15AE8"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769175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31" siclog@</w:t>
            </w:r>
          </w:p>
          <w:p w14:paraId="15B0A8F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RRCSetup message.</w:t>
            </w:r>
          </w:p>
          <w:p w14:paraId="354ECF1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f_NR_RRCSetup_Def (nr_Cell1);</w:t>
            </w:r>
          </w:p>
          <w:p w14:paraId="2B6B8A8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7AD7F4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32" siclog@</w:t>
            </w:r>
          </w:p>
          <w:p w14:paraId="35F9CA9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RRCSetupComplete message.</w:t>
            </w:r>
          </w:p>
          <w:p w14:paraId="4ADF163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v_ReceivedMsg := f_NR_RRCSetupComplete_Def(nr_Cell1,</w:t>
            </w:r>
          </w:p>
          <w:p w14:paraId="6B634D3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cr_38508_RRCSetupComplete(tsc_NR_RRC_TI_Def),</w:t>
            </w:r>
          </w:p>
          <w:p w14:paraId="5B96E52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tsc_SHT_IntegrityProtected);</w:t>
            </w:r>
          </w:p>
          <w:p w14:paraId="46E26B87"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743E9C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036BE83D" w14:textId="77777777" w:rsidR="004D7E5C" w:rsidRPr="006D2D08"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}//end of f_TC_11_7_3_NR5GC_TestBody</w:t>
            </w:r>
          </w:p>
        </w:tc>
      </w:tr>
    </w:tbl>
    <w:p w14:paraId="1F142384" w14:textId="77777777" w:rsidR="004D7E5C" w:rsidRPr="006D2D08" w:rsidRDefault="004D7E5C" w:rsidP="004D7E5C">
      <w:pPr>
        <w:spacing w:after="0"/>
        <w:rPr>
          <w:rFonts w:ascii="Arial" w:hAnsi="Arial"/>
          <w:bCs/>
          <w:lang w:eastAsia="en-GB"/>
        </w:rPr>
      </w:pPr>
    </w:p>
    <w:p w14:paraId="62A32F48"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2959BD11"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191F75EF" w14:textId="77777777" w:rsidTr="00E01735">
        <w:tc>
          <w:tcPr>
            <w:tcW w:w="13575" w:type="dxa"/>
            <w:tcBorders>
              <w:top w:val="single" w:sz="4" w:space="0" w:color="auto"/>
              <w:left w:val="single" w:sz="4" w:space="0" w:color="auto"/>
              <w:bottom w:val="single" w:sz="4" w:space="0" w:color="auto"/>
              <w:right w:val="single" w:sz="4" w:space="0" w:color="auto"/>
            </w:tcBorders>
          </w:tcPr>
          <w:p w14:paraId="72B6FBD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function f_TC_11_7_3_NR5GC_TestBody() runs on NR5GC_PTC</w:t>
            </w:r>
          </w:p>
          <w:p w14:paraId="70E7FF3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0F37672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ExtdDRXParams v_NegotiatedExtdDRXParams := cs_NG_NAS_EDRXParams('0000'B, '0001'B, '00000001'B);// Step 14 - Table 11.7.3.3.3-3: REGISTRATION ACCEPT</w:t>
            </w:r>
          </w:p>
          <w:p w14:paraId="5B7D329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CellIdentity v_CellIdentity := f_NR_CellInfo_GetCellIdentity(nr_Cell1);</w:t>
            </w:r>
          </w:p>
          <w:p w14:paraId="6D0A822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NG_NAS_GutiParameters_Type v_GutiParameters := f_NR5GC_CellInfo_GetGutiParameters(nr_Cell1); //WA#11_7_3</w:t>
            </w:r>
          </w:p>
          <w:p w14:paraId="472FEDF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NG_5G_S_TMSI v_NG_5G_S_TMSI := f_NR_Get5G_S_TMSI_FromGuti(v_GutiParameters); //WA#11_7_3</w:t>
            </w:r>
          </w:p>
          <w:p w14:paraId="14C8971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NG_NAS_MSG_Indication_Type v_ReceivedMsg;</w:t>
            </w:r>
          </w:p>
          <w:p w14:paraId="6E59F57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SuspendConfig v_SuspendConfig;</w:t>
            </w:r>
          </w:p>
          <w:p w14:paraId="0C2AF6CE"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74AFA3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 siclog@</w:t>
            </w:r>
          </w:p>
          <w:p w14:paraId="426D6DA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is switched on</w:t>
            </w:r>
          </w:p>
          <w:p w14:paraId="7B14E54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f_NR5GC_SwitchOnAndResetIMS();</w:t>
            </w:r>
          </w:p>
          <w:p w14:paraId="6BABC7ED"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3821BCB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2-15" siclog@</w:t>
            </w:r>
          </w:p>
          <w:p w14:paraId="0151AEC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2-3 of the generic procedure for NR RRC_INACTIVE as specified in TS 38.508-1 Table 4.5.3.2-1 are performed.</w:t>
            </w:r>
          </w:p>
          <w:p w14:paraId="35AB745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transmits a REGISTRATION REQUEST message including  the Requested extended DRX parameters IE</w:t>
            </w:r>
          </w:p>
          <w:p w14:paraId="0D9A27B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5-13 of Table 4.5.3.2-1 of the generic procedure in TS 38.508-1 are performed.</w:t>
            </w:r>
          </w:p>
          <w:p w14:paraId="6DF23FB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 REGISTRATION ACCEPT message including the Negotiated extended DRX parameters IE?</w:t>
            </w:r>
          </w:p>
          <w:p w14:paraId="01833E1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Note 1:  In NR connected to 5GCN, the Paging Time Window field is ignored and the PTW value is included in the Extended Paging Time Window field.</w:t>
            </w:r>
          </w:p>
          <w:p w14:paraId="22F13CA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 REGISTRATION COMPLETE message</w:t>
            </w:r>
          </w:p>
          <w:p w14:paraId="1BB01BF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f_NR5GC_RRC_Idle_Steps2_15_eDRX(nr_Cell1, v_NegotiatedExtdDRXParams);</w:t>
            </w:r>
          </w:p>
          <w:p w14:paraId="4E2DEDDE"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30B4E0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16-17" siclog@</w:t>
            </w:r>
          </w:p>
          <w:p w14:paraId="73BC512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19Aa1-20 of Table 4.5.3.2-1 of the generic procedure in TS 38.508-1 are performed.</w:t>
            </w:r>
          </w:p>
          <w:p w14:paraId="1A83433B"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p>
          <w:p w14:paraId="38B6E91A"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if (pc_noOf_PDUsNewConnection &gt;0 ){</w:t>
            </w:r>
          </w:p>
          <w:p w14:paraId="5C196CE6"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f_NR_RRCRelease(nr_Cell1);</w:t>
            </w:r>
          </w:p>
          <w:p w14:paraId="5673A751"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f_NR5GC_RRC_Idle_Extension(nr_Cell1, TESTMode_OFF, noRrcConnectionRelease);</w:t>
            </w:r>
          </w:p>
          <w:p w14:paraId="2DE6C09E"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w:t>
            </w:r>
          </w:p>
          <w:p w14:paraId="0878405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highlight w:val="yellow"/>
                <w:lang w:eastAsia="de-DE"/>
              </w:rPr>
              <w:t xml:space="preserve">     */</w:t>
            </w:r>
          </w:p>
          <w:p w14:paraId="08494CB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7F1176D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f_NR5GC_RRC_Idle_Steps16_20 (nr_Cell1); //WA#11_7_3</w:t>
            </w:r>
          </w:p>
          <w:p w14:paraId="5C08752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f_NR_RRC_InactiveDef(nr_Cell1, -, false);</w:t>
            </w:r>
          </w:p>
          <w:p w14:paraId="4B829C8D"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CBCA91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18" siclog@</w:t>
            </w:r>
          </w:p>
          <w:p w14:paraId="1CAF7EF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within a paging occasion.</w:t>
            </w:r>
          </w:p>
          <w:p w14:paraId="13A7B39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f_NR5GC_UE_Page_eDRX(nr_Cell1,</w:t>
            </w:r>
          </w:p>
          <w:p w14:paraId="23A0544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cs_PagingRecordList_OneRecord(cs_PagingUE_Identity_5G_S_TMSI(v_NG_5G_S_TMSI)),</w:t>
            </w:r>
          </w:p>
          <w:p w14:paraId="58CD439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//WA#11_3_7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MTK Prose CR R5-236166 cs_PagingRecordList_OneRecord(cs_PagingUE_Identity_FullI_RNTI(tsc_NR_I_RNTI_Value1)),</w:t>
            </w:r>
          </w:p>
          <w:p w14:paraId="55A7BD7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1, 1);</w:t>
            </w:r>
          </w:p>
          <w:p w14:paraId="1F1D745A"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805518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19" siclog@</w:t>
            </w:r>
          </w:p>
          <w:p w14:paraId="0F16523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transmits an RRCSetupRequest message indicating that UE has moved to RRC_IDLE state?</w:t>
            </w:r>
          </w:p>
          <w:p w14:paraId="665BA53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f_NR_RRC_ResumeRequest_Def(nr_Cell1);</w:t>
            </w:r>
          </w:p>
          <w:p w14:paraId="64DF495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f_NR_RRC_SetupRequest_Def(nr_Cell1, ?); //WA#11_7_3</w:t>
            </w:r>
          </w:p>
          <w:p w14:paraId="650E48B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f_NR_PreliminaryPass(__FILE__, __LINE__, "Test Case 11.7.3 Step 19");</w:t>
            </w:r>
          </w:p>
          <w:p w14:paraId="70080C0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FC1BB2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//@siclog "Step 20" siclog@</w:t>
            </w:r>
          </w:p>
          <w:p w14:paraId="463504D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an RRCSetup message.</w:t>
            </w:r>
          </w:p>
          <w:p w14:paraId="7B0828F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f_NR_RRCSetup_Def (nr_Cell1);</w:t>
            </w:r>
          </w:p>
          <w:p w14:paraId="03194D2D"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CB2741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 siclog@</w:t>
            </w:r>
          </w:p>
          <w:p w14:paraId="651D624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RRCSetupComplete message including SERVICE REQUEST to confirm the successful completion of the connection establishment.</w:t>
            </w:r>
          </w:p>
          <w:p w14:paraId="3350951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v_ReceivedMsg := f_NR_RRCSetupComplete_Def(nr_Cell1,</w:t>
            </w:r>
          </w:p>
          <w:p w14:paraId="35735B0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cr_38508_RRCSetupComplete(tsc_NR_RRC_TI_Def),</w:t>
            </w:r>
          </w:p>
          <w:p w14:paraId="2578220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tsc_SHT_IntegrityProtected);</w:t>
            </w:r>
          </w:p>
          <w:p w14:paraId="0CBEB53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0B3A17A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22-25" siclog@</w:t>
            </w:r>
          </w:p>
          <w:p w14:paraId="4EAA4F5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5 to 8 of the NR RRC_CONNECTED procedure in TS 38.508-1 Table 4.5.4.2-3 are executed to successfully complete the service request procedure.</w:t>
            </w:r>
          </w:p>
          <w:p w14:paraId="76B379A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f_NR5GC_RRC_ConnectedState3N_Steps5_8(nr_Cell1, v_ReceivedMsg);</w:t>
            </w:r>
          </w:p>
          <w:p w14:paraId="5E4DDCF8"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C22FB0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26" siclog@</w:t>
            </w:r>
          </w:p>
          <w:p w14:paraId="1504E25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RRCRelease message with suspend.</w:t>
            </w:r>
          </w:p>
          <w:p w14:paraId="776C9A7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v_SuspendConfig := cs_SuspendConfigDef(cs_RAN_NotificationAreaInfo_1Cell(v_CellIdentity, omit), -, -, rf256);</w:t>
            </w:r>
          </w:p>
          <w:p w14:paraId="1C6FC10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f_NR_RRCRelease(nr_Cell1, v_SuspendConfig);</w:t>
            </w:r>
          </w:p>
          <w:p w14:paraId="064CB05E"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716A79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27" siclog@</w:t>
            </w:r>
          </w:p>
          <w:p w14:paraId="4B273FF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SIB1 is updated according to Table 11.7.3.3.3-1 and transmits a Short message on PDCCH using P-RNTI indicating a systemInfoModification.</w:t>
            </w:r>
          </w:p>
          <w:p w14:paraId="3BCDBBD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f_NR_CellInfo_SetSIB1_hyperSFN_r17(nr_Cell1, omit); // return value by default</w:t>
            </w:r>
          </w:p>
          <w:p w14:paraId="5EAC5AD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f_NR_CellInfo_Set_SIB1_eDRX_AllowedIdle(nr_Cell1);</w:t>
            </w:r>
          </w:p>
          <w:p w14:paraId="15267A6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f_NR_CellInfo_Set_SIB1_eDRX_AllowedInactive(nr_Cell1); //WA#11_7_3</w:t>
            </w:r>
          </w:p>
          <w:p w14:paraId="003251A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f_NR_ModifySysinfo(nr_Cell1, true, RRC_INACTIVE); //Modify Sysinfo in SS</w:t>
            </w:r>
          </w:p>
          <w:p w14:paraId="257443A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7853FD1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28" siclog@</w:t>
            </w:r>
          </w:p>
          <w:p w14:paraId="49203B2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Wait for 2.1* modification period to allow the new system information to take effect.</w:t>
            </w:r>
          </w:p>
          <w:p w14:paraId="748A608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f_NR_WaitModificationPeriods (nr_Cell1);</w:t>
            </w:r>
          </w:p>
          <w:p w14:paraId="7BA6ADB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4463B4E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29" siclog@</w:t>
            </w:r>
          </w:p>
          <w:p w14:paraId="401EDC6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to the UE in a valid PO which is derived by normal DRX and not belonging to extended DRX.</w:t>
            </w:r>
          </w:p>
          <w:p w14:paraId="7AFA2BE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f_NR_Paging_Def(nr_Cell1, RRC_INACTIVE);</w:t>
            </w:r>
          </w:p>
          <w:p w14:paraId="6A72A6D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f_NR_Paging(nr_Cell1,cs_PagingRecordList_OneRecord(cs_PagingUE_Identity_5G_S_TMSI(v_NG_5G_S_TMSI)), tsc_NR_RAN_PagingCycle_Def); //WA#11_7_3</w:t>
            </w:r>
            <w:r w:rsidRPr="000823B2">
              <w:rPr>
                <w:rFonts w:ascii="Arial" w:hAnsi="Arial" w:cs="Arial"/>
                <w:bCs/>
                <w:color w:val="000000"/>
                <w:lang w:eastAsia="de-DE"/>
              </w:rPr>
              <w:t xml:space="preserve">    </w:t>
            </w:r>
          </w:p>
          <w:p w14:paraId="4B766370"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17D18C6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30" siclog@</w:t>
            </w:r>
          </w:p>
          <w:p w14:paraId="5D04985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 an RRCSetupRequest message?</w:t>
            </w:r>
          </w:p>
          <w:p w14:paraId="1455600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f_NR_RRC_SetupRequest_Def(nr_Cell1);</w:t>
            </w:r>
          </w:p>
          <w:p w14:paraId="2A50DFC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7BA4BD5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f_NR_PreliminaryPass(__FILE__, __LINE__, "Test Case 11.7.3 Step 30");</w:t>
            </w:r>
          </w:p>
          <w:p w14:paraId="7A007E5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f_NR_ULGrantConfiguration_Start(nr_Cell1); //WA#11_7_3</w:t>
            </w:r>
          </w:p>
          <w:p w14:paraId="7FFC5B78"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0F4E18E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31" siclog@</w:t>
            </w:r>
          </w:p>
          <w:p w14:paraId="421D6D8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RRCSetup message.</w:t>
            </w:r>
          </w:p>
          <w:p w14:paraId="7E00465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f_NR_RRCSetup_Def (nr_Cell1);   </w:t>
            </w:r>
          </w:p>
          <w:p w14:paraId="6B982198"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64DACE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32" siclog@</w:t>
            </w:r>
          </w:p>
          <w:p w14:paraId="2CEE9D9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RRCSetupComplete message.</w:t>
            </w:r>
          </w:p>
          <w:p w14:paraId="59207FD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v_ReceivedMsg := f_NR_RRCSetupComplete_Def(nr_Cell1,</w:t>
            </w:r>
          </w:p>
          <w:p w14:paraId="4ED67BE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cr_38508_RRCSetupComplete(tsc_NR_RRC_TI_Def),</w:t>
            </w:r>
          </w:p>
          <w:p w14:paraId="155D453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tsc_SHT_IntegrityProtected);    </w:t>
            </w:r>
          </w:p>
          <w:p w14:paraId="3634E3B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f_NR5GC_RRC_ConnectedState3N_Steps5_8(nr_Cell1, v_ReceivedMsg); //WA#11_7_3</w:t>
            </w:r>
          </w:p>
          <w:p w14:paraId="26118934"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09C9449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09583CC1" w14:textId="77777777" w:rsidR="004D7E5C" w:rsidRPr="006D2D08"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}//end of f_TC_11_7_3_NR5GC_TestBody</w:t>
            </w:r>
          </w:p>
        </w:tc>
      </w:tr>
    </w:tbl>
    <w:p w14:paraId="66FBFFAE" w14:textId="77777777" w:rsidR="004D7E5C" w:rsidRDefault="004D7E5C" w:rsidP="004D7E5C">
      <w:pPr>
        <w:spacing w:after="0"/>
        <w:rPr>
          <w:rFonts w:ascii="Arial" w:hAnsi="Arial"/>
          <w:b/>
          <w:lang w:eastAsia="en-GB"/>
        </w:rPr>
      </w:pPr>
    </w:p>
    <w:p w14:paraId="6C8C9657" w14:textId="77777777" w:rsidR="00AC748D" w:rsidRPr="00CD057D" w:rsidRDefault="00AC748D" w:rsidP="006D2480">
      <w:pPr>
        <w:spacing w:after="0"/>
        <w:rPr>
          <w:rFonts w:ascii="Arial" w:hAnsi="Arial"/>
          <w:b/>
          <w:color w:val="000000"/>
          <w:lang w:eastAsia="en-GB"/>
        </w:rPr>
      </w:pPr>
    </w:p>
    <w:p w14:paraId="68708987" w14:textId="77777777"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4" w:name="_Toc152866818"/>
      <w:r w:rsidRPr="00F513A3">
        <w:rPr>
          <w:b/>
          <w:noProof/>
        </w:rPr>
        <w:t>f_GetTestcaseAttrib_EarlyContentionResolution</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14:paraId="167EA317"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4058FF0C" w14:textId="77777777"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13D44A1" w14:textId="77777777" w:rsidR="009E4A88" w:rsidRPr="00FA530C" w:rsidRDefault="00F513A3" w:rsidP="000335E9">
            <w:pPr>
              <w:pStyle w:val="CRCoverPage"/>
              <w:spacing w:after="0"/>
              <w:rPr>
                <w:noProof/>
              </w:rPr>
            </w:pPr>
            <w:r w:rsidRPr="00F513A3">
              <w:rPr>
                <w:noProof/>
              </w:rPr>
              <w:t>f_GetTestcaseAttrib_EarlyContentionResolution</w:t>
            </w:r>
          </w:p>
        </w:tc>
      </w:tr>
      <w:tr w:rsidR="009E4A88" w14:paraId="6F5D44D3" w14:textId="77777777"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14:paraId="13437197" w14:textId="77777777"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69653B" w14:textId="77777777" w:rsidR="009E4A88" w:rsidRPr="00AD4ADA" w:rsidRDefault="00F513A3" w:rsidP="00E5523D">
            <w:pPr>
              <w:pStyle w:val="CRCoverPage"/>
              <w:spacing w:after="0"/>
              <w:rPr>
                <w:noProof/>
              </w:rPr>
            </w:pPr>
            <w:r>
              <w:rPr>
                <w:noProof/>
              </w:rPr>
              <w:t xml:space="preserve">In the function </w:t>
            </w:r>
            <w:r w:rsidRPr="00F513A3">
              <w:rPr>
                <w:noProof/>
              </w:rPr>
              <w:t>f_TC_11_7_3_NR5GC_TestBody</w:t>
            </w:r>
            <w:r>
              <w:rPr>
                <w:noProof/>
              </w:rPr>
              <w:t xml:space="preserve"> at Step 19 upon reception of the rrcSetupEQ, a preconfigured rrcSetup will be transmitted, whereas the Step 20 is expected to do that. Hence it is proposed that the testcase 11.7.3 be incuded in this function, after which the preconfigured rrcSetup will not be transmitted.</w:t>
            </w:r>
          </w:p>
        </w:tc>
      </w:tr>
      <w:tr w:rsidR="009E4A88" w14:paraId="2F549727"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68263BED" w14:textId="77777777"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DD5D4E2" w14:textId="77777777" w:rsidR="009E4A88" w:rsidRPr="001124B3" w:rsidRDefault="00F513A3" w:rsidP="00E5523D">
            <w:pPr>
              <w:pStyle w:val="CRCoverPage"/>
              <w:spacing w:after="0"/>
              <w:rPr>
                <w:noProof/>
              </w:rPr>
            </w:pPr>
            <w:r>
              <w:rPr>
                <w:noProof/>
              </w:rPr>
              <w:t xml:space="preserve">Included testcase 11.7.3 in function </w:t>
            </w:r>
            <w:r w:rsidRPr="00F513A3">
              <w:rPr>
                <w:noProof/>
              </w:rPr>
              <w:t>f_GetTestcaseAttrib_EarlyContentionResolution</w:t>
            </w:r>
          </w:p>
        </w:tc>
      </w:tr>
      <w:tr w:rsidR="009E4A88" w14:paraId="55EE5BBF" w14:textId="77777777" w:rsidTr="000335E9">
        <w:tc>
          <w:tcPr>
            <w:tcW w:w="1985" w:type="dxa"/>
            <w:tcBorders>
              <w:top w:val="single" w:sz="4" w:space="0" w:color="auto"/>
              <w:left w:val="single" w:sz="4" w:space="0" w:color="auto"/>
              <w:bottom w:val="single" w:sz="4" w:space="0" w:color="auto"/>
              <w:right w:val="single" w:sz="4" w:space="0" w:color="auto"/>
            </w:tcBorders>
            <w:hideMark/>
          </w:tcPr>
          <w:p w14:paraId="5B377DB8" w14:textId="77777777"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ADEF1C7" w14:textId="77777777" w:rsidR="009E4A88" w:rsidRPr="00CC39F9" w:rsidRDefault="00F513A3" w:rsidP="00E5523D">
            <w:pPr>
              <w:spacing w:after="0"/>
              <w:rPr>
                <w:rFonts w:ascii="Arial" w:hAnsi="Arial" w:cs="Arial"/>
                <w:lang w:eastAsia="en-GB"/>
              </w:rPr>
            </w:pPr>
            <w:r>
              <w:rPr>
                <w:rFonts w:ascii="Arial" w:hAnsi="Arial" w:cs="Arial"/>
                <w:lang w:eastAsia="en-GB"/>
              </w:rPr>
              <w:t>TestcaseProperties.ttcn</w:t>
            </w:r>
          </w:p>
        </w:tc>
      </w:tr>
      <w:tr w:rsidR="009E4A88" w14:paraId="317C10D6"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3442A35A" w14:textId="77777777"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B817BEC" w14:textId="77777777" w:rsidR="009E4A88" w:rsidRDefault="009E4A88" w:rsidP="00E5523D">
            <w:pPr>
              <w:rPr>
                <w:rFonts w:ascii="Arial" w:hAnsi="Arial"/>
                <w:highlight w:val="cyan"/>
                <w:lang w:eastAsia="zh-CN"/>
              </w:rPr>
            </w:pPr>
          </w:p>
        </w:tc>
      </w:tr>
    </w:tbl>
    <w:p w14:paraId="7F9E9E35" w14:textId="77777777" w:rsidR="009E4A88" w:rsidRPr="00055489" w:rsidRDefault="009E4A88" w:rsidP="009E4A88">
      <w:pPr>
        <w:spacing w:after="0"/>
        <w:rPr>
          <w:rFonts w:ascii="Arial" w:hAnsi="Arial"/>
          <w:b/>
          <w:lang w:eastAsia="en-GB"/>
        </w:rPr>
      </w:pPr>
    </w:p>
    <w:p w14:paraId="03284780" w14:textId="77777777"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317902BB" w14:textId="77777777" w:rsidTr="00E5523D">
        <w:tc>
          <w:tcPr>
            <w:tcW w:w="13575" w:type="dxa"/>
            <w:tcBorders>
              <w:top w:val="single" w:sz="4" w:space="0" w:color="auto"/>
              <w:left w:val="single" w:sz="4" w:space="0" w:color="auto"/>
              <w:bottom w:val="single" w:sz="4" w:space="0" w:color="auto"/>
              <w:right w:val="single" w:sz="4" w:space="0" w:color="auto"/>
            </w:tcBorders>
          </w:tcPr>
          <w:p w14:paraId="3B4BB0DF"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function f_GetTestcaseAttrib_EarlyContentionResolution(charstring p_Testcase) return boolean</w:t>
            </w:r>
          </w:p>
          <w:p w14:paraId="61CD3DC5"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19C7887C"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(p_Testcase) {</w:t>
            </w:r>
          </w:p>
          <w:p w14:paraId="16CBAF54"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1F11D86C"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lastRenderedPageBreak/>
              <w:t xml:space="preserve">      case ("TC_11_3_6_NR5GC") { return true; }</w:t>
            </w:r>
          </w:p>
          <w:p w14:paraId="0AA875D6"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w:t>
            </w:r>
          </w:p>
          <w:p w14:paraId="7BBD5AF8"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2A57E032"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08409AA3"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0A6A9D86" w14:textId="77777777" w:rsidR="009E4A88" w:rsidRPr="006D2D08" w:rsidRDefault="009E4A88" w:rsidP="009E4A88">
      <w:pPr>
        <w:spacing w:after="0"/>
        <w:rPr>
          <w:rFonts w:ascii="Arial" w:hAnsi="Arial"/>
          <w:bCs/>
          <w:lang w:eastAsia="en-GB"/>
        </w:rPr>
      </w:pPr>
    </w:p>
    <w:p w14:paraId="3729CC23" w14:textId="77777777"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14:paraId="598925DE" w14:textId="77777777"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6754ACB1" w14:textId="77777777" w:rsidTr="00E5523D">
        <w:tc>
          <w:tcPr>
            <w:tcW w:w="13575" w:type="dxa"/>
            <w:tcBorders>
              <w:top w:val="single" w:sz="4" w:space="0" w:color="auto"/>
              <w:left w:val="single" w:sz="4" w:space="0" w:color="auto"/>
              <w:bottom w:val="single" w:sz="4" w:space="0" w:color="auto"/>
              <w:right w:val="single" w:sz="4" w:space="0" w:color="auto"/>
            </w:tcBorders>
          </w:tcPr>
          <w:p w14:paraId="7D7E969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function f_GetTestcaseAttrib_EarlyContentionResolution(charstring p_Testcase) return boolean</w:t>
            </w:r>
          </w:p>
          <w:p w14:paraId="7C6493CB"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3986CAB5"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(p_Testcase) {</w:t>
            </w:r>
          </w:p>
          <w:p w14:paraId="031B5441"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4A7BF490"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106225F0"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        </w:t>
            </w:r>
          </w:p>
          <w:p w14:paraId="205628B4"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r w:rsidRPr="00F513A3">
              <w:rPr>
                <w:rFonts w:ascii="Arial" w:hAnsi="Arial" w:cs="Arial"/>
                <w:bCs/>
                <w:color w:val="000000"/>
                <w:highlight w:val="green"/>
                <w:lang w:eastAsia="de-DE"/>
              </w:rPr>
              <w:t>case ("TC_11_7_3_NR5GC") { return true; } //WA#11_7_3</w:t>
            </w:r>
          </w:p>
          <w:p w14:paraId="246443EE"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358EC054"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40751934"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3671E31C" w14:textId="77777777" w:rsidR="000335E9" w:rsidRPr="00AC4F3D" w:rsidRDefault="00700740" w:rsidP="000335E9">
      <w:pPr>
        <w:pStyle w:val="Heading2"/>
        <w:numPr>
          <w:ilvl w:val="1"/>
          <w:numId w:val="2"/>
        </w:numPr>
        <w:overflowPunct w:val="0"/>
        <w:autoSpaceDE w:val="0"/>
        <w:autoSpaceDN w:val="0"/>
        <w:adjustRightInd w:val="0"/>
        <w:spacing w:before="480"/>
        <w:rPr>
          <w:rFonts w:cs="Arial"/>
          <w:b/>
          <w:color w:val="000000"/>
          <w:lang w:eastAsia="en-GB"/>
        </w:rPr>
      </w:pPr>
      <w:bookmarkStart w:id="15" w:name="_Toc152866819"/>
      <w:r w:rsidRPr="00700740">
        <w:rPr>
          <w:b/>
          <w:noProof/>
        </w:rPr>
        <w:t>f_NR_CellInfo_Set_SIB1_eDRX_AllowedIdle</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2EC7CB29"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A2276B9"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73170F9" w14:textId="77777777" w:rsidR="000335E9" w:rsidRPr="00FA530C" w:rsidRDefault="00700740" w:rsidP="00E01735">
            <w:pPr>
              <w:pStyle w:val="CRCoverPage"/>
              <w:spacing w:after="0"/>
              <w:rPr>
                <w:noProof/>
              </w:rPr>
            </w:pPr>
            <w:r w:rsidRPr="00700740">
              <w:rPr>
                <w:noProof/>
              </w:rPr>
              <w:t>f_NR_CellInfo_Set_SIB1_eDRX_AllowedIdle</w:t>
            </w:r>
          </w:p>
        </w:tc>
      </w:tr>
      <w:tr w:rsidR="000335E9" w14:paraId="0EE82A5C"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C9C168"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0D80A1" w14:textId="77777777" w:rsidR="000335E9" w:rsidRDefault="00700740" w:rsidP="00E01735">
            <w:pPr>
              <w:pStyle w:val="CRCoverPage"/>
              <w:spacing w:after="0"/>
              <w:rPr>
                <w:noProof/>
              </w:rPr>
            </w:pPr>
            <w:r>
              <w:rPr>
                <w:noProof/>
              </w:rPr>
              <w:t xml:space="preserve">The current TTCN implementation only allows to set the IE </w:t>
            </w:r>
            <w:r w:rsidRPr="00700740">
              <w:rPr>
                <w:noProof/>
              </w:rPr>
              <w:t>eDRX_AllowedIdle_r17</w:t>
            </w:r>
            <w:r>
              <w:rPr>
                <w:noProof/>
              </w:rPr>
              <w:t xml:space="preserve"> to TRUE, but it does not allow it to set to OMIT.</w:t>
            </w:r>
          </w:p>
          <w:p w14:paraId="450C9620" w14:textId="77777777" w:rsidR="00700740" w:rsidRPr="00AD4ADA" w:rsidRDefault="00700740" w:rsidP="00E01735">
            <w:pPr>
              <w:pStyle w:val="CRCoverPage"/>
              <w:spacing w:after="0"/>
              <w:rPr>
                <w:noProof/>
              </w:rPr>
            </w:pPr>
            <w:r>
              <w:rPr>
                <w:noProof/>
              </w:rPr>
              <w:t>This needs to be corrected.</w:t>
            </w:r>
          </w:p>
        </w:tc>
      </w:tr>
      <w:tr w:rsidR="000335E9" w14:paraId="664E69A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BADD200"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65E4E3F" w14:textId="77777777" w:rsidR="000335E9" w:rsidRDefault="00700740" w:rsidP="00E01735">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700740">
              <w:rPr>
                <w:noProof/>
              </w:rPr>
              <w:t>eDRX_AllowedIdle_r17</w:t>
            </w:r>
            <w:r>
              <w:rPr>
                <w:noProof/>
              </w:rPr>
              <w:t xml:space="preserve"> is set to TRUE or OMIT.</w:t>
            </w:r>
          </w:p>
          <w:p w14:paraId="7AECB7A7" w14:textId="77777777" w:rsidR="00700740" w:rsidRPr="001124B3" w:rsidRDefault="00700740" w:rsidP="00E01735">
            <w:pPr>
              <w:pStyle w:val="CRCoverPage"/>
              <w:spacing w:after="0"/>
              <w:rPr>
                <w:noProof/>
              </w:rPr>
            </w:pPr>
            <w:r>
              <w:rPr>
                <w:noProof/>
              </w:rPr>
              <w:t>Please see below.</w:t>
            </w:r>
          </w:p>
        </w:tc>
      </w:tr>
      <w:tr w:rsidR="000335E9" w14:paraId="00AFCB7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938A374"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E38D48" w14:textId="77777777" w:rsidR="000335E9" w:rsidRPr="00CC39F9" w:rsidRDefault="00AB6269" w:rsidP="00E01735">
            <w:pPr>
              <w:spacing w:after="0"/>
              <w:rPr>
                <w:rFonts w:ascii="Arial" w:hAnsi="Arial" w:cs="Arial"/>
                <w:lang w:eastAsia="en-GB"/>
              </w:rPr>
            </w:pPr>
            <w:r>
              <w:rPr>
                <w:rFonts w:ascii="Arial" w:hAnsi="Arial" w:cs="Arial"/>
                <w:lang w:eastAsia="en-GB"/>
              </w:rPr>
              <w:t>NR_CellInfo.ttcn</w:t>
            </w:r>
          </w:p>
        </w:tc>
      </w:tr>
      <w:tr w:rsidR="000335E9" w14:paraId="54AF80BF"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31D5291"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6F589AD" w14:textId="77777777" w:rsidR="000335E9" w:rsidRDefault="000335E9" w:rsidP="00E01735">
            <w:pPr>
              <w:rPr>
                <w:rFonts w:ascii="Arial" w:hAnsi="Arial"/>
                <w:highlight w:val="cyan"/>
                <w:lang w:eastAsia="zh-CN"/>
              </w:rPr>
            </w:pPr>
          </w:p>
        </w:tc>
      </w:tr>
    </w:tbl>
    <w:p w14:paraId="6BEB037D" w14:textId="77777777" w:rsidR="000335E9" w:rsidRPr="00055489" w:rsidRDefault="000335E9" w:rsidP="000335E9">
      <w:pPr>
        <w:spacing w:after="0"/>
        <w:rPr>
          <w:rFonts w:ascii="Arial" w:hAnsi="Arial"/>
          <w:b/>
          <w:lang w:eastAsia="en-GB"/>
        </w:rPr>
      </w:pPr>
    </w:p>
    <w:p w14:paraId="31F1C607"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336C6239" w14:textId="77777777" w:rsidTr="00A65443">
        <w:tc>
          <w:tcPr>
            <w:tcW w:w="10485" w:type="dxa"/>
            <w:tcBorders>
              <w:top w:val="single" w:sz="4" w:space="0" w:color="auto"/>
              <w:left w:val="single" w:sz="4" w:space="0" w:color="auto"/>
              <w:bottom w:val="single" w:sz="4" w:space="0" w:color="auto"/>
              <w:right w:val="single" w:sz="4" w:space="0" w:color="auto"/>
            </w:tcBorders>
          </w:tcPr>
          <w:p w14:paraId="2346B883"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f_NR_CellInfo_Set_SIB1_eDRX_AllowedIdle(NR_CellId_Type p_NR_CellId,</w:t>
            </w:r>
          </w:p>
          <w:p w14:paraId="6B21356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14:paraId="7409C87D"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365D6629"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NR_CellInfo_Type v_NR_CellInfo := f_NR_CellInfo_Get(p_NR_CellId);</w:t>
            </w:r>
          </w:p>
          <w:p w14:paraId="38250B63"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00329C4D"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30A2E674"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(v_NR_CellInfo.Sysinfo.NR_SysinfoCombination != MibOnly){</w:t>
            </w:r>
          </w:p>
          <w:p w14:paraId="746FB79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(isvalue(p_EDRX_AllowedIdle_r17)) {</w:t>
            </w:r>
          </w:p>
          <w:p w14:paraId="7CE441EC"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5BC201F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valueof(p_EDRX_AllowedIdle_r17);</w:t>
            </w:r>
          </w:p>
          <w:p w14:paraId="3CD2CEC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7E5384E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651E7F3D"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5E042199"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5F89CDA3"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f_NR_CellInfo_Set(p_NR_CellId, v_NR_CellInfo);</w:t>
            </w:r>
          </w:p>
          <w:p w14:paraId="44A2C500"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6000FAA6" w14:textId="77777777" w:rsidR="000335E9" w:rsidRPr="006D2D08" w:rsidRDefault="000335E9" w:rsidP="000335E9">
      <w:pPr>
        <w:spacing w:after="0"/>
        <w:rPr>
          <w:rFonts w:ascii="Arial" w:hAnsi="Arial"/>
          <w:bCs/>
          <w:lang w:eastAsia="en-GB"/>
        </w:rPr>
      </w:pPr>
    </w:p>
    <w:p w14:paraId="209C9942"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32B0427B"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6258D84F" w14:textId="77777777" w:rsidTr="00A65443">
        <w:tc>
          <w:tcPr>
            <w:tcW w:w="10485" w:type="dxa"/>
            <w:tcBorders>
              <w:top w:val="single" w:sz="4" w:space="0" w:color="auto"/>
              <w:left w:val="single" w:sz="4" w:space="0" w:color="auto"/>
              <w:bottom w:val="single" w:sz="4" w:space="0" w:color="auto"/>
              <w:right w:val="single" w:sz="4" w:space="0" w:color="auto"/>
            </w:tcBorders>
          </w:tcPr>
          <w:p w14:paraId="2EF349C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f_NR_CellInfo_Set_SIB1_eDRX_AllowedIdle(NR_CellId_Type p_NR_CellId,</w:t>
            </w:r>
          </w:p>
          <w:p w14:paraId="4662B3C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14:paraId="5398D57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29429BE3"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NR_CellInfo_Type v_NR_CellInfo := f_NR_CellInfo_Get(p_NR_CellId);</w:t>
            </w:r>
          </w:p>
          <w:p w14:paraId="7B6322E3"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253E4CFC"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621C3663"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(v_NR_CellInfo.Sysinfo.NR_SysinfoCombination != MibOnly){</w:t>
            </w:r>
          </w:p>
          <w:p w14:paraId="6F5F61C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(isvalue(p_EDRX_AllowedIdle_r17)) {</w:t>
            </w:r>
          </w:p>
          <w:p w14:paraId="393826F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3A3C2A8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valueof(p_EDRX_AllowedIdle_r17);</w:t>
            </w:r>
          </w:p>
          <w:p w14:paraId="313736A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2E37BF4B"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lang w:eastAsia="de-DE"/>
              </w:rPr>
              <w:t xml:space="preserve">          } </w:t>
            </w:r>
            <w:r w:rsidRPr="00C7683A">
              <w:rPr>
                <w:rFonts w:ascii="Arial" w:hAnsi="Arial" w:cs="Arial"/>
                <w:bCs/>
                <w:color w:val="000000"/>
                <w:highlight w:val="green"/>
                <w:lang w:eastAsia="de-DE"/>
              </w:rPr>
              <w:t xml:space="preserve">else { //WA#11_7_3              </w:t>
            </w:r>
          </w:p>
          <w:p w14:paraId="2BB25CF1"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highlight w:val="green"/>
                <w:lang w:eastAsia="de-DE"/>
              </w:rPr>
              <w:t xml:space="preserve">              v_NR_CellInfo.Sysinfo.BcchInfo.SIB1.message_.c1.systemInformationBlockType1.nonCriticalExtension.nonCriticalExtension.nonCriticalExtension.eDRX_AllowedIdle_r17 := omit;</w:t>
            </w:r>
          </w:p>
          <w:p w14:paraId="74A441F8"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highlight w:val="green"/>
                <w:lang w:eastAsia="de-DE"/>
              </w:rPr>
              <w:t xml:space="preserve">          }</w:t>
            </w:r>
          </w:p>
          <w:p w14:paraId="5C83BEAE"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536EF27"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6781921E"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lastRenderedPageBreak/>
              <w:t xml:space="preserve">      f_NR_CellInfo_Set(p_NR_CellId, v_NR_CellInfo);</w:t>
            </w:r>
          </w:p>
          <w:p w14:paraId="70CF78C4"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056F3821" w14:textId="77777777" w:rsidR="000335E9" w:rsidRDefault="000335E9" w:rsidP="000335E9">
      <w:pPr>
        <w:spacing w:after="0"/>
        <w:rPr>
          <w:rFonts w:ascii="Arial" w:hAnsi="Arial"/>
          <w:b/>
          <w:lang w:eastAsia="en-GB"/>
        </w:rPr>
      </w:pPr>
    </w:p>
    <w:p w14:paraId="16C8ECE8" w14:textId="77777777" w:rsidR="000335E9" w:rsidRPr="00AC4F3D" w:rsidRDefault="00A65443" w:rsidP="000335E9">
      <w:pPr>
        <w:pStyle w:val="Heading2"/>
        <w:numPr>
          <w:ilvl w:val="1"/>
          <w:numId w:val="2"/>
        </w:numPr>
        <w:overflowPunct w:val="0"/>
        <w:autoSpaceDE w:val="0"/>
        <w:autoSpaceDN w:val="0"/>
        <w:adjustRightInd w:val="0"/>
        <w:spacing w:before="480"/>
        <w:rPr>
          <w:rFonts w:cs="Arial"/>
          <w:b/>
          <w:color w:val="000000"/>
          <w:lang w:eastAsia="en-GB"/>
        </w:rPr>
      </w:pPr>
      <w:bookmarkStart w:id="16" w:name="_Toc152866820"/>
      <w:r w:rsidRPr="00A65443">
        <w:rPr>
          <w:b/>
          <w:noProof/>
        </w:rPr>
        <w:t>f_NR_CellInfo_Set_SIB1_eDRX_AllowedInactive</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7252EA1C"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5354C7C"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8C40078" w14:textId="77777777" w:rsidR="000335E9" w:rsidRPr="00FA530C" w:rsidRDefault="00A65443" w:rsidP="00E01735">
            <w:pPr>
              <w:pStyle w:val="CRCoverPage"/>
              <w:spacing w:after="0"/>
              <w:rPr>
                <w:noProof/>
              </w:rPr>
            </w:pPr>
            <w:r w:rsidRPr="00A65443">
              <w:rPr>
                <w:noProof/>
              </w:rPr>
              <w:t>f_NR_CellInfo_Set_SIB1_eDRX_AllowedInactive</w:t>
            </w:r>
          </w:p>
        </w:tc>
      </w:tr>
      <w:tr w:rsidR="00A65443" w14:paraId="192C1CD1"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EC314D" w14:textId="77777777" w:rsidR="00A65443" w:rsidRDefault="00A65443" w:rsidP="00A6544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D2C3E01" w14:textId="77777777" w:rsidR="00A65443" w:rsidRDefault="00A65443" w:rsidP="00A65443">
            <w:pPr>
              <w:pStyle w:val="CRCoverPage"/>
              <w:spacing w:after="0"/>
              <w:rPr>
                <w:noProof/>
              </w:rPr>
            </w:pPr>
            <w:r>
              <w:rPr>
                <w:noProof/>
              </w:rPr>
              <w:t xml:space="preserve">The current TTCN implementation only allows to set the IE </w:t>
            </w:r>
            <w:r w:rsidRPr="00A65443">
              <w:rPr>
                <w:noProof/>
              </w:rPr>
              <w:t>eDRX_AllowedInactive_r17</w:t>
            </w:r>
            <w:r>
              <w:rPr>
                <w:noProof/>
              </w:rPr>
              <w:t xml:space="preserve"> to TRUE, but it does not allow it to set to OMIT.</w:t>
            </w:r>
          </w:p>
          <w:p w14:paraId="7553568C" w14:textId="77777777" w:rsidR="00A65443" w:rsidRPr="00AD4ADA" w:rsidRDefault="00A65443" w:rsidP="00A65443">
            <w:pPr>
              <w:pStyle w:val="CRCoverPage"/>
              <w:spacing w:after="0"/>
              <w:rPr>
                <w:noProof/>
              </w:rPr>
            </w:pPr>
            <w:r>
              <w:rPr>
                <w:noProof/>
              </w:rPr>
              <w:t>This needs to be corrected.</w:t>
            </w:r>
          </w:p>
        </w:tc>
      </w:tr>
      <w:tr w:rsidR="00A65443" w14:paraId="661FCB0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C5A3D64" w14:textId="77777777" w:rsidR="00A65443" w:rsidRDefault="00A65443" w:rsidP="00A6544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CF1F966" w14:textId="77777777" w:rsidR="00A65443" w:rsidRDefault="00A65443" w:rsidP="00A65443">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A65443">
              <w:rPr>
                <w:noProof/>
              </w:rPr>
              <w:t>eDRX_AllowedInactive_r17</w:t>
            </w:r>
            <w:r>
              <w:rPr>
                <w:noProof/>
              </w:rPr>
              <w:t xml:space="preserve"> is set to TRUE or OMIT.</w:t>
            </w:r>
          </w:p>
          <w:p w14:paraId="29F99041" w14:textId="77777777" w:rsidR="00A65443" w:rsidRPr="001124B3" w:rsidRDefault="00A65443" w:rsidP="00A65443">
            <w:pPr>
              <w:pStyle w:val="CRCoverPage"/>
              <w:spacing w:after="0"/>
              <w:rPr>
                <w:noProof/>
              </w:rPr>
            </w:pPr>
            <w:r>
              <w:rPr>
                <w:noProof/>
              </w:rPr>
              <w:t>Please see below.</w:t>
            </w:r>
          </w:p>
        </w:tc>
      </w:tr>
      <w:tr w:rsidR="00A65443" w14:paraId="1440A42C"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CBDAFD3" w14:textId="77777777" w:rsidR="00A65443" w:rsidRDefault="00A65443" w:rsidP="00A6544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40F2664" w14:textId="77777777" w:rsidR="00A65443" w:rsidRPr="00CC39F9" w:rsidRDefault="00A65443" w:rsidP="00A65443">
            <w:pPr>
              <w:spacing w:after="0"/>
              <w:rPr>
                <w:rFonts w:ascii="Arial" w:hAnsi="Arial" w:cs="Arial"/>
                <w:lang w:eastAsia="en-GB"/>
              </w:rPr>
            </w:pPr>
            <w:r>
              <w:rPr>
                <w:rFonts w:ascii="Arial" w:hAnsi="Arial" w:cs="Arial"/>
                <w:lang w:eastAsia="en-GB"/>
              </w:rPr>
              <w:t>NR_CellInfo.ttcn</w:t>
            </w:r>
          </w:p>
        </w:tc>
      </w:tr>
      <w:tr w:rsidR="00A65443" w14:paraId="0F23087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0EE6D74C" w14:textId="77777777" w:rsidR="00A65443" w:rsidRDefault="00A65443" w:rsidP="00A6544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DE31A3" w14:textId="77777777" w:rsidR="00A65443" w:rsidRDefault="00A65443" w:rsidP="00A65443">
            <w:pPr>
              <w:rPr>
                <w:rFonts w:ascii="Arial" w:hAnsi="Arial"/>
                <w:highlight w:val="cyan"/>
                <w:lang w:eastAsia="zh-CN"/>
              </w:rPr>
            </w:pPr>
          </w:p>
        </w:tc>
      </w:tr>
    </w:tbl>
    <w:p w14:paraId="4E07A2CE" w14:textId="77777777" w:rsidR="000335E9" w:rsidRPr="00055489" w:rsidRDefault="000335E9" w:rsidP="000335E9">
      <w:pPr>
        <w:spacing w:after="0"/>
        <w:rPr>
          <w:rFonts w:ascii="Arial" w:hAnsi="Arial"/>
          <w:b/>
          <w:lang w:eastAsia="en-GB"/>
        </w:rPr>
      </w:pPr>
    </w:p>
    <w:p w14:paraId="15FD84D1"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022CBA32" w14:textId="77777777" w:rsidTr="00A65443">
        <w:tc>
          <w:tcPr>
            <w:tcW w:w="9776" w:type="dxa"/>
            <w:tcBorders>
              <w:top w:val="single" w:sz="4" w:space="0" w:color="auto"/>
              <w:left w:val="single" w:sz="4" w:space="0" w:color="auto"/>
              <w:bottom w:val="single" w:sz="4" w:space="0" w:color="auto"/>
              <w:right w:val="single" w:sz="4" w:space="0" w:color="auto"/>
            </w:tcBorders>
          </w:tcPr>
          <w:p w14:paraId="39DD007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f_NR_CellInfo_Set_SIB1_eDRX_AllowedInactive(NR_CellId_Type p_NR_CellId,</w:t>
            </w:r>
          </w:p>
          <w:p w14:paraId="6E66E9EE"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7D294B77"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344105BF"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NR_CellInfo_Type v_NR_CellInfo := f_NR_CellInfo_Get(p_NR_CellId);</w:t>
            </w:r>
          </w:p>
          <w:p w14:paraId="3D86516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4EE5853"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(v_NR_CellInfo.Sysinfo.NR_SysinfoCombination != MibOnly){</w:t>
            </w:r>
          </w:p>
          <w:p w14:paraId="26BF5BE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(isvalue(p_EDRX_AllowedIdleInactive_r17)) {</w:t>
            </w:r>
          </w:p>
          <w:p w14:paraId="1636123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3365017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valueof(p_EDRX_AllowedIdleInactive_r17);</w:t>
            </w:r>
          </w:p>
          <w:p w14:paraId="44F65BB8"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3A2976B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3BD02C8"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5208F7E"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2D2DB0A3"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f_NR_CellInfo_Set(p_NR_CellId, v_NR_CellInfo);</w:t>
            </w:r>
          </w:p>
          <w:p w14:paraId="4CDE2B37"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lastRenderedPageBreak/>
              <w:t xml:space="preserve">     }</w:t>
            </w:r>
          </w:p>
        </w:tc>
      </w:tr>
    </w:tbl>
    <w:p w14:paraId="08EFC225" w14:textId="77777777" w:rsidR="000335E9" w:rsidRPr="006D2D08" w:rsidRDefault="000335E9" w:rsidP="000335E9">
      <w:pPr>
        <w:spacing w:after="0"/>
        <w:rPr>
          <w:rFonts w:ascii="Arial" w:hAnsi="Arial"/>
          <w:bCs/>
          <w:lang w:eastAsia="en-GB"/>
        </w:rPr>
      </w:pPr>
    </w:p>
    <w:p w14:paraId="70F7BED6"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6B610DD1"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61CDFE23" w14:textId="77777777" w:rsidTr="00A65443">
        <w:tc>
          <w:tcPr>
            <w:tcW w:w="9776" w:type="dxa"/>
            <w:tcBorders>
              <w:top w:val="single" w:sz="4" w:space="0" w:color="auto"/>
              <w:left w:val="single" w:sz="4" w:space="0" w:color="auto"/>
              <w:bottom w:val="single" w:sz="4" w:space="0" w:color="auto"/>
              <w:right w:val="single" w:sz="4" w:space="0" w:color="auto"/>
            </w:tcBorders>
          </w:tcPr>
          <w:p w14:paraId="055C0630"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f_NR_CellInfo_Set_SIB1_eDRX_AllowedInactive(NR_CellId_Type p_NR_CellId,</w:t>
            </w:r>
          </w:p>
          <w:p w14:paraId="36660B4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03CB39E0"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2677F7C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NR_CellInfo_Type v_NR_CellInfo := f_NR_CellInfo_Get(p_NR_CellId);</w:t>
            </w:r>
          </w:p>
          <w:p w14:paraId="6368757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3970161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(v_NR_CellInfo.Sysinfo.NR_SysinfoCombination != MibOnly){</w:t>
            </w:r>
          </w:p>
          <w:p w14:paraId="1C0CA72F"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(isvalue(p_EDRX_AllowedIdleInactive_r17)) {</w:t>
            </w:r>
          </w:p>
          <w:p w14:paraId="2C767158"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56E70A7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valueof(p_EDRX_AllowedIdleInactive_r17);</w:t>
            </w:r>
          </w:p>
          <w:p w14:paraId="78888A3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292B0872"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lang w:eastAsia="de-DE"/>
              </w:rPr>
              <w:t xml:space="preserve">          } </w:t>
            </w:r>
            <w:r w:rsidRPr="00A65443">
              <w:rPr>
                <w:rFonts w:ascii="Arial" w:hAnsi="Arial" w:cs="Arial"/>
                <w:bCs/>
                <w:color w:val="000000"/>
                <w:highlight w:val="green"/>
                <w:lang w:eastAsia="de-DE"/>
              </w:rPr>
              <w:t xml:space="preserve">else { //WA#11_7_3              </w:t>
            </w:r>
          </w:p>
          <w:p w14:paraId="72EFB42F"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highlight w:val="green"/>
                <w:lang w:eastAsia="de-DE"/>
              </w:rPr>
              <w:t xml:space="preserve">              v_NR_CellInfo.Sysinfo.BcchInfo.SIB1.message_.c1.systemInformationBlockType1.nonCriticalExtension.nonCriticalExtension.nonCriticalExtension.eDRX_AllowedInactive_r17 := omit;</w:t>
            </w:r>
          </w:p>
          <w:p w14:paraId="70E066CF"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highlight w:val="green"/>
                <w:lang w:eastAsia="de-DE"/>
              </w:rPr>
              <w:t xml:space="preserve">          }</w:t>
            </w:r>
          </w:p>
          <w:p w14:paraId="6BD4F73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41D58CA"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54E42CC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f_NR_CellInfo_Set(p_NR_CellId, v_NR_CellInfo);</w:t>
            </w:r>
          </w:p>
          <w:p w14:paraId="50979222"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369B721C" w14:textId="77777777" w:rsidR="000335E9" w:rsidRDefault="000335E9" w:rsidP="000335E9">
      <w:pPr>
        <w:spacing w:after="0"/>
        <w:rPr>
          <w:rFonts w:ascii="Arial" w:hAnsi="Arial"/>
          <w:b/>
          <w:lang w:eastAsia="en-GB"/>
        </w:rPr>
      </w:pPr>
    </w:p>
    <w:p w14:paraId="04757D82" w14:textId="77777777" w:rsidR="000335E9" w:rsidRPr="00AC4F3D" w:rsidRDefault="00436F94" w:rsidP="000335E9">
      <w:pPr>
        <w:pStyle w:val="Heading2"/>
        <w:numPr>
          <w:ilvl w:val="1"/>
          <w:numId w:val="2"/>
        </w:numPr>
        <w:overflowPunct w:val="0"/>
        <w:autoSpaceDE w:val="0"/>
        <w:autoSpaceDN w:val="0"/>
        <w:adjustRightInd w:val="0"/>
        <w:spacing w:before="480"/>
        <w:rPr>
          <w:rFonts w:cs="Arial"/>
          <w:b/>
          <w:color w:val="000000"/>
          <w:lang w:eastAsia="en-GB"/>
        </w:rPr>
      </w:pPr>
      <w:bookmarkStart w:id="17" w:name="_Toc152866821"/>
      <w:r w:rsidRPr="00436F94">
        <w:rPr>
          <w:b/>
          <w:noProof/>
        </w:rPr>
        <w:t>cs_NG_NAS_EDRXParams</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62F335EF"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A5C95D5"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CECC94C" w14:textId="77777777" w:rsidR="000335E9" w:rsidRPr="00FA530C" w:rsidRDefault="00436F94" w:rsidP="00E01735">
            <w:pPr>
              <w:pStyle w:val="CRCoverPage"/>
              <w:spacing w:after="0"/>
              <w:rPr>
                <w:noProof/>
              </w:rPr>
            </w:pPr>
            <w:r w:rsidRPr="00436F94">
              <w:rPr>
                <w:noProof/>
              </w:rPr>
              <w:t>cs_NG_NAS_EDRXParams</w:t>
            </w:r>
          </w:p>
        </w:tc>
      </w:tr>
      <w:tr w:rsidR="000335E9" w14:paraId="52D80DFC"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68FD0C"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1C08C6E" w14:textId="77777777" w:rsidR="000335E9" w:rsidRPr="00AD4ADA" w:rsidRDefault="00436F94" w:rsidP="00E01735">
            <w:pPr>
              <w:pStyle w:val="CRCoverPage"/>
              <w:spacing w:after="0"/>
              <w:rPr>
                <w:noProof/>
              </w:rPr>
            </w:pPr>
            <w:r>
              <w:rPr>
                <w:noProof/>
              </w:rPr>
              <w:t>In the current TTCN implementation, the iel is set incorrectly, this needs to be corrected.</w:t>
            </w:r>
          </w:p>
        </w:tc>
      </w:tr>
      <w:tr w:rsidR="000335E9" w14:paraId="5E3A13FA"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59D54F7"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FD15F19" w14:textId="77777777" w:rsidR="000335E9" w:rsidRPr="001124B3" w:rsidRDefault="00436F94" w:rsidP="00E01735">
            <w:pPr>
              <w:pStyle w:val="CRCoverPage"/>
              <w:spacing w:after="0"/>
              <w:rPr>
                <w:noProof/>
              </w:rPr>
            </w:pPr>
            <w:r>
              <w:rPr>
                <w:noProof/>
              </w:rPr>
              <w:t>Changed the iel to ‘02’O.</w:t>
            </w:r>
          </w:p>
        </w:tc>
      </w:tr>
      <w:tr w:rsidR="000335E9" w14:paraId="490AF1CA"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51D4C1D"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FFDDCC2" w14:textId="77777777" w:rsidR="000335E9" w:rsidRPr="00CC39F9" w:rsidRDefault="00436F94" w:rsidP="00E01735">
            <w:pPr>
              <w:spacing w:after="0"/>
              <w:rPr>
                <w:rFonts w:ascii="Arial" w:hAnsi="Arial" w:cs="Arial"/>
                <w:lang w:eastAsia="en-GB"/>
              </w:rPr>
            </w:pPr>
            <w:r>
              <w:rPr>
                <w:rFonts w:ascii="Arial" w:hAnsi="Arial" w:cs="Arial"/>
                <w:lang w:eastAsia="en-GB"/>
              </w:rPr>
              <w:t>NG_NAS_Templates.ttcn</w:t>
            </w:r>
          </w:p>
        </w:tc>
      </w:tr>
      <w:tr w:rsidR="000335E9" w14:paraId="22C6AC04"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3EAC134" w14:textId="77777777" w:rsidR="000335E9" w:rsidRDefault="000335E9" w:rsidP="00E01735">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002B42B" w14:textId="77777777" w:rsidR="000335E9" w:rsidRDefault="000335E9" w:rsidP="00E01735">
            <w:pPr>
              <w:rPr>
                <w:rFonts w:ascii="Arial" w:hAnsi="Arial"/>
                <w:highlight w:val="cyan"/>
                <w:lang w:eastAsia="zh-CN"/>
              </w:rPr>
            </w:pPr>
          </w:p>
        </w:tc>
      </w:tr>
    </w:tbl>
    <w:p w14:paraId="3AC1D97D" w14:textId="77777777" w:rsidR="000335E9" w:rsidRPr="00055489" w:rsidRDefault="000335E9" w:rsidP="000335E9">
      <w:pPr>
        <w:spacing w:after="0"/>
        <w:rPr>
          <w:rFonts w:ascii="Arial" w:hAnsi="Arial"/>
          <w:b/>
          <w:lang w:eastAsia="en-GB"/>
        </w:rPr>
      </w:pPr>
    </w:p>
    <w:p w14:paraId="39C1678D"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6E057F2D" w14:textId="77777777" w:rsidTr="00E01735">
        <w:tc>
          <w:tcPr>
            <w:tcW w:w="13575" w:type="dxa"/>
            <w:tcBorders>
              <w:top w:val="single" w:sz="4" w:space="0" w:color="auto"/>
              <w:left w:val="single" w:sz="4" w:space="0" w:color="auto"/>
              <w:bottom w:val="single" w:sz="4" w:space="0" w:color="auto"/>
              <w:right w:val="single" w:sz="4" w:space="0" w:color="auto"/>
            </w:tcBorders>
          </w:tcPr>
          <w:p w14:paraId="4BAE6F94"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template (value) ExtdDRXParams cs_NG_NAS_EDRXParams (B4_Type p_PTW,</w:t>
            </w:r>
          </w:p>
          <w:p w14:paraId="7DFB550E"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p_EDRXVal,</w:t>
            </w:r>
          </w:p>
          <w:p w14:paraId="2DFB078D"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p_ExtdPTW := omit) :=</w:t>
            </w:r>
          </w:p>
          <w:p w14:paraId="125D83AB"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14:paraId="2890E9A0"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iei          := '6E'O,</w:t>
            </w:r>
          </w:p>
          <w:p w14:paraId="5A5F62EF" w14:textId="77777777" w:rsid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iel          := '0</w:t>
            </w:r>
            <w:r>
              <w:rPr>
                <w:rFonts w:ascii="Arial" w:hAnsi="Arial" w:cs="Arial"/>
                <w:bCs/>
                <w:color w:val="000000"/>
                <w:lang w:eastAsia="de-DE"/>
              </w:rPr>
              <w:t>1</w:t>
            </w:r>
            <w:r w:rsidRPr="00436F94">
              <w:rPr>
                <w:rFonts w:ascii="Arial" w:hAnsi="Arial" w:cs="Arial"/>
                <w:bCs/>
                <w:color w:val="000000"/>
                <w:lang w:eastAsia="de-DE"/>
              </w:rPr>
              <w:t>'O,</w:t>
            </w:r>
          </w:p>
          <w:p w14:paraId="1863536D"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pagingTimeWindow := p_PTW,</w:t>
            </w:r>
          </w:p>
          <w:p w14:paraId="358445F4"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eDRXValue    := p_EDRXVal,</w:t>
            </w:r>
          </w:p>
          <w:p w14:paraId="2E7C74D0"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extdPTW      := p_ExtdPTW</w:t>
            </w:r>
          </w:p>
          <w:p w14:paraId="779A1ADD"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63ECDAF4" w14:textId="77777777" w:rsidR="000335E9" w:rsidRPr="006D2D08" w:rsidRDefault="000335E9" w:rsidP="000335E9">
      <w:pPr>
        <w:spacing w:after="0"/>
        <w:rPr>
          <w:rFonts w:ascii="Arial" w:hAnsi="Arial"/>
          <w:bCs/>
          <w:lang w:eastAsia="en-GB"/>
        </w:rPr>
      </w:pPr>
    </w:p>
    <w:p w14:paraId="1098BB5A"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4E583713"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125499D8" w14:textId="77777777" w:rsidTr="00E01735">
        <w:tc>
          <w:tcPr>
            <w:tcW w:w="13575" w:type="dxa"/>
            <w:tcBorders>
              <w:top w:val="single" w:sz="4" w:space="0" w:color="auto"/>
              <w:left w:val="single" w:sz="4" w:space="0" w:color="auto"/>
              <w:bottom w:val="single" w:sz="4" w:space="0" w:color="auto"/>
              <w:right w:val="single" w:sz="4" w:space="0" w:color="auto"/>
            </w:tcBorders>
          </w:tcPr>
          <w:p w14:paraId="2945A36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template (value) ExtdDRXParams cs_NG_NAS_EDRXParams (B4_Type p_PTW,</w:t>
            </w:r>
          </w:p>
          <w:p w14:paraId="6F9A758A"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p_EDRXVal,</w:t>
            </w:r>
          </w:p>
          <w:p w14:paraId="139C2825"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p_ExtdPTW := omit) :=</w:t>
            </w:r>
          </w:p>
          <w:p w14:paraId="68BCD46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14:paraId="2F2D5FC4"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iei          := '6E'O,</w:t>
            </w:r>
          </w:p>
          <w:p w14:paraId="7ABFAEB4"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iel          := </w:t>
            </w:r>
            <w:r w:rsidRPr="00436F94">
              <w:rPr>
                <w:rFonts w:ascii="Arial" w:hAnsi="Arial" w:cs="Arial"/>
                <w:bCs/>
                <w:color w:val="000000"/>
                <w:highlight w:val="green"/>
                <w:lang w:eastAsia="de-DE"/>
              </w:rPr>
              <w:t>'02'O</w:t>
            </w:r>
            <w:r w:rsidRPr="00436F94">
              <w:rPr>
                <w:rFonts w:ascii="Arial" w:hAnsi="Arial" w:cs="Arial"/>
                <w:bCs/>
                <w:color w:val="000000"/>
                <w:lang w:eastAsia="de-DE"/>
              </w:rPr>
              <w:t>, // length //WA#11_7_1 01 --&gt; 02 (Also needed for 11_7_2, 11_7_3 and 8_1_5_2_3)</w:t>
            </w:r>
          </w:p>
          <w:p w14:paraId="269E1AB1"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pagingTimeWindow := p_PTW,</w:t>
            </w:r>
          </w:p>
          <w:p w14:paraId="1A72AFFA"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eDRXValue    := p_EDRXVal,</w:t>
            </w:r>
          </w:p>
          <w:p w14:paraId="3CD5BBB9"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extdPTW      := p_ExtdPTW</w:t>
            </w:r>
          </w:p>
          <w:p w14:paraId="6E8F80FF"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529EB9D3" w14:textId="77777777" w:rsidR="000335E9" w:rsidRDefault="000335E9" w:rsidP="000335E9">
      <w:pPr>
        <w:spacing w:after="0"/>
        <w:rPr>
          <w:rFonts w:ascii="Arial" w:hAnsi="Arial"/>
          <w:b/>
          <w:lang w:eastAsia="en-GB"/>
        </w:rPr>
      </w:pPr>
    </w:p>
    <w:p w14:paraId="2E4BC2FF" w14:textId="77777777" w:rsidR="00EE4C58" w:rsidRDefault="00EE4C58" w:rsidP="00D96D4C">
      <w:pPr>
        <w:spacing w:after="0"/>
        <w:rPr>
          <w:rFonts w:ascii="Arial" w:hAnsi="Arial"/>
          <w:b/>
          <w:lang w:eastAsia="en-GB"/>
        </w:rPr>
      </w:pPr>
    </w:p>
    <w:p w14:paraId="2B848755" w14:textId="77777777" w:rsidR="003436E5" w:rsidRPr="00854C55" w:rsidRDefault="003436E5" w:rsidP="003436E5">
      <w:pPr>
        <w:pStyle w:val="Heading1"/>
        <w:numPr>
          <w:ilvl w:val="0"/>
          <w:numId w:val="1"/>
        </w:numPr>
        <w:autoSpaceDN w:val="0"/>
        <w:rPr>
          <w:rFonts w:cs="Arial"/>
          <w:b/>
        </w:rPr>
      </w:pPr>
      <w:bookmarkStart w:id="18" w:name="_Toc54888065"/>
      <w:bookmarkStart w:id="19" w:name="_Toc152866822"/>
      <w:bookmarkStart w:id="20" w:name="_Toc122434494"/>
      <w:bookmarkStart w:id="21" w:name="_Toc295288971"/>
      <w:bookmarkStart w:id="22" w:name="_Toc325725666"/>
      <w:bookmarkEnd w:id="10"/>
      <w:bookmarkEnd w:id="11"/>
      <w:bookmarkEnd w:id="12"/>
      <w:r w:rsidRPr="00854C55">
        <w:rPr>
          <w:rFonts w:cs="Arial"/>
          <w:b/>
        </w:rPr>
        <w:lastRenderedPageBreak/>
        <w:t xml:space="preserve">Branches </w:t>
      </w:r>
      <w:r>
        <w:rPr>
          <w:rFonts w:cs="Arial"/>
          <w:b/>
        </w:rPr>
        <w:t>executed</w:t>
      </w:r>
      <w:bookmarkEnd w:id="18"/>
      <w:bookmarkEnd w:id="19"/>
    </w:p>
    <w:p w14:paraId="1648816D"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14:paraId="7699F941" w14:textId="77777777" w:rsidR="00446488" w:rsidRPr="00E24250" w:rsidRDefault="00446488" w:rsidP="00E24250">
      <w:pPr>
        <w:pStyle w:val="Heading1"/>
        <w:numPr>
          <w:ilvl w:val="0"/>
          <w:numId w:val="2"/>
        </w:numPr>
        <w:autoSpaceDN w:val="0"/>
        <w:rPr>
          <w:rFonts w:cs="Arial"/>
          <w:b/>
        </w:rPr>
      </w:pPr>
      <w:bookmarkStart w:id="23" w:name="_Toc152866823"/>
      <w:r w:rsidRPr="00E24250">
        <w:rPr>
          <w:rFonts w:cs="Arial"/>
          <w:b/>
        </w:rPr>
        <w:t>Execution Log Files</w:t>
      </w:r>
      <w:bookmarkEnd w:id="20"/>
      <w:bookmarkEnd w:id="21"/>
      <w:bookmarkEnd w:id="22"/>
      <w:bookmarkEnd w:id="23"/>
      <w:r w:rsidRPr="00E24250">
        <w:rPr>
          <w:rFonts w:cs="Arial"/>
          <w:b/>
        </w:rPr>
        <w:t xml:space="preserve"> </w:t>
      </w:r>
    </w:p>
    <w:p w14:paraId="0BFC1778" w14:textId="77777777"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4" w:name="_Toc152866824"/>
      <w:r>
        <w:rPr>
          <w:lang w:val="en-US"/>
        </w:rPr>
        <w:t>Hisilicon Balong 5000</w:t>
      </w:r>
      <w:bookmarkEnd w:id="24"/>
    </w:p>
    <w:p w14:paraId="611D1CF3" w14:textId="77777777"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34EC859F"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70CEFB73" w14:textId="77777777"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3208A2">
        <w:rPr>
          <w:rFonts w:cs="Arial"/>
          <w:b/>
        </w:rPr>
        <w:t>1_</w:t>
      </w:r>
      <w:r w:rsidR="00631246">
        <w:rPr>
          <w:rFonts w:cs="Arial"/>
          <w:b/>
        </w:rPr>
        <w:t>7</w:t>
      </w:r>
      <w:r w:rsidR="003208A2">
        <w:rPr>
          <w:rFonts w:cs="Arial"/>
          <w:b/>
        </w:rPr>
        <w:t>_</w:t>
      </w:r>
      <w:r w:rsidR="00631246">
        <w:rPr>
          <w:rFonts w:cs="Arial"/>
          <w:b/>
        </w:rPr>
        <w:t>3_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F91710C"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9AAC662" w14:textId="77777777" w:rsidR="004F7341" w:rsidRPr="00EB092E" w:rsidRDefault="004F7341" w:rsidP="00FE2D0E">
      <w:pPr>
        <w:rPr>
          <w:rFonts w:cs="Arial"/>
          <w:color w:val="000000"/>
        </w:rPr>
      </w:pPr>
    </w:p>
    <w:p w14:paraId="47895C17" w14:textId="77777777" w:rsidR="00446488" w:rsidRPr="00E24250" w:rsidRDefault="00446488" w:rsidP="00446488">
      <w:pPr>
        <w:pStyle w:val="Heading1"/>
        <w:numPr>
          <w:ilvl w:val="0"/>
          <w:numId w:val="2"/>
        </w:numPr>
        <w:autoSpaceDN w:val="0"/>
        <w:rPr>
          <w:rFonts w:cs="Arial"/>
          <w:b/>
        </w:rPr>
      </w:pPr>
      <w:bookmarkStart w:id="25" w:name="_Toc122434496"/>
      <w:bookmarkStart w:id="26" w:name="_Toc295288973"/>
      <w:bookmarkStart w:id="27" w:name="_Toc325725668"/>
      <w:bookmarkStart w:id="28" w:name="_Toc152866825"/>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B817ECD" w14:textId="77777777" w:rsidTr="00F829B4">
        <w:tc>
          <w:tcPr>
            <w:tcW w:w="709" w:type="dxa"/>
            <w:hideMark/>
          </w:tcPr>
          <w:p w14:paraId="7B9ECAEC"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15DBC782"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3B0205">
              <w:rPr>
                <w:b/>
              </w:rPr>
              <w:t>901</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w:t>
            </w:r>
            <w:r w:rsidR="00631246">
              <w:t>7.3</w:t>
            </w:r>
            <w:r w:rsidR="007A7477">
              <w:t xml:space="preserve"> in FR1</w:t>
            </w:r>
          </w:p>
        </w:tc>
      </w:tr>
    </w:tbl>
    <w:p w14:paraId="21EA3745" w14:textId="77777777" w:rsidR="00446488" w:rsidRPr="00BD7BEA" w:rsidRDefault="00446488" w:rsidP="00446488">
      <w:pPr>
        <w:rPr>
          <w:noProof/>
          <w:lang w:val="en-US"/>
        </w:rPr>
      </w:pPr>
    </w:p>
    <w:p w14:paraId="31571FC5"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F560A" w14:textId="77777777" w:rsidR="002A668F" w:rsidRDefault="002A668F">
      <w:r>
        <w:separator/>
      </w:r>
    </w:p>
  </w:endnote>
  <w:endnote w:type="continuationSeparator" w:id="0">
    <w:p w14:paraId="399A279B" w14:textId="77777777" w:rsidR="002A668F" w:rsidRDefault="002A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B25E0" w14:textId="77777777" w:rsidR="001A1814" w:rsidRDefault="001A1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4B971" w14:textId="77777777" w:rsidR="001A1814" w:rsidRDefault="001A1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FD98" w14:textId="77777777" w:rsidR="001A1814" w:rsidRDefault="001A1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42912" w14:textId="77777777" w:rsidR="002A668F" w:rsidRDefault="002A668F">
      <w:r>
        <w:separator/>
      </w:r>
    </w:p>
  </w:footnote>
  <w:footnote w:type="continuationSeparator" w:id="0">
    <w:p w14:paraId="37B32AC2" w14:textId="77777777" w:rsidR="002A668F" w:rsidRDefault="002A6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FF7E0"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7BF78132"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7BF78132"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6C835"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784C922"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784C922"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9E87D"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06B368A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06B368A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94BBD"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6C90EDB4"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6C90EDB4"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AD948"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4A0B5DC2"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4A0B5DC2"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7FB88"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7AB09753"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7AB09753"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4252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2249931">
    <w:abstractNumId w:val="12"/>
  </w:num>
  <w:num w:numId="3" w16cid:durableId="1008141386">
    <w:abstractNumId w:val="4"/>
  </w:num>
  <w:num w:numId="4" w16cid:durableId="20398742">
    <w:abstractNumId w:val="13"/>
  </w:num>
  <w:num w:numId="5" w16cid:durableId="1038235888">
    <w:abstractNumId w:val="0"/>
  </w:num>
  <w:num w:numId="6" w16cid:durableId="295180277">
    <w:abstractNumId w:val="22"/>
  </w:num>
  <w:num w:numId="7" w16cid:durableId="1930964977">
    <w:abstractNumId w:val="15"/>
  </w:num>
  <w:num w:numId="8" w16cid:durableId="1101024523">
    <w:abstractNumId w:val="1"/>
  </w:num>
  <w:num w:numId="9" w16cid:durableId="977413541">
    <w:abstractNumId w:val="5"/>
  </w:num>
  <w:num w:numId="10" w16cid:durableId="1726952225">
    <w:abstractNumId w:val="3"/>
  </w:num>
  <w:num w:numId="11" w16cid:durableId="721563604">
    <w:abstractNumId w:val="18"/>
  </w:num>
  <w:num w:numId="12" w16cid:durableId="1028676154">
    <w:abstractNumId w:val="6"/>
  </w:num>
  <w:num w:numId="13" w16cid:durableId="188491779">
    <w:abstractNumId w:val="23"/>
  </w:num>
  <w:num w:numId="14" w16cid:durableId="666709272">
    <w:abstractNumId w:val="28"/>
  </w:num>
  <w:num w:numId="15" w16cid:durableId="675617184">
    <w:abstractNumId w:val="19"/>
  </w:num>
  <w:num w:numId="16" w16cid:durableId="1549731067">
    <w:abstractNumId w:val="26"/>
  </w:num>
  <w:num w:numId="17" w16cid:durableId="429739954">
    <w:abstractNumId w:val="14"/>
  </w:num>
  <w:num w:numId="18" w16cid:durableId="1972246906">
    <w:abstractNumId w:val="11"/>
  </w:num>
  <w:num w:numId="19" w16cid:durableId="1882399832">
    <w:abstractNumId w:val="9"/>
  </w:num>
  <w:num w:numId="20" w16cid:durableId="1094858897">
    <w:abstractNumId w:val="20"/>
  </w:num>
  <w:num w:numId="21" w16cid:durableId="1622301672">
    <w:abstractNumId w:val="24"/>
  </w:num>
  <w:num w:numId="22" w16cid:durableId="1803226823">
    <w:abstractNumId w:val="21"/>
  </w:num>
  <w:num w:numId="23" w16cid:durableId="2087990843">
    <w:abstractNumId w:val="25"/>
  </w:num>
  <w:num w:numId="24" w16cid:durableId="1709795012">
    <w:abstractNumId w:val="10"/>
  </w:num>
  <w:num w:numId="25" w16cid:durableId="1681277451">
    <w:abstractNumId w:val="8"/>
  </w:num>
  <w:num w:numId="26" w16cid:durableId="1406076447">
    <w:abstractNumId w:val="27"/>
  </w:num>
  <w:num w:numId="27" w16cid:durableId="338197418">
    <w:abstractNumId w:val="2"/>
  </w:num>
  <w:num w:numId="28" w16cid:durableId="391856111">
    <w:abstractNumId w:val="17"/>
  </w:num>
  <w:num w:numId="29" w16cid:durableId="1194536243">
    <w:abstractNumId w:val="7"/>
  </w:num>
  <w:num w:numId="30" w16cid:durableId="16832430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19A6"/>
    <w:rsid w:val="001E308B"/>
    <w:rsid w:val="001E41F3"/>
    <w:rsid w:val="001E4368"/>
    <w:rsid w:val="001F02F6"/>
    <w:rsid w:val="001F2254"/>
    <w:rsid w:val="001F6BFA"/>
    <w:rsid w:val="001F7E22"/>
    <w:rsid w:val="00201BBF"/>
    <w:rsid w:val="00206A41"/>
    <w:rsid w:val="00214500"/>
    <w:rsid w:val="00215C88"/>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A668F"/>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5616"/>
    <w:rsid w:val="002E7745"/>
    <w:rsid w:val="002F0904"/>
    <w:rsid w:val="003002C0"/>
    <w:rsid w:val="0030082A"/>
    <w:rsid w:val="00300C03"/>
    <w:rsid w:val="00305409"/>
    <w:rsid w:val="0030720A"/>
    <w:rsid w:val="0031620C"/>
    <w:rsid w:val="003208A2"/>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0205"/>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1DB1"/>
    <w:rsid w:val="005E1E05"/>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45F0C"/>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4655"/>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ACE"/>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16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73C4"/>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87FD9"/>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CB5CC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85463-5209-4F3A-A936-52AE4C05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4259</Words>
  <Characters>24278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79</cp:revision>
  <cp:lastPrinted>1900-01-01T00:00:00Z</cp:lastPrinted>
  <dcterms:created xsi:type="dcterms:W3CDTF">2022-09-01T09:39:00Z</dcterms:created>
  <dcterms:modified xsi:type="dcterms:W3CDTF">2024-06-11T09:22:00Z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