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R5s240411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4827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NB-IoT NTN test case 22.3.1.5a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FA191B" w:rsidR="001E41F3" w:rsidRDefault="00F174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2024-06-09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3CB78F" w:rsidR="001E41F3" w:rsidRDefault="004B5436">
            <w:pPr>
              <w:pStyle w:val="CRCoverPage"/>
              <w:spacing w:after="0"/>
              <w:ind w:left="100"/>
              <w:rPr>
                <w:noProof/>
              </w:rPr>
            </w:pPr>
            <w:r w:rsidRPr="004B5436">
              <w:rPr>
                <w:noProof/>
              </w:rPr>
              <w:t>At step 4 of the test case, UL Grant transmission need to be started. However function call to f_NBIOT_ULGrantTransmission() is missing at step 4. Also NPdcchperiod need to be initialised with current NPdcchPeriod before adding Delta parameters to it. Otherwise NPdcchPeriod shall be based on Step 2 and not Step 3, which would be wrong as per test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0A973E" w:rsidR="001E41F3" w:rsidRDefault="004B5436">
            <w:pPr>
              <w:pStyle w:val="CRCoverPage"/>
              <w:spacing w:after="0"/>
              <w:ind w:left="100"/>
              <w:rPr>
                <w:noProof/>
              </w:rPr>
            </w:pPr>
            <w:r w:rsidRPr="004B5436">
              <w:rPr>
                <w:noProof/>
              </w:rPr>
              <w:t>Reinitialised v_NpdcchPeriod with current NpdcchPeriod and added call to f_NBIOT_ULGrantTransmission() to start the UL Grant transmission.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FCDCCF" w:rsidR="001E41F3" w:rsidRDefault="004B5436">
            <w:pPr>
              <w:pStyle w:val="CRCoverPage"/>
              <w:spacing w:after="0"/>
              <w:ind w:left="100"/>
              <w:rPr>
                <w:noProof/>
              </w:rPr>
            </w:pPr>
            <w:r w:rsidRPr="004B5436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E19D9B" w:rsidR="001E41F3" w:rsidRDefault="004B5436">
            <w:pPr>
              <w:pStyle w:val="CRCoverPage"/>
              <w:spacing w:after="0"/>
              <w:ind w:left="100"/>
              <w:rPr>
                <w:noProof/>
              </w:rPr>
            </w:pPr>
            <w:r w:rsidRPr="004B5436">
              <w:rPr>
                <w:noProof/>
              </w:rPr>
              <w:t>22.3.1.5a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543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B5436" w:rsidRDefault="004B5436" w:rsidP="004B5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B5436" w:rsidRDefault="004B5436" w:rsidP="004B5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E01540" w:rsidR="004B5436" w:rsidRDefault="004B5436" w:rsidP="004B5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B5436" w:rsidRDefault="004B5436" w:rsidP="004B54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B5436" w:rsidRDefault="004B5436" w:rsidP="004B54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43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B5436" w:rsidRDefault="004B5436" w:rsidP="004B54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B5436" w:rsidRDefault="004B5436" w:rsidP="004B5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9C13A9" w:rsidR="004B5436" w:rsidRDefault="004B5436" w:rsidP="004B5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B5436" w:rsidRDefault="004B5436" w:rsidP="004B54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B5436" w:rsidRDefault="004B5436" w:rsidP="004B54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43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B5436" w:rsidRDefault="004B5436" w:rsidP="004B54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B5436" w:rsidRDefault="004B5436" w:rsidP="004B5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AB2B50" w:rsidR="004B5436" w:rsidRDefault="004B5436" w:rsidP="004B5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B5436" w:rsidRDefault="004B5436" w:rsidP="004B54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B5436" w:rsidRDefault="004B5436" w:rsidP="004B54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3373DD" w14:textId="77777777" w:rsidR="00D31C67" w:rsidRPr="00D83A7A" w:rsidRDefault="00D31C67" w:rsidP="00D31C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4888063"/>
      <w:bookmarkStart w:id="2" w:name="_Toc100131355"/>
      <w:bookmarkStart w:id="3" w:name="_Toc122434493"/>
      <w:bookmarkStart w:id="4" w:name="_Toc295288970"/>
      <w:bookmarkStart w:id="5" w:name="_Toc325725665"/>
      <w:bookmarkStart w:id="6" w:name="_Toc16889798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6"/>
    </w:p>
    <w:p w14:paraId="387C2801" w14:textId="42739F2D" w:rsidR="00D31C67" w:rsidRDefault="00D31C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E17F6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_Toc168897981 \h </w:instrText>
      </w:r>
      <w:r>
        <w:fldChar w:fldCharType="separate"/>
      </w:r>
      <w:r>
        <w:t>2</w:t>
      </w:r>
      <w:r>
        <w:fldChar w:fldCharType="end"/>
      </w:r>
    </w:p>
    <w:p w14:paraId="0E178C7A" w14:textId="2F1BE708" w:rsidR="00D31C67" w:rsidRDefault="00D31C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E17F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E17F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_Toc168897982 \h </w:instrText>
      </w:r>
      <w:r>
        <w:fldChar w:fldCharType="separate"/>
      </w:r>
      <w:r>
        <w:t>3</w:t>
      </w:r>
      <w:r>
        <w:fldChar w:fldCharType="end"/>
      </w:r>
    </w:p>
    <w:p w14:paraId="3874DD31" w14:textId="58648F1E" w:rsidR="00D31C67" w:rsidRDefault="00D31C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E17F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E17F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_Toc168897983 \h </w:instrText>
      </w:r>
      <w:r>
        <w:fldChar w:fldCharType="separate"/>
      </w:r>
      <w:r>
        <w:t>3</w:t>
      </w:r>
      <w:r>
        <w:fldChar w:fldCharType="end"/>
      </w:r>
    </w:p>
    <w:p w14:paraId="76567577" w14:textId="222DBBB9" w:rsidR="00D31C67" w:rsidRDefault="00D31C6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E17F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E17F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_Toc168897984 \h </w:instrText>
      </w:r>
      <w:r>
        <w:fldChar w:fldCharType="separate"/>
      </w:r>
      <w:r>
        <w:t>3</w:t>
      </w:r>
      <w:r>
        <w:fldChar w:fldCharType="end"/>
      </w:r>
    </w:p>
    <w:p w14:paraId="7E595989" w14:textId="6DE5602C" w:rsidR="00D31C67" w:rsidRDefault="00D31C67" w:rsidP="00D31C67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E91BA37" w14:textId="77777777" w:rsidR="00D31C67" w:rsidRDefault="00D31C67" w:rsidP="00D31C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7" w:name="_Toc168897984"/>
      <w:bookmarkStart w:id="8" w:name="_Toc122434485"/>
      <w:bookmarkStart w:id="9" w:name="_Toc168863014"/>
      <w:bookmarkStart w:id="10" w:name="_Hlk168863133"/>
      <w:r>
        <w:rPr>
          <w:b/>
          <w:lang w:eastAsia="ja-JP"/>
        </w:rPr>
        <w:lastRenderedPageBreak/>
        <w:t>Overview</w:t>
      </w:r>
      <w:bookmarkEnd w:id="8"/>
      <w:bookmarkEnd w:id="9"/>
    </w:p>
    <w:p w14:paraId="07A18BA1" w14:textId="77777777" w:rsidR="00D31C67" w:rsidRDefault="00D31C67" w:rsidP="00D31C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4D051D">
        <w:rPr>
          <w:rFonts w:cs="Arial"/>
        </w:rPr>
        <w:t>iwd-TTCN3-B2022-09_D24wk12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B764314" w14:textId="77777777" w:rsidR="00D31C67" w:rsidRDefault="00D31C67" w:rsidP="00D31C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492CF5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62F83AD1" w14:textId="77777777" w:rsidR="00D31C67" w:rsidRPr="00854C55" w:rsidRDefault="00D31C67" w:rsidP="00D31C6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168863015"/>
      <w:bookmarkStart w:id="14" w:name="_Hlk168863153"/>
      <w:bookmarkEnd w:id="10"/>
      <w:r w:rsidRPr="00854C55">
        <w:rPr>
          <w:b/>
        </w:rPr>
        <w:t xml:space="preserve">Corrections </w:t>
      </w:r>
      <w:bookmarkEnd w:id="11"/>
      <w:bookmarkEnd w:id="12"/>
      <w:r w:rsidRPr="00854C55">
        <w:rPr>
          <w:b/>
        </w:rPr>
        <w:t>required</w:t>
      </w:r>
      <w:bookmarkEnd w:id="13"/>
    </w:p>
    <w:bookmarkEnd w:id="14"/>
    <w:p w14:paraId="0BCC28DC" w14:textId="1E9E152E" w:rsidR="00753417" w:rsidRDefault="00753417" w:rsidP="0075341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Change 1</w:t>
      </w:r>
      <w:bookmarkEnd w:id="1"/>
      <w:bookmarkEnd w:id="2"/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53417" w14:paraId="38C8E361" w14:textId="77777777" w:rsidTr="0090005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28D5" w14:textId="77777777" w:rsidR="00753417" w:rsidRPr="003C0071" w:rsidRDefault="00753417" w:rsidP="0090005D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53F7" w14:textId="77777777" w:rsidR="00753417" w:rsidRPr="003C0071" w:rsidRDefault="00753417" w:rsidP="0090005D">
            <w:pPr>
              <w:spacing w:after="0"/>
              <w:rPr>
                <w:rFonts w:ascii="Arial" w:hAnsi="Arial" w:cs="Arial"/>
              </w:rPr>
            </w:pPr>
            <w:r w:rsidRPr="00D47128">
              <w:rPr>
                <w:rFonts w:ascii="Arial" w:hAnsi="Arial" w:cs="Arial"/>
              </w:rPr>
              <w:t>f_TC_22_3_1_5a_NBIOT</w:t>
            </w:r>
            <w:r w:rsidRPr="00DE64B8">
              <w:rPr>
                <w:rFonts w:ascii="Arial" w:hAnsi="Arial" w:cs="Arial"/>
              </w:rPr>
              <w:t xml:space="preserve"> </w:t>
            </w:r>
            <w:r w:rsidRPr="000F02F4">
              <w:rPr>
                <w:rFonts w:ascii="Arial" w:hAnsi="Arial" w:cs="Arial"/>
              </w:rPr>
              <w:t>()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753417" w14:paraId="64F398A0" w14:textId="77777777" w:rsidTr="0090005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C001" w14:textId="77777777" w:rsidR="00753417" w:rsidRDefault="00753417" w:rsidP="0090005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AFF1" w14:textId="77777777" w:rsidR="00753417" w:rsidRPr="004127A6" w:rsidRDefault="00753417" w:rsidP="0090005D">
            <w:pPr>
              <w:pStyle w:val="CRCoverPage"/>
              <w:spacing w:after="0"/>
              <w:rPr>
                <w:b/>
                <w:bCs/>
              </w:rPr>
            </w:pPr>
            <w:r>
              <w:rPr>
                <w:rFonts w:cs="Arial"/>
              </w:rPr>
              <w:t xml:space="preserve">At step 4 of the test case, UL Grant transmission need to be started. However function call to </w:t>
            </w:r>
            <w:proofErr w:type="spellStart"/>
            <w:r w:rsidRPr="00D47128">
              <w:rPr>
                <w:rFonts w:cs="Arial"/>
              </w:rPr>
              <w:t>f_NBIOT_ULGrantTransmission</w:t>
            </w:r>
            <w:proofErr w:type="spellEnd"/>
            <w:r>
              <w:rPr>
                <w:rFonts w:cs="Arial"/>
              </w:rPr>
              <w:t xml:space="preserve">() is missing at step 4. Also </w:t>
            </w:r>
            <w:proofErr w:type="spellStart"/>
            <w:r>
              <w:rPr>
                <w:rFonts w:cs="Arial"/>
              </w:rPr>
              <w:t>NPdcchperiod</w:t>
            </w:r>
            <w:proofErr w:type="spellEnd"/>
            <w:r>
              <w:rPr>
                <w:rFonts w:cs="Arial"/>
              </w:rPr>
              <w:t xml:space="preserve"> need to be initialised with current </w:t>
            </w:r>
            <w:proofErr w:type="spellStart"/>
            <w:r>
              <w:rPr>
                <w:rFonts w:cs="Arial"/>
              </w:rPr>
              <w:t>NPdcchPeriod</w:t>
            </w:r>
            <w:proofErr w:type="spellEnd"/>
            <w:r>
              <w:rPr>
                <w:rFonts w:cs="Arial"/>
              </w:rPr>
              <w:t xml:space="preserve"> before adding Delta parameters to it. Otherwise </w:t>
            </w:r>
            <w:proofErr w:type="spellStart"/>
            <w:r>
              <w:rPr>
                <w:rFonts w:cs="Arial"/>
              </w:rPr>
              <w:t>NPdcchPeriod</w:t>
            </w:r>
            <w:proofErr w:type="spellEnd"/>
            <w:r>
              <w:rPr>
                <w:rFonts w:cs="Arial"/>
              </w:rPr>
              <w:t xml:space="preserve"> shall be based on Step 2 and not Step 3, which would be wrong as per test procedure.</w:t>
            </w:r>
          </w:p>
        </w:tc>
      </w:tr>
      <w:tr w:rsidR="00753417" w14:paraId="461C9627" w14:textId="77777777" w:rsidTr="0090005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176D" w14:textId="77777777" w:rsidR="00753417" w:rsidRDefault="00753417" w:rsidP="0090005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A09D" w14:textId="625A96CE" w:rsidR="00753417" w:rsidRDefault="004B5436" w:rsidP="0090005D">
            <w:pPr>
              <w:pStyle w:val="CRCoverPage"/>
              <w:spacing w:after="0"/>
              <w:rPr>
                <w:noProof/>
                <w:lang w:val="en-SG"/>
              </w:rPr>
            </w:pPr>
            <w:r>
              <w:t>R</w:t>
            </w:r>
            <w:r w:rsidR="00753417">
              <w:rPr>
                <w:rFonts w:cs="Arial"/>
              </w:rPr>
              <w:t>einitialise</w:t>
            </w:r>
            <w:r>
              <w:rPr>
                <w:rFonts w:cs="Arial"/>
              </w:rPr>
              <w:t>d</w:t>
            </w:r>
            <w:r w:rsidR="00753417">
              <w:rPr>
                <w:rFonts w:cs="Arial"/>
              </w:rPr>
              <w:t xml:space="preserve"> </w:t>
            </w:r>
            <w:proofErr w:type="spellStart"/>
            <w:r w:rsidR="00753417" w:rsidRPr="00D47128">
              <w:rPr>
                <w:rFonts w:cs="Arial"/>
              </w:rPr>
              <w:t>v_NpdcchPeriod</w:t>
            </w:r>
            <w:proofErr w:type="spellEnd"/>
            <w:r w:rsidR="00753417">
              <w:rPr>
                <w:rFonts w:cs="Arial"/>
              </w:rPr>
              <w:t xml:space="preserve"> with current </w:t>
            </w:r>
            <w:proofErr w:type="spellStart"/>
            <w:r w:rsidR="00753417">
              <w:rPr>
                <w:rFonts w:cs="Arial"/>
              </w:rPr>
              <w:t>NpdcchPeriod</w:t>
            </w:r>
            <w:proofErr w:type="spellEnd"/>
            <w:r w:rsidR="00753417">
              <w:rPr>
                <w:rFonts w:cs="Arial"/>
              </w:rPr>
              <w:t xml:space="preserve"> and added call to </w:t>
            </w:r>
            <w:proofErr w:type="spellStart"/>
            <w:r w:rsidR="00753417" w:rsidRPr="00D47128">
              <w:rPr>
                <w:rFonts w:cs="Arial"/>
              </w:rPr>
              <w:t>f_NBIOT_ULGrantTransmission</w:t>
            </w:r>
            <w:proofErr w:type="spellEnd"/>
            <w:r w:rsidR="00753417">
              <w:rPr>
                <w:rFonts w:cs="Arial"/>
              </w:rPr>
              <w:t xml:space="preserve">() to start the </w:t>
            </w:r>
            <w:r>
              <w:rPr>
                <w:rFonts w:cs="Arial"/>
              </w:rPr>
              <w:t xml:space="preserve">UL </w:t>
            </w:r>
            <w:r w:rsidR="00753417">
              <w:rPr>
                <w:rFonts w:cs="Arial"/>
              </w:rPr>
              <w:t>Grant transmission</w:t>
            </w:r>
            <w:r>
              <w:rPr>
                <w:rFonts w:cs="Arial"/>
              </w:rPr>
              <w:t>.</w:t>
            </w:r>
          </w:p>
        </w:tc>
      </w:tr>
      <w:tr w:rsidR="00753417" w14:paraId="48FA2374" w14:textId="77777777" w:rsidTr="0090005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3E64" w14:textId="77777777" w:rsidR="00753417" w:rsidRDefault="00753417" w:rsidP="0090005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7591" w14:textId="77777777" w:rsidR="00753417" w:rsidRDefault="00753417" w:rsidP="0090005D">
            <w:pPr>
              <w:spacing w:after="0"/>
              <w:rPr>
                <w:rFonts w:ascii="Arial" w:hAnsi="Arial" w:cs="Arial"/>
                <w:noProof/>
              </w:rPr>
            </w:pPr>
            <w:r w:rsidRPr="00D47128">
              <w:rPr>
                <w:rFonts w:ascii="Arial" w:hAnsi="Arial" w:cs="Arial"/>
                <w:noProof/>
              </w:rPr>
              <w:t>NBIOT_MAC_NTN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753417" w14:paraId="751D0CE4" w14:textId="77777777" w:rsidTr="0090005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E292" w14:textId="77777777" w:rsidR="00753417" w:rsidRDefault="00753417" w:rsidP="009000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D52F" w14:textId="77777777" w:rsidR="00753417" w:rsidRPr="0073704E" w:rsidRDefault="00753417" w:rsidP="0090005D">
            <w:pPr>
              <w:rPr>
                <w:rFonts w:ascii="Arial" w:hAnsi="Arial"/>
                <w:highlight w:val="red"/>
              </w:rPr>
            </w:pPr>
          </w:p>
        </w:tc>
      </w:tr>
    </w:tbl>
    <w:p w14:paraId="76847618" w14:textId="77777777" w:rsidR="00753417" w:rsidRDefault="00753417" w:rsidP="00753417">
      <w:pPr>
        <w:spacing w:after="0"/>
        <w:rPr>
          <w:rFonts w:ascii="Arial" w:hAnsi="Arial"/>
          <w:b/>
          <w:sz w:val="32"/>
          <w:lang w:val="pt-BR"/>
        </w:rPr>
      </w:pPr>
      <w:bookmarkStart w:id="15" w:name="_Toc54888064"/>
    </w:p>
    <w:p w14:paraId="52B36CE1" w14:textId="77777777" w:rsidR="00753417" w:rsidRDefault="00753417" w:rsidP="00753417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3417" w14:paraId="540E7A35" w14:textId="77777777" w:rsidTr="0090005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DED0" w14:textId="77777777" w:rsidR="00753417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0C49AB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function f_TC_22_3_1_5a_NBIOT() runs on NBIOT_PTC</w:t>
            </w:r>
          </w:p>
          <w:p w14:paraId="716F5CE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584CEE2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(value) NPDCCH_ConfigDedicated_NB_r13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v_NPDCCH_ConfigDedicated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1A582F8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NPdcchSearchSpaceCandidateIndex_Type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v_SearchSpaceCandidateForULGrant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4424D33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NPdcchUESpecificSearchSpace_Type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v_NPdcchUESpecificSearchSpace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53C8D30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(value) MAC_MainConfig_NB_r13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v_MAC_MainConfig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cs_MAC_MainConfig_NB_SRB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5A53B34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DL_CCCH_Message_NB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v_RrcConnSetup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581112B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NB_RLC_CountsInfoList_Type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   // RLC status to be maintained by Send/Receive functions</w:t>
            </w:r>
          </w:p>
          <w:p w14:paraId="2208D11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TimingInfo_Type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474A904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MAC_PDU_Type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v_MAC_PDU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128D2E9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RLC_SDU_Type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v_RlcSdu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4D40041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MAC_SDUList_Type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v_MAC_SDUList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2BE9753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SubFrameTiming_Type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3641B14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NBIOT_SearchSpaceParameters_Type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tsc_NBIOT_SearchSpaceParameters_Def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113B519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(present)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MAC_PDU_Type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v_MAC_PDU_RX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2BB5719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NB_UL_TransRetransmissionList_Type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v_TransRetransmissionList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6AD4352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NB_DciUlInfo_Type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v_DciUlInfo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6A07FDF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v_IncrementVRR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4FA6129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NB_SYSTEM_IND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v_SYSTEM_IND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3124175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50A0B22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//System information combination 8 as defined in TS 36.508 [18] clause 8.1.4.3.1.1 is used.</w:t>
            </w:r>
          </w:p>
          <w:p w14:paraId="3FDEA56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f_NBIOT_Init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(c8);</w:t>
            </w:r>
          </w:p>
          <w:p w14:paraId="5B7C659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E513CE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//Create and configure all cells</w:t>
            </w:r>
          </w:p>
          <w:p w14:paraId="1D9A198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f_NBIOT_CellConfig_Def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(nbiot_Cell1, CONTROL_PLANE);</w:t>
            </w:r>
          </w:p>
          <w:p w14:paraId="3BD1041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5C96AFD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 configure RRC Connection Setup being used during RACH procedure: Message modified according to Table 22.3.1.5a.3.3-1</w:t>
            </w:r>
          </w:p>
          <w:p w14:paraId="1BE56C0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v_MAC_MainConfig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cs_MAC_MainConfig_NB_SRB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4B6E31F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v_MAC_MainConfig.ul_SCH_Config_r13.periodicBSR_Timer_r13 := infinity_;</w:t>
            </w:r>
          </w:p>
          <w:p w14:paraId="5D7FC05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v_MAC_MainConfig.drx_Config_r13 :=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cs_DRX_Config_NB_Setup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0903EF1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6F7A1B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v_NPDCCH_ConfigDedicated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cs_NPDCCH_ConfigDedicated_NB_DEFAULT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1502CB7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v_NPDCCH_ConfigDedicated.npdcch_NumRepetitions_r13 := r64;</w:t>
            </w:r>
          </w:p>
          <w:p w14:paraId="27441E5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v_SearchSpaceParameters.Rmax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64;      // to be used for timing calculations</w:t>
            </w:r>
          </w:p>
          <w:p w14:paraId="7B4D03C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498275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v_RrcConnSetup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f_NBIOT_508_RRCConnectionSetup(-, -,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v_MAC_MainConfig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v_NPDCCH_ConfigDedicated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6C2A1A4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f_NBIOT_SS_ConfigRachProcedureMsg4(nbiot_Cell1,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v_RrcConnSetup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263F28A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007691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75813D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 Modify cell configuration for UE specific search space according to Table 22.3.1.5a.3.3-1 and UL grants to be scheduled in the last search space candidate as needed for step 2:</w:t>
            </w:r>
          </w:p>
          <w:p w14:paraId="28FEE41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v_SearchSpaceCandidateForULGrant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tsc_LastSearchSpaceCandidate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    /* as we have a NPDCCH period of 256ms (instead of 64ms), there is no issue always to use the last search space candidate during the test case */</w:t>
            </w:r>
          </w:p>
          <w:p w14:paraId="558057C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v_NPdcchUESpecificSearchSpace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cs_NPdcchUESpecificSearchSpace(v_NPDCCH_ConfigDedicated.npdcch_NumRepetitions_r13,</w:t>
            </w:r>
          </w:p>
          <w:p w14:paraId="37B3A9C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       v_NPDCCH_ConfigDedicated.npdcch_StartSF_USS_r13,</w:t>
            </w:r>
          </w:p>
          <w:p w14:paraId="0285449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       v_NPDCCH_ConfigDedicated.npdcch_Offset_USS_r13,</w:t>
            </w:r>
          </w:p>
          <w:p w14:paraId="4DA5DE2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       -,</w:t>
            </w:r>
          </w:p>
          <w:p w14:paraId="6F49457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   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v_SearchSpaceCandidateForULGrant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68FA739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B30686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f_NBIOT_SS_CommonCellConfig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cas_NB_CellConfig_REQ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(nbiot_Cell1, -, -, cds_NB_BasicCellConfig_NPDCCH(cs_NPdcchConfig(v_NPdcchUESpecificSearchSpace))));</w:t>
            </w:r>
          </w:p>
          <w:p w14:paraId="3B22126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f_NBIOT_SS_DrxCtrlConfig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cs_NB_DrxCtrl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cs_DRX_Config_NB_Setup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));    //@sic R5s230746 Ch2.1.2 sic@</w:t>
            </w:r>
          </w:p>
          <w:p w14:paraId="252800D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AB5C7C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UE is in state 2B-NB according to TS 36.508 [18] clause 8.1.5.2B with test loop mode G closed</w:t>
            </w:r>
          </w:p>
          <w:p w14:paraId="7ABEA8B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f_NBIOT_SetCellPower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tsc_ServingCellRS_EPRE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7F5B328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 Switch on UE</w:t>
            </w:r>
          </w:p>
          <w:p w14:paraId="68AE017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f_UT_SwitchOnUE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(UT, false);</w:t>
            </w:r>
          </w:p>
          <w:p w14:paraId="767A1FE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462677D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UE is in Automatic PLMN selection mode</w:t>
            </w:r>
          </w:p>
          <w:p w14:paraId="4CD089C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f_UT_AutomaticPLMN_Select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(UT); //@sic R5s2390746 Ch.2.1.1 sic@</w:t>
            </w:r>
          </w:p>
          <w:p w14:paraId="7742C89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preconfigured UE location is defined in TS 36.508 [18] Clause 4.13.</w:t>
            </w:r>
          </w:p>
          <w:p w14:paraId="5815801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f_UT_ConfigureNTNPosition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(UT,-,NO_CNF_REQUIRED);</w:t>
            </w:r>
          </w:p>
          <w:p w14:paraId="4BE0310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72C67DC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 Now continue with the procedure</w:t>
            </w:r>
          </w:p>
          <w:p w14:paraId="43D38AF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f_NBIOT_InitialRegistration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(nbiot_Cell1, CONTROL_PLANE, PREAMBLE, STATE2A_NB_TESTLOOP_ModeG);</w:t>
            </w:r>
          </w:p>
          <w:p w14:paraId="2586F99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621600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096EE94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f_NBIOT_CloseUE_TestLoopModeGH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(nbiot_Cell1,            // Bring UE to state 2B-NB</w:t>
            </w:r>
          </w:p>
          <w:p w14:paraId="7EF7393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                         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f_NBIOT_UE_TestLoopMode_Type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(STATE2A_NB_TESTLOOP_ModeG),</w:t>
            </w:r>
          </w:p>
          <w:p w14:paraId="6D5B655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tsc_TestLoopModeGH_UplinkMode_RLC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664CDEB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E09711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f_NBIOT_L2_CPMode_StopULGrant_EnableSrbTestMode(nbiot_Cell1,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TransparentMode_RLC_MAC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 //@sic R5s2390746 Ch.2.1.3 sic@</w:t>
            </w:r>
          </w:p>
          <w:p w14:paraId="3B44724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</w:t>
            </w:r>
          </w:p>
          <w:p w14:paraId="4BE1998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f_NBIOT_TestBody_Set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(true, layer2);</w:t>
            </w:r>
          </w:p>
          <w:p w14:paraId="28CB108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1144FD8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f_NBIOT_SS_DrxCtrlConfig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cs_NB_DrxCtrl_None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 //@sic R5s2390746 Ch.2.1.4 sic@</w:t>
            </w:r>
          </w:p>
          <w:p w14:paraId="1EBE132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f_Delay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(1.0); //@sic R5s2390746 Ch.2.1.5 sic@</w:t>
            </w:r>
          </w:p>
          <w:p w14:paraId="7CF0CDF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3D19D1D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f_NBIOT_SS_ConfigUL_HARQ_IndMode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(nbiot_Cell1, enable);</w:t>
            </w:r>
          </w:p>
          <w:p w14:paraId="229535C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513BC32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1"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CBA255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//In the first NPDCCH period of the next DRX On Duration the SS schedules the DL transmission of a MAC PDU in the first search space candidate of the search space.</w:t>
            </w:r>
          </w:p>
          <w:p w14:paraId="0C37CF6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fl_NBIOT_DrxCycle_NpdcchPeriod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tsc_FirstNpdcchPeriod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541C76D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cs_TimingInfo_SubFrameFull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6308CAF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v_RlcSdu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crs_PDCP_SDU_16B;</w:t>
            </w:r>
          </w:p>
          <w:p w14:paraId="635F0E9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v_RlcSduList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{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v_RlcSdu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};</w:t>
            </w:r>
          </w:p>
          <w:p w14:paraId="50BEAA4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v_MAC_SDUList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{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f_NBIOT_MAC_CPMode_EncodeMacSdu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(STATE2A_NB_TESTLOOP_ModeG,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v_RlcSdu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v_RLC_CountsInfoListByRef.AM_VTS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 };    // NAS/RRC PDU gets encoded by NAS emulator and packed into RLC PDU</w:t>
            </w:r>
          </w:p>
          <w:p w14:paraId="3D97BC0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v_MAC_PDU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f_NBIOT_MAC_PDU_WithSDUs_TX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(tsc_LchId_SIB1bis,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v_MAC_SDUList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0114A4D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f_NBIOT_MAC_CPMode_SendMacPdu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v_MAC_PDU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tsc_FirstSearchSpaceCandidate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1004BF9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v_RLC_CountsInfoListByRef.AM_VTS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v_RLC_CountsInfoListByRef.AM_VTS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+ 1;</w:t>
            </w:r>
          </w:p>
          <w:p w14:paraId="21361A5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339E03F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1A"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00BEAD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UE transmit a HARQ ACK for the DL MAC PDU in Step 1.</w:t>
            </w:r>
          </w:p>
          <w:p w14:paraId="743C5DA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SYSIND.receive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car_NB_UL_HARQ_IND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(nbiot_Cell1, ack));</w:t>
            </w:r>
          </w:p>
          <w:p w14:paraId="4AE2C73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790124C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2"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BECCF0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//In the last NPDCCH period of the next DRX On Duration the SS allocates an UL grant for UE in the last search space candidate of the search space.</w:t>
            </w:r>
          </w:p>
          <w:p w14:paraId="06CFB07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fl_NBIOT_DrxCycle_NpdcchPeriod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tsc_LastNpdcchPeriod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68B0918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cs_TimingInfo_SubFrameFull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58CCB86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v_TransRetransmissionList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{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cs_NB_UL_TransRetransmission_NewTransmission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40CAE34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cs_NB_UL_TransRetransmission_ReTransmission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(1)}; //@sic R5s230746 Ch2.1.6 sic@</w:t>
            </w:r>
          </w:p>
          <w:p w14:paraId="427E7D9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9A5501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v_DciUlInfo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cs_NB_DciInfo_CcchDcchDtchUL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(2, 4,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v_TransRetransmissionList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25FF5A3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f_NBIOT_ULGrantTransmission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cs_NB_UL_GrantScheduling_Start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cs_NB_SingleGrant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v_DciUlInfo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)),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5034456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</w:p>
          <w:p w14:paraId="0058137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</w:t>
            </w:r>
          </w:p>
          <w:p w14:paraId="4DF027F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3"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1139A66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UE loops back the MAC PDU.</w:t>
            </w:r>
          </w:p>
          <w:p w14:paraId="6BB2128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v_MAC_PDU_RX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f_NBIOT_MacPdu_SingleRlcAmdPdu_RX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(-,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v_RlcSdu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  //same as in Step 1</w:t>
            </w:r>
          </w:p>
          <w:p w14:paraId="297D1BE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f_NBIOT_MAC_CPMode_MacPdu_Receive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v_MAC_PDU_RX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3FA477E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</w:t>
            </w:r>
          </w:p>
          <w:p w14:paraId="2398FD5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4"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F3AAD7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//In the NPDCCH sub frame when the drx-uLRetransmissionTimer-r13 for MAC PDU in Step 3 is still running, the SS transmits UL grant for the retransmission of the MAC PDU in step 3, and NDI is the same with which in step 2, and redundancy version = 1</w:t>
            </w:r>
          </w:p>
          <w:p w14:paraId="491DB26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//i.e. UL HARQ RTT + drx-uLRetransmissionTimer-r13 - x subframes after step 3 (x is between 0 and 20 the difference between On duration and UL Retransmission timer) (Note 5)</w:t>
            </w:r>
          </w:p>
          <w:p w14:paraId="1352032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2F347F">
              <w:rPr>
                <w:rFonts w:ascii="Courier New" w:hAnsi="Courier New" w:cs="Courier New"/>
                <w:bCs/>
                <w:highlight w:val="yellow"/>
                <w:lang w:eastAsia="de-DE"/>
              </w:rPr>
              <w:t>[Changes Here]</w:t>
            </w:r>
          </w:p>
          <w:p w14:paraId="4C4F613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f_SubFrameTiming_AddMilliSeconds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, 10); //x=10</w:t>
            </w:r>
          </w:p>
          <w:p w14:paraId="1C51F68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f_SubFrameTiming_CalculateCycleStartTime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f_NBIOT_SearchSpace_GetPdcchPeriod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),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v_SearchSpaceParameters.Alpha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0F6AF6E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cs_TimingInfo_SubFrameFull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158DCFD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v_TransRetransmissionList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{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cs_NB_UL_TransRetransmission_ReTransmission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(1)};  //RV=1</w:t>
            </w:r>
          </w:p>
          <w:p w14:paraId="7C6A0945" w14:textId="77777777" w:rsidR="00753417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v_DciUlInfo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cs_NB_DciInfo_CcchDcchDtchUL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(2, 4,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v_TransRetransmissionList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0AF28A7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</w:t>
            </w:r>
            <w:r w:rsidRPr="002F347F">
              <w:rPr>
                <w:rFonts w:ascii="Courier New" w:hAnsi="Courier New" w:cs="Courier New"/>
                <w:bCs/>
                <w:highlight w:val="yellow"/>
                <w:lang w:eastAsia="de-DE"/>
              </w:rPr>
              <w:t>[Changes Here]</w:t>
            </w:r>
          </w:p>
          <w:p w14:paraId="15B5B398" w14:textId="77777777" w:rsidR="00753417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6B79DF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5"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D330A9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//Void.</w:t>
            </w:r>
          </w:p>
          <w:p w14:paraId="2A29BC7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1E30D07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6"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1BA42E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//Check: Does the UE loop back the MAC PDU?</w:t>
            </w:r>
          </w:p>
          <w:p w14:paraId="71A5009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v_IncrementVRR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0;</w:t>
            </w:r>
          </w:p>
          <w:p w14:paraId="6215746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f_NBIOT_MAC_CPMode_MacPdu_Receive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v_MAC_PDU_RX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v_IncrementVRR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 //@sic R5s230746 Ch2.1.7 sic@</w:t>
            </w:r>
          </w:p>
          <w:p w14:paraId="6C20814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f_NBIOT_PreliminaryPass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(__FILE__, __LINE__, "Step 6");</w:t>
            </w:r>
          </w:p>
          <w:p w14:paraId="360CF23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29B4E50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6A"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1BC3D8A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SS transmits an RLC STATUS PDU to acknowledge received data.</w:t>
            </w:r>
          </w:p>
          <w:p w14:paraId="435A2EB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f_NBIOT_MAC_CPMode_SendRlcStatus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, nbiot_Cell1);</w:t>
            </w:r>
          </w:p>
          <w:p w14:paraId="75C006D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SYSIND.receive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car_NB_UL_HARQ_IND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(nbiot_Cell1, ack)); //@sic R5s230746 Ch2.1.8 sic@</w:t>
            </w:r>
          </w:p>
          <w:p w14:paraId="62D33B7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5C9C806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SS stops allocating UL Grant.</w:t>
            </w:r>
          </w:p>
          <w:p w14:paraId="7AF77A4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f_NBIOT_ULGrantTransmission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cs_NB_UL_GrantScheduling_Stop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031C290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6A5FB76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"Steps 7-10"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50BE8E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//Void.</w:t>
            </w:r>
          </w:p>
          <w:p w14:paraId="64F2A16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4B271BA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11"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65D903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//In the last NPDCCH period when onDurationTimer-r13 is running, SS schedules the DL transmission of a MAC PDU in the last search space candidate and generates a CRC error causing the UE to send a NACK, but not perform any retransmissions.</w:t>
            </w:r>
          </w:p>
          <w:p w14:paraId="3E727C0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fl_NBIOT_DrxCycle_NpdcchPeriod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tsc_LastNpdcchPeriod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490DD20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fl_TC_22_3_1_5_SendInvalidMacPdu(nbiot_Cell1,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tsc_LastSearchSpaceCandidate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323FC93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</w:p>
          <w:p w14:paraId="5417E97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12"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463B4C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UE transmits a HARQ NACK for the DL MAC PDU in Step 11.</w:t>
            </w:r>
          </w:p>
          <w:p w14:paraId="701ADB2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SYSIND.receive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car_NB_UL_HARQ_IND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nack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));</w:t>
            </w:r>
          </w:p>
          <w:p w14:paraId="5156757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7CE4E0F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13"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3967CC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//In the next NPDCCH period the SS schedules the DL transmission of a (new) MAC PDU in the first search space candidate.</w:t>
            </w:r>
          </w:p>
          <w:p w14:paraId="6F3DC89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//Note: The NDI of the corresponding DCI indicates a new transmission. (Note 5)</w:t>
            </w:r>
          </w:p>
          <w:p w14:paraId="304625A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fl_NBIOT_DrxCycle_NpdcchPeriod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tsc_FirstNpdcchPeriod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0E1F197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cs_TimingInfo_SubFrameFull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5A209AA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v_RlcSdu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crs_PDCP_SDU_16B;</w:t>
            </w:r>
          </w:p>
          <w:p w14:paraId="2FD91FB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v_MAC_SDUList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{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f_NBIOT_MAC_CPMode_EncodeMacSdu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(STATE2A_NB_TESTLOOP_ModeG,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v_RlcSdu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v_RLC_CountsInfoListByRef.AM_VTS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 };    // NAS/RRC PDU gets encoded by NAS emulator and packed into RLC PDU</w:t>
            </w:r>
          </w:p>
          <w:p w14:paraId="37A30B7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v_MAC_PDU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f_NBIOT_MAC_PDU_WithSDUs_TX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(tsc_LchId_SIB1bis,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v_MAC_SDUList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04FBDFD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f_NBIOT_MAC_CPMode_SendMacPdu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v_MAC_PDU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tsc_FirstSearchSpaceCandidate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4DC6645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v_RLC_CountsInfoListByRef.AM_VTS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v_RLC_CountsInfoListByRef.AM_VTS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+ 1;</w:t>
            </w:r>
          </w:p>
          <w:p w14:paraId="4F042A6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6DDBB89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14"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2145466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//Check: Does the UE transmit a HARQ ACK for the DL MAC PDU in Step 13?</w:t>
            </w:r>
          </w:p>
          <w:p w14:paraId="79AADD9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SYSIND.receive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car_NB_UL_HARQ_IND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(nbiot_Cell1, ack));</w:t>
            </w:r>
          </w:p>
          <w:p w14:paraId="2B04EE6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f_NBIOT_PreliminaryPass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(__FILE__, __LINE__, "Step 14");</w:t>
            </w:r>
          </w:p>
          <w:p w14:paraId="773BF1D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51BA877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15"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BEB0A6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//In the last NPDCCH period when onDurationTimer-r13 is running, SS schedules the DL transmission of a MAC PDU in the last search space candidate and generates a CRC error causing the UE to send a NACK, but not perform any retransmissions.</w:t>
            </w:r>
          </w:p>
          <w:p w14:paraId="02FC455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fl_NBIOT_DrxCycle_NpdcchPeriod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tsc_LastNpdcchPeriod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22FD5F7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fl_TC_22_3_1_5_SendInvalidMacPdu(nbiot_Cell1,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tsc_LastSearchSpaceCandidate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6D43526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</w:p>
          <w:p w14:paraId="4ABD674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16"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F2EEBA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UE transmits a HARQ NACK for the DL MAC PDU in Step 15.</w:t>
            </w:r>
          </w:p>
          <w:p w14:paraId="2614152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SYSIND.receive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car_NB_UL_HARQ_IND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nack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)) -&gt; value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v_SYSTEM_IND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6B7B5F3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v_SYSTEM_IND.Common.TimingInfo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  //@sic R5-237435 sic@</w:t>
            </w:r>
          </w:p>
          <w:p w14:paraId="76FFAA3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9323B3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17"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2716F6E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//Six NPDCCH periods after the step 16 the SS schedules the DL re-transmission of the MAC PDU in the last search space candidate.</w:t>
            </w:r>
          </w:p>
          <w:p w14:paraId="370B367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//Note 1: Six NPDCCH periods is the duration of the drx-RetransmissionTimer-r13.</w:t>
            </w:r>
          </w:p>
          <w:p w14:paraId="44363E3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//(Note 5)</w:t>
            </w:r>
          </w:p>
          <w:p w14:paraId="6FFC9D0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f_NBIOT_IncrementSearchSpace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valueof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v_TimingInfo.SubFrame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), int2float(5),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 //@sic R5s230746 Ch2.1.9, R5-237435, R5s240006 sic@</w:t>
            </w:r>
          </w:p>
          <w:p w14:paraId="49216E2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cs_TimingInfo_SubFrameFull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228BF98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f_NBIOT_MAC_CPMode_SendMacPdu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v_MAC_PDU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tsc_LastSearchSpaceCandidate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6EF099B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1F44F97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18"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423F05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//Check: Does the UE transmit a HARQ ACK for the DL MAC PDU in Step 17?</w:t>
            </w:r>
          </w:p>
          <w:p w14:paraId="61C777A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SYSIND.receive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car_NB_UL_HARQ_IND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(nbiot_Cell1, ack));</w:t>
            </w:r>
          </w:p>
          <w:p w14:paraId="3C46BAF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f_NBIOT_PreliminaryPass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(__FILE__, __LINE__, "Step 18");</w:t>
            </w:r>
          </w:p>
          <w:p w14:paraId="007F08B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247D574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19"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78A04A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SS starts allocating UL Grant</w:t>
            </w:r>
          </w:p>
          <w:p w14:paraId="04E05E8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f_NBIOT_SS_ConfigUL_HARQ_IndMode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(nbiot_Cell1, disable);  //@sic R5s230746 Ch.2.1.10 R5-237435 sic@</w:t>
            </w:r>
          </w:p>
          <w:p w14:paraId="2E98498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f_NBIOT_ULGrantTransmission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cs_NB_UL_GrantScheduling_Start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23496EA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5326AF6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20"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0E238E6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//The UE loops back the MAC PDU.</w:t>
            </w:r>
          </w:p>
          <w:p w14:paraId="051B080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f_NBIOT_MAC_CPMode_MacPdu_Receive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v_MAC_PDU_RX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790F724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</w:p>
          <w:p w14:paraId="60A0963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21"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0BAF964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SS transmits an RLC STATUS PDU to acknowledge received data.</w:t>
            </w:r>
          </w:p>
          <w:p w14:paraId="6A24AA2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f_NBIOT_MAC_CPMode_SendRlcStatus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, nbiot_Cell1);</w:t>
            </w:r>
          </w:p>
          <w:p w14:paraId="1BA1B41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58719E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f_NBIOT_SS_DrxCtrlConfig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cs_NB_DrxCtrl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cs_DRX_Config_NB_Setup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)); //@sic R5s2390746 Ch.2.1.4 sic@</w:t>
            </w:r>
          </w:p>
          <w:p w14:paraId="4AFA295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f_NBIOT_TestBody_Set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(false);</w:t>
            </w:r>
          </w:p>
          <w:p w14:paraId="7A1171D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//------------------------------------</w:t>
            </w:r>
          </w:p>
          <w:p w14:paraId="0A49CAA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f_NBIOT_L2_Postamble_State2B_NB(nbiot_Cell1,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v_RLC_CountsInfoListByRef.AM_VTS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v_RLC_CountsInfoListByRef.AM_VRR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4BF1533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04137028" w14:textId="77777777" w:rsidR="00753417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} //f_TC_22_3_1_5a_NTN_NBIOT</w:t>
            </w: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78C260F4" w14:textId="77777777" w:rsidR="00753417" w:rsidRPr="0063303B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</w:tc>
      </w:tr>
      <w:tr w:rsidR="00753417" w14:paraId="400452CD" w14:textId="77777777" w:rsidTr="0090005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2FF9" w14:textId="77777777" w:rsidR="00753417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00E9592B" w14:textId="77777777" w:rsidR="00753417" w:rsidRDefault="00753417" w:rsidP="00753417">
      <w:pPr>
        <w:spacing w:after="0"/>
        <w:rPr>
          <w:rFonts w:ascii="Arial" w:hAnsi="Arial"/>
          <w:b/>
        </w:rPr>
      </w:pPr>
    </w:p>
    <w:p w14:paraId="130E802B" w14:textId="77777777" w:rsidR="00753417" w:rsidRDefault="00753417" w:rsidP="00753417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3417" w14:paraId="5B26B031" w14:textId="77777777" w:rsidTr="0090005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B848" w14:textId="77777777" w:rsidR="00753417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6456C2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function f_TC_22_3_1_5a_NBIOT() runs on NBIOT_PTC</w:t>
            </w:r>
          </w:p>
          <w:p w14:paraId="6052C2A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202AF5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(value) NPDCCH_ConfigDedicated_NB_r13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v_NPDCCH_ConfigDedicated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1C0CEC8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NPdcchSearchSpaceCandidateIndex_Type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v_SearchSpaceCandidateForULGrant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36D9D32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NPdcchUESpecificSearchSpace_Type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v_NPdcchUESpecificSearchSpace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5D8735A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(value) MAC_MainConfig_NB_r13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v_MAC_MainConfig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cs_MAC_MainConfig_NB_SRB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2722D68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DL_CCCH_Message_NB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v_RrcConnSetup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7E8D117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NB_RLC_CountsInfoList_Type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v_RLC_CountsInfoListByRef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   // RLC status to be maintained by Send/Receive functions</w:t>
            </w:r>
          </w:p>
          <w:p w14:paraId="04E32DC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TimingInfo_Type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1A605D1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MAC_PDU_Type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v_MAC_PDU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7DE0633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RLC_SDU_Type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v_RlcSdu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244A4A3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MAC_SDUList_Type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v_MAC_SDUList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510DB36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SubFrameTiming_Type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15A7B88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NBIOT_SearchSpaceParameters_Type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tsc_NBIOT_SearchSpaceParameters_Def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5E5EEB8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MAC_PDU_Type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v_MAC_PDU_RX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7A7EAE1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NB_UL_TransRetransmissionList_Type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v_TransRetransmissionList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68E9F24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NB_DciUlInfo_Type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v_DciUlInfo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7200C87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v_IncrementVRR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23165C7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NB_SYSTEM_IND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v_SYSTEM_IND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2BE4EFF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08D6577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//System information combination 8 as defined in TS 36.508 [18] clause 8.1.4.3.1.1 is used.</w:t>
            </w:r>
          </w:p>
          <w:p w14:paraId="21E6DC7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f_NBIOT_Init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(c8);</w:t>
            </w:r>
          </w:p>
          <w:p w14:paraId="30A5298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B363D5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//Create and configure all cells</w:t>
            </w:r>
          </w:p>
          <w:p w14:paraId="7ADCEA2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f_NBIOT_CellConfig_Def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(nbiot_Cell1, CONTROL_PLANE);</w:t>
            </w:r>
          </w:p>
          <w:p w14:paraId="080FE46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64BA6EE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 configure RRC Connection Setup being used during RACH procedure: Message modified according to Table 22.3.1.5a.3.3-1</w:t>
            </w:r>
          </w:p>
          <w:p w14:paraId="5F3E71A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v_MAC_MainConfig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cs_MAC_MainConfig_NB_SRB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799C1C8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v_MAC_MainConfig.ul_SCH_Config_r13.periodicBSR_Timer_r13 := infinity_;</w:t>
            </w:r>
          </w:p>
          <w:p w14:paraId="74FEDAE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v_MAC_MainConfig.drx_Config_r13 :=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cs_DRX_Config_NB_Setup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7020BFE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37022F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v_NPDCCH_ConfigDedicated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cs_NPDCCH_ConfigDedicated_NB_DEFAULT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6FF95FC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v_NPDCCH_ConfigDedicated.npdcch_NumRepetitions_r13 := r64;</w:t>
            </w:r>
          </w:p>
          <w:p w14:paraId="4CDC222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v_SearchSpaceParameters.Rmax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64;      // to be used for timing calculations</w:t>
            </w:r>
          </w:p>
          <w:p w14:paraId="3417B38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C4FD93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v_RrcConnSetup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f_NBIOT_508_RRCConnectionSetup(-, -,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v_MAC_MainConfig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v_NPDCCH_ConfigDedicated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6E4D57F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f_NBIOT_SS_ConfigRachProcedureMsg4(nbiot_Cell1,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v_RrcConnSetup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28348D0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313076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C0FEDA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 Modify cell configuration for UE specific search space according to Table 22.3.1.5a.3.3-1 and UL grants to be scheduled in the last search space candidate as needed for step 2:</w:t>
            </w:r>
          </w:p>
          <w:p w14:paraId="5A1D2DC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v_SearchSpaceCandidateForULGrant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tsc_LastSearchSpaceCandidate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    /* as we have a NPDCCH period of 256ms (instead of 64ms), there is no issue always to use the last search space candidate during the test case */</w:t>
            </w:r>
          </w:p>
          <w:p w14:paraId="2C733EA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v_NPdcchUESpecificSearchSpace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cs_NPdcchUESpecificSearchSpace(v_NPDCCH_ConfigDedicated.npdcch_NumRepetitions_r13,</w:t>
            </w:r>
          </w:p>
          <w:p w14:paraId="5C3641E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v_NPDCCH_ConfigDedicated.npdcch_StartSF_USS_r13,</w:t>
            </w:r>
          </w:p>
          <w:p w14:paraId="288B73E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v_NPDCCH_ConfigDedicated.npdcch_Offset_USS_r13,</w:t>
            </w:r>
          </w:p>
          <w:p w14:paraId="08EAC3E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-,</w:t>
            </w:r>
          </w:p>
          <w:p w14:paraId="316A645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v_SearchSpaceCandidateForULGrant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599814E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A66BDB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f_NBIOT_SS_CommonCellConfig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cas_NB_CellConfig_REQ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(nbiot_Cell1, -, -, cds_NB_BasicCellConfig_NPDCCH(cs_NPdcchConfig(v_NPdcchUESpecificSearchSpace))));</w:t>
            </w:r>
          </w:p>
          <w:p w14:paraId="12888FC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f_NBIOT_SS_DrxCtrlConfig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cs_NB_DrxCtrl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cs_DRX_Config_NB_Setup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));    //@sic R5s230746 Ch2.1.2 sic@</w:t>
            </w:r>
          </w:p>
          <w:p w14:paraId="1C00F35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B849BA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UE is in state 2B-NB according to TS 36.508 [18] clause 8.1.5.2B with test loop mode G closed</w:t>
            </w:r>
          </w:p>
          <w:p w14:paraId="595485A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f_NBIOT_SetCellPower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tsc_ServingCellRS_EPRE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1A990B4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 Switch on UE</w:t>
            </w:r>
          </w:p>
          <w:p w14:paraId="7C51621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f_UT_SwitchOnUE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(UT, false);</w:t>
            </w:r>
          </w:p>
          <w:p w14:paraId="592C6C3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1840307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UE is in Automatic PLMN selection mode</w:t>
            </w:r>
          </w:p>
          <w:p w14:paraId="718FAE0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f_UT_AutomaticPLMN_Select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(UT); //@sic R5s2390746 Ch.2.1.1 sic@</w:t>
            </w:r>
          </w:p>
          <w:p w14:paraId="30132A5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preconfigured UE location is defined in TS 36.508 [18] Clause 4.13.</w:t>
            </w:r>
          </w:p>
          <w:p w14:paraId="6A4D0F1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f_UT_ConfigureNTNPosition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(UT,-,NO_CNF_REQUIRED);</w:t>
            </w:r>
          </w:p>
          <w:p w14:paraId="294804D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AEED47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 Now continue with the procedure</w:t>
            </w:r>
          </w:p>
          <w:p w14:paraId="4759DF0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f_NBIOT_InitialRegistration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(nbiot_Cell1, CONTROL_PLANE, PREAMBLE, STATE2A_NB_TESTLOOP_ModeG);</w:t>
            </w:r>
          </w:p>
          <w:p w14:paraId="5DCEDF4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4593DD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EA5B1F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f_NBIOT_CloseUE_TestLoopModeGH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(nbiot_Cell1,            // Bring UE to state 2B-NB</w:t>
            </w:r>
          </w:p>
          <w:p w14:paraId="45A993F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f_NBIOT_UE_TestLoopMode_Type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(STATE2A_NB_TESTLOOP_ModeG),</w:t>
            </w:r>
          </w:p>
          <w:p w14:paraId="159F5EC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tsc_TestLoopModeGH_UplinkMode_RLC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1E02BFA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A7FEDB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v_RLC_CountsInfoListByRef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f_NBIOT_L2_CPMode_StopULGrant_EnableSrbTestMode(nbiot_Cell1,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TransparentMode_RLC_MAC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 //@sic R5s2390746 Ch.2.1.3 sic@</w:t>
            </w:r>
          </w:p>
          <w:p w14:paraId="48D07E1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01814F8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f_NBIOT_TestBody_Set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(true, layer2);</w:t>
            </w:r>
          </w:p>
          <w:p w14:paraId="58D4E9D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7B1B203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f_NBIOT_SS_DrxCtrlConfig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cs_NB_DrxCtrl_None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 //@sic R5s2390746 Ch.2.1.4 sic@</w:t>
            </w:r>
          </w:p>
          <w:p w14:paraId="5AAEC34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f_Delay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(1.0); //@sic R5s2390746 Ch.2.1.5 sic@</w:t>
            </w:r>
          </w:p>
          <w:p w14:paraId="7D856B2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26CAF8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f_NBIOT_SS_ConfigUL_HARQ_IndMode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(nbiot_Cell1, enable);</w:t>
            </w:r>
          </w:p>
          <w:p w14:paraId="1E95B6E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7096FAA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1"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6B1C0DF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//In the first NPDCCH period of the next DRX On Duration the SS schedules the DL transmission of a MAC PDU in the first search space candidate of the search space.</w:t>
            </w:r>
          </w:p>
          <w:p w14:paraId="2E4FFF3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fl_NBIOT_DrxCycle_NpdcchPeriod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tsc_FirstNpdcchPeriod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4DFEB60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cs_TimingInfo_SubFrameFull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3F99E43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v_RlcSdu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crs_PDCP_SDU_16B;</w:t>
            </w:r>
          </w:p>
          <w:p w14:paraId="0DD5CCC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v_RlcSduList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v_RlcSdu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};</w:t>
            </w:r>
          </w:p>
          <w:p w14:paraId="5E1CE4B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v_MAC_SDUList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f_NBIOT_MAC_CPMode_EncodeMacSdu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(STATE2A_NB_TESTLOOP_ModeG,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v_RlcSdu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v_RLC_CountsInfoListByRef.AM_VTS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 };    // NAS/RRC PDU gets encoded by NAS emulator and packed into RLC PDU</w:t>
            </w:r>
          </w:p>
          <w:p w14:paraId="157F7A8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v_MAC_PDU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f_NBIOT_MAC_PDU_WithSDUs_TX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(tsc_LchId_SIB1bis,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v_MAC_SDUList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568C676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f_NBIOT_MAC_CPMode_SendMacPdu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v_MAC_PDU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tsc_FirstSearchSpaceCandidate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6367DCD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v_RLC_CountsInfoListByRef.AM_VTS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v_RLC_CountsInfoListByRef.AM_VTS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+ 1;</w:t>
            </w:r>
          </w:p>
          <w:p w14:paraId="2291138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32A7FF6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1A"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71FF1EC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UE transmit a HARQ ACK for the DL MAC PDU in Step 1.</w:t>
            </w:r>
          </w:p>
          <w:p w14:paraId="634D009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car_NB_UL_HARQ_IND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(nbiot_Cell1, ack));</w:t>
            </w:r>
          </w:p>
          <w:p w14:paraId="1C1BF57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77A4F64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2"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0E88DB0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//In the last NPDCCH period of the next DRX On Duration the SS allocates an UL grant for UE in the last search space candidate of the search space.</w:t>
            </w:r>
          </w:p>
          <w:p w14:paraId="3347A8A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fl_NBIOT_DrxCycle_NpdcchPeriod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tsc_LastNpdcchPeriod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5F1D29D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cs_TimingInfo_SubFrameFull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7CD9FE0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v_TransRetransmissionList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cs_NB_UL_TransRetransmission_NewTransmission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,</w:t>
            </w:r>
          </w:p>
          <w:p w14:paraId="51F3613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cs_NB_UL_TransRetransmission_ReTransmission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(1)}; //@sic R5s230746 Ch2.1.6 sic@</w:t>
            </w:r>
          </w:p>
          <w:p w14:paraId="00E5021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C8E5CB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v_DciUlInfo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cs_NB_DciInfo_CcchDcchDtchUL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(2, 4,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v_TransRetransmissionList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2C88887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f_NBIOT_ULGrantTransmission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cs_NB_UL_GrantScheduling_Start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cs_NB_SingleGrant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v_DciUlInfo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)),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0CE81F7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400BD0B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205347C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35F4D5A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UE loops back the MAC PDU.</w:t>
            </w:r>
          </w:p>
          <w:p w14:paraId="0CB59BB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v_MAC_PDU_RX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f_NBIOT_MacPdu_SingleRlcAmdPdu_RX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(-,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v_RlcSdu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  //same as in Step 1</w:t>
            </w:r>
          </w:p>
          <w:p w14:paraId="2E23CE3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f_NBIOT_MAC_CPMode_MacPdu_Receive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v_RLC_CountsInfoListByRef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v_MAC_PDU_RX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2EA9FA4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9F4474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4"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3B5F001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//In the NPDCCH sub frame when the drx-uLRetransmissionTimer-r13 for MAC PDU in Step 3 is still running, the SS transmits UL grant for the retransmission of the MAC PDU in step 3, and NDI is the same with which in step 2, and redundancy version = 1</w:t>
            </w:r>
          </w:p>
          <w:p w14:paraId="4693BDB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//i.e. UL HARQ RTT + drx-uLRetransmissionTimer-r13 - x subframes after step 3 (x is between 0 and 20 the difference between On duration and UL Retransmission timer) (Note 5)</w:t>
            </w:r>
          </w:p>
          <w:p w14:paraId="2CE1C7E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fl_NBIOT_DrxCycle_NpdcchPeriod</w:t>
            </w:r>
            <w:proofErr w:type="spellEnd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tsc_LastNpdcchPeriod</w:t>
            </w:r>
            <w:proofErr w:type="spellEnd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6CBEF27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f_SubFrameTiming_AddMilliSeconds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, 10); //x=10</w:t>
            </w:r>
          </w:p>
          <w:p w14:paraId="74696BC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f_SubFrameTiming_CalculateCycleStartTime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f_NBIOT_SearchSpace_GetPdcchPeriod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v_SearchSpaceParameters.Alpha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0B582DA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cs_TimingInfo_SubFrameFull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50DB0A7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v_TransRetransmissionList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cs_NB_UL_TransRetransmission_ReTransmission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(1)};  //RV=1</w:t>
            </w:r>
          </w:p>
          <w:p w14:paraId="7E2E8CE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v_DciUlInfo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cs_NB_DciInfo_CcchDcchDtchUL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(2, 4,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v_TransRetransmissionList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5ADFF01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f_NBIOT_ULGrantTransmission</w:t>
            </w:r>
            <w:proofErr w:type="spellEnd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(nbiot_Cell1,</w:t>
            </w:r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cs_NB_UL_GrantScheduling_Start</w:t>
            </w:r>
            <w:proofErr w:type="spellEnd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cs_NB_SingleGrant</w:t>
            </w:r>
            <w:proofErr w:type="spellEnd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v_DciUlInfo</w:t>
            </w:r>
            <w:proofErr w:type="spellEnd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 xml:space="preserve">)), </w:t>
            </w:r>
            <w:proofErr w:type="spellStart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5C0AF73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2BBB477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5"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4AB22A9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//Void.</w:t>
            </w:r>
          </w:p>
          <w:p w14:paraId="3019258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FC1356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6"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422ACBA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//Check: Does the UE loop back the MAC PDU?</w:t>
            </w:r>
          </w:p>
          <w:p w14:paraId="7ED446B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v_IncrementVRR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0;</w:t>
            </w:r>
          </w:p>
          <w:p w14:paraId="30AAEF3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f_NBIOT_MAC_CPMode_MacPdu_Receive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v_RLC_CountsInfoListByRef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v_MAC_PDU_RX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v_IncrementVRR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 //@sic R5s230746 Ch2.1.7 sic@</w:t>
            </w:r>
          </w:p>
          <w:p w14:paraId="28A9000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f_NBIOT_PreliminaryPass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(__FILE__, __LINE__, "Step 6");</w:t>
            </w:r>
          </w:p>
          <w:p w14:paraId="7673ED7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869693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6A"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5EF6100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SS transmits an RLC STATUS PDU to acknowledge received data.</w:t>
            </w:r>
          </w:p>
          <w:p w14:paraId="20D1234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f_NBIOT_MAC_CPMode_SendRlcStatus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v_RLC_CountsInfoListByRef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, nbiot_Cell1);</w:t>
            </w:r>
          </w:p>
          <w:p w14:paraId="1243FD2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car_NB_UL_HARQ_IND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(nbiot_Cell1, ack)); //@sic R5s230746 Ch2.1.8 sic@</w:t>
            </w:r>
          </w:p>
          <w:p w14:paraId="5553227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715D5D7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SS stops allocating UL Grant.</w:t>
            </w:r>
          </w:p>
          <w:p w14:paraId="25D8315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f_NBIOT_ULGrantTransmission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cs_NB_UL_GrantScheduling_Stop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71EABC6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54A089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"Steps 7-10"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1439698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//Void.</w:t>
            </w:r>
          </w:p>
          <w:p w14:paraId="7992D2A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10A87D1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11"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2AD3407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//In the last NPDCCH period when onDurationTimer-r13 is running, SS schedules the DL transmission of a MAC PDU in the last search space candidate and generates a CRC error causing the UE to send a NACK, but not perform any retransmissions.</w:t>
            </w:r>
          </w:p>
          <w:p w14:paraId="055C9A5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fl_NBIOT_DrxCycle_NpdcchPeriod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tsc_LastNpdcchPeriod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4C99497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fl_TC_22_3_1_5_SendInvalidMacPdu(nbiot_Cell1,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tsc_LastSearchSpaceCandidate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2FA4B9A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  </w:t>
            </w:r>
          </w:p>
          <w:p w14:paraId="5D73A19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12"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380C3C0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UE transmits a HARQ NACK for the DL MAC PDU in Step 11.</w:t>
            </w:r>
          </w:p>
          <w:p w14:paraId="4868E97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car_NB_UL_HARQ_IND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nack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));</w:t>
            </w:r>
          </w:p>
          <w:p w14:paraId="7BD2124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5155FD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13"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600B117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//In the next NPDCCH period the SS schedules the DL transmission of a (new) MAC PDU in the first search space candidate.</w:t>
            </w:r>
          </w:p>
          <w:p w14:paraId="23AA42A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//Note: The NDI of the corresponding DCI indicates a new transmission. (Note 5)</w:t>
            </w:r>
          </w:p>
          <w:p w14:paraId="55CB9F2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fl_NBIOT_DrxCycle_NpdcchPeriod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tsc_FirstNpdcchPeriod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7FA5E55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cs_TimingInfo_SubFrameFull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1A5B7D8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v_RlcSdu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crs_PDCP_SDU_16B;</w:t>
            </w:r>
          </w:p>
          <w:p w14:paraId="42EBEFA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v_MAC_SDUList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f_NBIOT_MAC_CPMode_EncodeMacSdu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(STATE2A_NB_TESTLOOP_ModeG,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v_RlcSdu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v_RLC_CountsInfoListByRef.AM_VTS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 };    // NAS/RRC PDU gets encoded by NAS emulator and packed into RLC PDU</w:t>
            </w:r>
          </w:p>
          <w:p w14:paraId="7054947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v_MAC_PDU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f_NBIOT_MAC_PDU_WithSDUs_TX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(tsc_LchId_SIB1bis,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v_MAC_SDUList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77D0235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f_NBIOT_MAC_CPMode_SendMacPdu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v_MAC_PDU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tsc_FirstSearchSpaceCandidate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06E8D4E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v_RLC_CountsInfoListByRef.AM_VTS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v_RLC_CountsInfoListByRef.AM_VTS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+ 1;</w:t>
            </w:r>
          </w:p>
          <w:p w14:paraId="2D3BF44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0177CF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14"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502217E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//Check: Does the UE transmit a HARQ ACK for the DL MAC PDU in Step 13?</w:t>
            </w:r>
          </w:p>
          <w:p w14:paraId="46FAC7D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car_NB_UL_HARQ_IND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(nbiot_Cell1, ack));</w:t>
            </w:r>
          </w:p>
          <w:p w14:paraId="1DD23AC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f_NBIOT_PreliminaryPass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(__FILE__, __LINE__, "Step 14");</w:t>
            </w:r>
          </w:p>
          <w:p w14:paraId="2526E2A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FD1F72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15"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1502C4B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//In the last NPDCCH period when onDurationTimer-r13 is running, SS schedules the DL transmission of a MAC PDU in the last search space candidate and generates a CRC error causing the UE to send a NACK, but not perform any retransmissions.</w:t>
            </w:r>
          </w:p>
          <w:p w14:paraId="264199D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fl_NBIOT_DrxCycle_NpdcchPeriod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tsc_LastNpdcchPeriod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3DB8970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fl_TC_22_3_1_5_SendInvalidMacPdu(nbiot_Cell1,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tsc_LastSearchSpaceCandidate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6D86453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  </w:t>
            </w:r>
          </w:p>
          <w:p w14:paraId="531A949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16"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3DC2581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UE transmits a HARQ NACK for the DL MAC PDU in Step 15.</w:t>
            </w:r>
          </w:p>
          <w:p w14:paraId="63B9526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car_NB_UL_HARQ_IND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nack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)) -&gt; value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v_SYSTEM_IND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579B052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v_SYSTEM_IND.Common.TimingInfo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  //@sic R5-237435 sic@</w:t>
            </w:r>
          </w:p>
          <w:p w14:paraId="712234F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856A24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17"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3E9B45D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//Six NPDCCH periods after the step 16 the SS schedules the DL re-transmission of the MAC PDU in the last search space candidate.</w:t>
            </w:r>
          </w:p>
          <w:p w14:paraId="65D34C1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//Note 1: Six NPDCCH periods is the duration of the drx-RetransmissionTimer-r13.</w:t>
            </w:r>
          </w:p>
          <w:p w14:paraId="761A889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//(Note 5)</w:t>
            </w:r>
          </w:p>
          <w:p w14:paraId="72F6BCD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f_NBIOT_IncrementSearchSpace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v_TimingInfo.SubFrame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), int2float(5),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 //@sic R5s230746 Ch2.1.9, R5-237435, R5s240006 sic@</w:t>
            </w:r>
          </w:p>
          <w:p w14:paraId="7EB7F9C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cs_TimingInfo_SubFrameFull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72F6D1A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f_NBIOT_MAC_CPMode_SendMacPdu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v_MAC_PDU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tsc_LastSearchSpaceCandidate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01D6366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11F210E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18"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0E7FD8C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//Check: Does the UE transmit a HARQ ACK for the DL MAC PDU in Step 17?</w:t>
            </w:r>
          </w:p>
          <w:p w14:paraId="59AAEBE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car_NB_UL_HARQ_IND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(nbiot_Cell1, ack));</w:t>
            </w:r>
          </w:p>
          <w:p w14:paraId="0D28F8E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f_NBIOT_PreliminaryPass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(__FILE__, __LINE__, "Step 18");</w:t>
            </w:r>
          </w:p>
          <w:p w14:paraId="77E2672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39D035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19"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7995D9E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SS starts allocating UL Grant</w:t>
            </w:r>
          </w:p>
          <w:p w14:paraId="04D6313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f_NBIOT_SS_ConfigUL_HARQ_IndMode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(nbiot_Cell1, disable);  //@sic R5s230746 Ch.2.1.10 R5-237435 sic@</w:t>
            </w:r>
          </w:p>
          <w:p w14:paraId="282AD5D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f_NBIOT_ULGrantTransmission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cs_NB_UL_GrantScheduling_Start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0E5A37D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361C85A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20"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7F3F1B2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UE loops back the MAC PDU.</w:t>
            </w:r>
          </w:p>
          <w:p w14:paraId="33015A5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f_NBIOT_MAC_CPMode_MacPdu_Receive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v_RLC_CountsInfoListByRef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v_MAC_PDU_RX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55F3BE3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02D4C1B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21"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371911E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SS transmits an RLC STATUS PDU to acknowledge received data.</w:t>
            </w:r>
          </w:p>
          <w:p w14:paraId="57D0A52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f_NBIOT_MAC_CPMode_SendRlcStatus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v_RLC_CountsInfoListByRef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, nbiot_Cell1);</w:t>
            </w:r>
          </w:p>
          <w:p w14:paraId="7A5BEE8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3D9ACF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f_NBIOT_SS_DrxCtrlConfig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cs_NB_DrxCtrl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cs_DRX_Config_NB_Setup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)); //@sic R5s2390746 Ch.2.1.4 sic@</w:t>
            </w:r>
          </w:p>
          <w:p w14:paraId="40CC90E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f_NBIOT_TestBody_Set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02E0220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//------------------------------------</w:t>
            </w:r>
          </w:p>
          <w:p w14:paraId="6B86F34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f_NBIOT_L2_Postamble_State2B_NB(nbiot_Cell1,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v_RLC_CountsInfoListByRef.AM_VTS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v_RLC_CountsInfoListByRef.AM_VRR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33310C7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7BB74DCC" w14:textId="77777777" w:rsidR="00753417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} //f_TC_22_3_1_5a_NTN_NBIOT</w:t>
            </w:r>
          </w:p>
          <w:p w14:paraId="423089E3" w14:textId="77777777" w:rsidR="00753417" w:rsidRPr="00CA4CF2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DB19C9">
              <w:rPr>
                <w:rFonts w:ascii="Courier New" w:hAnsi="Courier New" w:cs="Courier New"/>
                <w:lang w:eastAsia="de-DE"/>
              </w:rPr>
              <w:t xml:space="preserve"> </w:t>
            </w:r>
          </w:p>
        </w:tc>
      </w:tr>
      <w:bookmarkEnd w:id="3"/>
      <w:bookmarkEnd w:id="4"/>
      <w:bookmarkEnd w:id="5"/>
      <w:bookmarkEnd w:id="15"/>
    </w:tbl>
    <w:p w14:paraId="764222C3" w14:textId="77777777" w:rsidR="00753417" w:rsidRDefault="00753417" w:rsidP="00753417">
      <w:pPr>
        <w:spacing w:after="0"/>
        <w:rPr>
          <w:rFonts w:ascii="Arial" w:hAnsi="Arial"/>
          <w:b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5341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80F54" w14:textId="77777777" w:rsidR="00031E76" w:rsidRDefault="00031E76">
      <w:r>
        <w:separator/>
      </w:r>
    </w:p>
  </w:endnote>
  <w:endnote w:type="continuationSeparator" w:id="0">
    <w:p w14:paraId="2EC310FA" w14:textId="77777777" w:rsidR="00031E76" w:rsidRDefault="00031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9A4FB" w14:textId="77777777" w:rsidR="00031E76" w:rsidRDefault="00031E76">
      <w:r>
        <w:separator/>
      </w:r>
    </w:p>
  </w:footnote>
  <w:footnote w:type="continuationSeparator" w:id="0">
    <w:p w14:paraId="2A4B1A67" w14:textId="77777777" w:rsidR="00031E76" w:rsidRDefault="00031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C804F" w14:textId="77777777"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796B7" w14:textId="77777777" w:rsidR="00000000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BC5B5" w14:textId="77777777" w:rsidR="00000000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0341155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E76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5436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341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148F"/>
    <w:rsid w:val="00D24991"/>
    <w:rsid w:val="00D31C67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743F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53417"/>
    <w:rPr>
      <w:rFonts w:ascii="Arial" w:hAnsi="Arial"/>
      <w:lang w:val="en-GB" w:eastAsia="en-US"/>
    </w:rPr>
  </w:style>
  <w:style w:type="character" w:styleId="Emphasis">
    <w:name w:val="Emphasis"/>
    <w:qFormat/>
    <w:rsid w:val="00D31C67"/>
    <w:rPr>
      <w:i/>
      <w:iCs/>
    </w:rPr>
  </w:style>
  <w:style w:type="paragraph" w:styleId="Title">
    <w:name w:val="Title"/>
    <w:basedOn w:val="Normal"/>
    <w:next w:val="Normal"/>
    <w:link w:val="TitleChar"/>
    <w:qFormat/>
    <w:rsid w:val="00D31C6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1C67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13</Pages>
  <Words>4521</Words>
  <Characters>25775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6</cp:revision>
  <cp:lastPrinted>1900-01-01T00:00:00Z</cp:lastPrinted>
  <dcterms:created xsi:type="dcterms:W3CDTF">2024-06-10T05:14:00Z</dcterms:created>
  <dcterms:modified xsi:type="dcterms:W3CDTF">2024-06-10T06:46:00Z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R5s240411</vt:lpwstr>
  </property>
  <property fmtid="{D5CDD505-2E9C-101B-9397-08002B2CF9AE}" pid="10" name="Spec#">
    <vt:lpwstr>36.523-3</vt:lpwstr>
  </property>
  <property fmtid="{D5CDD505-2E9C-101B-9397-08002B2CF9AE}" pid="11" name="Cr#">
    <vt:lpwstr>4827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NB-IoT NTN test case 22.3.1.5a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TEI17_Test, 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2024-06-09</vt:lpwstr>
  </property>
  <property fmtid="{D5CDD505-2E9C-101B-9397-08002B2CF9AE}" pid="20" name="Release">
    <vt:lpwstr>Rel-18</vt:lpwstr>
  </property>
</Properties>
</file>