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BC07F5" w14:textId="551D4568" w:rsidR="00E45F7E" w:rsidRDefault="00E45F7E" w:rsidP="00E45F7E">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CF4CD5">
          <w:rPr>
            <w:b/>
            <w:i/>
            <w:noProof/>
            <w:sz w:val="28"/>
          </w:rPr>
          <w:t>402</w:t>
        </w:r>
      </w:fldSimple>
    </w:p>
    <w:p w14:paraId="348A1FBD" w14:textId="77777777" w:rsidR="00E45F7E" w:rsidRDefault="00E45F7E" w:rsidP="00E45F7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7E" w14:paraId="714863C8" w14:textId="77777777" w:rsidTr="001F0862">
        <w:tc>
          <w:tcPr>
            <w:tcW w:w="9641" w:type="dxa"/>
            <w:gridSpan w:val="9"/>
            <w:tcBorders>
              <w:top w:val="single" w:sz="4" w:space="0" w:color="auto"/>
              <w:left w:val="single" w:sz="4" w:space="0" w:color="auto"/>
              <w:right w:val="single" w:sz="4" w:space="0" w:color="auto"/>
            </w:tcBorders>
          </w:tcPr>
          <w:p w14:paraId="31F0786B" w14:textId="77777777" w:rsidR="00E45F7E" w:rsidRDefault="00E45F7E" w:rsidP="001F0862">
            <w:pPr>
              <w:pStyle w:val="CRCoverPage"/>
              <w:spacing w:after="0"/>
              <w:jc w:val="right"/>
              <w:rPr>
                <w:i/>
                <w:noProof/>
              </w:rPr>
            </w:pPr>
            <w:r>
              <w:rPr>
                <w:i/>
                <w:noProof/>
                <w:sz w:val="14"/>
              </w:rPr>
              <w:t>CR-Form-v12.2</w:t>
            </w:r>
          </w:p>
        </w:tc>
      </w:tr>
      <w:tr w:rsidR="00E45F7E" w14:paraId="15F4B13B" w14:textId="77777777" w:rsidTr="001F0862">
        <w:tc>
          <w:tcPr>
            <w:tcW w:w="9641" w:type="dxa"/>
            <w:gridSpan w:val="9"/>
            <w:tcBorders>
              <w:left w:val="single" w:sz="4" w:space="0" w:color="auto"/>
              <w:right w:val="single" w:sz="4" w:space="0" w:color="auto"/>
            </w:tcBorders>
          </w:tcPr>
          <w:p w14:paraId="0128D15E" w14:textId="77777777" w:rsidR="00E45F7E" w:rsidRDefault="00E45F7E" w:rsidP="001F0862">
            <w:pPr>
              <w:pStyle w:val="CRCoverPage"/>
              <w:spacing w:after="0"/>
              <w:jc w:val="center"/>
              <w:rPr>
                <w:noProof/>
              </w:rPr>
            </w:pPr>
            <w:r>
              <w:rPr>
                <w:b/>
                <w:noProof/>
                <w:sz w:val="32"/>
              </w:rPr>
              <w:t>CHANGE REQUEST</w:t>
            </w:r>
          </w:p>
        </w:tc>
      </w:tr>
      <w:tr w:rsidR="00E45F7E" w14:paraId="1B5E53E0" w14:textId="77777777" w:rsidTr="001F0862">
        <w:tc>
          <w:tcPr>
            <w:tcW w:w="9641" w:type="dxa"/>
            <w:gridSpan w:val="9"/>
            <w:tcBorders>
              <w:left w:val="single" w:sz="4" w:space="0" w:color="auto"/>
              <w:right w:val="single" w:sz="4" w:space="0" w:color="auto"/>
            </w:tcBorders>
          </w:tcPr>
          <w:p w14:paraId="673FF31B" w14:textId="77777777" w:rsidR="00E45F7E" w:rsidRDefault="00E45F7E" w:rsidP="001F0862">
            <w:pPr>
              <w:pStyle w:val="CRCoverPage"/>
              <w:spacing w:after="0"/>
              <w:rPr>
                <w:noProof/>
                <w:sz w:val="8"/>
                <w:szCs w:val="8"/>
              </w:rPr>
            </w:pPr>
          </w:p>
        </w:tc>
      </w:tr>
      <w:tr w:rsidR="00E45F7E" w14:paraId="25EFE628" w14:textId="77777777" w:rsidTr="001F0862">
        <w:tc>
          <w:tcPr>
            <w:tcW w:w="142" w:type="dxa"/>
            <w:tcBorders>
              <w:left w:val="single" w:sz="4" w:space="0" w:color="auto"/>
            </w:tcBorders>
          </w:tcPr>
          <w:p w14:paraId="0CC47A51" w14:textId="77777777" w:rsidR="00E45F7E" w:rsidRDefault="00E45F7E" w:rsidP="001F0862">
            <w:pPr>
              <w:pStyle w:val="CRCoverPage"/>
              <w:spacing w:after="0"/>
              <w:jc w:val="right"/>
              <w:rPr>
                <w:noProof/>
              </w:rPr>
            </w:pPr>
          </w:p>
        </w:tc>
        <w:tc>
          <w:tcPr>
            <w:tcW w:w="1559" w:type="dxa"/>
            <w:shd w:val="pct30" w:color="FFFF00" w:fill="auto"/>
          </w:tcPr>
          <w:p w14:paraId="689522E8" w14:textId="77777777" w:rsidR="00E45F7E" w:rsidRPr="00410371" w:rsidRDefault="00E45F7E" w:rsidP="001F0862">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3C6901F0" w14:textId="77777777" w:rsidR="00E45F7E" w:rsidRDefault="00E45F7E" w:rsidP="001F0862">
            <w:pPr>
              <w:pStyle w:val="CRCoverPage"/>
              <w:spacing w:after="0"/>
              <w:jc w:val="center"/>
              <w:rPr>
                <w:noProof/>
              </w:rPr>
            </w:pPr>
            <w:r>
              <w:rPr>
                <w:b/>
                <w:noProof/>
                <w:sz w:val="28"/>
              </w:rPr>
              <w:t>CR</w:t>
            </w:r>
          </w:p>
        </w:tc>
        <w:tc>
          <w:tcPr>
            <w:tcW w:w="1276" w:type="dxa"/>
            <w:shd w:val="pct30" w:color="FFFF00" w:fill="auto"/>
          </w:tcPr>
          <w:p w14:paraId="237C1DFE" w14:textId="77777777" w:rsidR="00E45F7E" w:rsidRPr="00410371" w:rsidRDefault="00E45F7E" w:rsidP="001F0862">
            <w:pPr>
              <w:pStyle w:val="CRCoverPage"/>
              <w:spacing w:after="0"/>
              <w:rPr>
                <w:noProof/>
              </w:rPr>
            </w:pPr>
            <w:fldSimple w:instr=" DOCPROPERTY  Cr#  \* MERGEFORMAT ">
              <w:r w:rsidRPr="00410371">
                <w:rPr>
                  <w:b/>
                  <w:noProof/>
                  <w:sz w:val="28"/>
                </w:rPr>
                <w:t>4798</w:t>
              </w:r>
            </w:fldSimple>
          </w:p>
        </w:tc>
        <w:tc>
          <w:tcPr>
            <w:tcW w:w="709" w:type="dxa"/>
          </w:tcPr>
          <w:p w14:paraId="6B976FE3" w14:textId="77777777" w:rsidR="00E45F7E" w:rsidRDefault="00E45F7E" w:rsidP="001F0862">
            <w:pPr>
              <w:pStyle w:val="CRCoverPage"/>
              <w:tabs>
                <w:tab w:val="right" w:pos="625"/>
              </w:tabs>
              <w:spacing w:after="0"/>
              <w:jc w:val="center"/>
              <w:rPr>
                <w:noProof/>
              </w:rPr>
            </w:pPr>
            <w:r>
              <w:rPr>
                <w:b/>
                <w:bCs/>
                <w:noProof/>
                <w:sz w:val="28"/>
              </w:rPr>
              <w:t>rev</w:t>
            </w:r>
          </w:p>
        </w:tc>
        <w:tc>
          <w:tcPr>
            <w:tcW w:w="992" w:type="dxa"/>
            <w:shd w:val="pct30" w:color="FFFF00" w:fill="auto"/>
          </w:tcPr>
          <w:p w14:paraId="2BAC56C5" w14:textId="16A013CB" w:rsidR="00E45F7E" w:rsidRPr="00410371" w:rsidRDefault="00CF4CD5" w:rsidP="001F0862">
            <w:pPr>
              <w:pStyle w:val="CRCoverPage"/>
              <w:spacing w:after="0"/>
              <w:jc w:val="center"/>
              <w:rPr>
                <w:b/>
                <w:noProof/>
              </w:rPr>
            </w:pPr>
            <w:r>
              <w:t>1</w:t>
            </w:r>
          </w:p>
        </w:tc>
        <w:tc>
          <w:tcPr>
            <w:tcW w:w="2410" w:type="dxa"/>
          </w:tcPr>
          <w:p w14:paraId="0D898E6C" w14:textId="77777777" w:rsidR="00E45F7E" w:rsidRDefault="00E45F7E"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298A51" w14:textId="7E8E3032" w:rsidR="00E45F7E" w:rsidRPr="00410371" w:rsidRDefault="00E45F7E" w:rsidP="001F0862">
            <w:pPr>
              <w:pStyle w:val="CRCoverPage"/>
              <w:spacing w:after="0"/>
              <w:jc w:val="center"/>
              <w:rPr>
                <w:noProof/>
                <w:sz w:val="28"/>
              </w:rPr>
            </w:pPr>
            <w:fldSimple w:instr=" DOCPROPERTY  Version  \* MERGEFORMAT ">
              <w:r w:rsidRPr="00410371">
                <w:rPr>
                  <w:b/>
                  <w:noProof/>
                  <w:sz w:val="28"/>
                </w:rPr>
                <w:t>18.</w:t>
              </w:r>
              <w:r w:rsidR="00CF4CD5">
                <w:rPr>
                  <w:b/>
                  <w:noProof/>
                  <w:sz w:val="28"/>
                </w:rPr>
                <w:t>3</w:t>
              </w:r>
              <w:r w:rsidRPr="00410371">
                <w:rPr>
                  <w:b/>
                  <w:noProof/>
                  <w:sz w:val="28"/>
                </w:rPr>
                <w:t>.0</w:t>
              </w:r>
            </w:fldSimple>
          </w:p>
        </w:tc>
        <w:tc>
          <w:tcPr>
            <w:tcW w:w="143" w:type="dxa"/>
            <w:tcBorders>
              <w:right w:val="single" w:sz="4" w:space="0" w:color="auto"/>
            </w:tcBorders>
          </w:tcPr>
          <w:p w14:paraId="61AC3165" w14:textId="77777777" w:rsidR="00E45F7E" w:rsidRDefault="00E45F7E" w:rsidP="001F0862">
            <w:pPr>
              <w:pStyle w:val="CRCoverPage"/>
              <w:spacing w:after="0"/>
              <w:rPr>
                <w:noProof/>
              </w:rPr>
            </w:pPr>
          </w:p>
        </w:tc>
      </w:tr>
      <w:tr w:rsidR="00E45F7E" w14:paraId="386D32E4" w14:textId="77777777" w:rsidTr="001F0862">
        <w:tc>
          <w:tcPr>
            <w:tcW w:w="9641" w:type="dxa"/>
            <w:gridSpan w:val="9"/>
            <w:tcBorders>
              <w:left w:val="single" w:sz="4" w:space="0" w:color="auto"/>
              <w:right w:val="single" w:sz="4" w:space="0" w:color="auto"/>
            </w:tcBorders>
          </w:tcPr>
          <w:p w14:paraId="7F5D46AC" w14:textId="77777777" w:rsidR="00E45F7E" w:rsidRDefault="00E45F7E" w:rsidP="001F0862">
            <w:pPr>
              <w:pStyle w:val="CRCoverPage"/>
              <w:spacing w:after="0"/>
              <w:rPr>
                <w:noProof/>
              </w:rPr>
            </w:pPr>
          </w:p>
        </w:tc>
      </w:tr>
      <w:tr w:rsidR="00E45F7E" w14:paraId="2C31CD8F" w14:textId="77777777" w:rsidTr="001F0862">
        <w:tc>
          <w:tcPr>
            <w:tcW w:w="9641" w:type="dxa"/>
            <w:gridSpan w:val="9"/>
            <w:tcBorders>
              <w:top w:val="single" w:sz="4" w:space="0" w:color="auto"/>
            </w:tcBorders>
          </w:tcPr>
          <w:p w14:paraId="504618CA" w14:textId="77777777" w:rsidR="00E45F7E" w:rsidRPr="00F25D98" w:rsidRDefault="00E45F7E" w:rsidP="001F086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45F7E" w14:paraId="73E741BB" w14:textId="77777777" w:rsidTr="001F0862">
        <w:tc>
          <w:tcPr>
            <w:tcW w:w="9641" w:type="dxa"/>
            <w:gridSpan w:val="9"/>
          </w:tcPr>
          <w:p w14:paraId="0DA7A811" w14:textId="77777777" w:rsidR="00E45F7E" w:rsidRDefault="00E45F7E" w:rsidP="001F0862">
            <w:pPr>
              <w:pStyle w:val="CRCoverPage"/>
              <w:spacing w:after="0"/>
              <w:rPr>
                <w:noProof/>
                <w:sz w:val="8"/>
                <w:szCs w:val="8"/>
              </w:rPr>
            </w:pPr>
          </w:p>
        </w:tc>
      </w:tr>
    </w:tbl>
    <w:p w14:paraId="09D18D8F" w14:textId="77777777" w:rsidR="00E45F7E" w:rsidRDefault="00E45F7E" w:rsidP="00E45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7E" w14:paraId="3B9F81CA" w14:textId="77777777" w:rsidTr="001F0862">
        <w:tc>
          <w:tcPr>
            <w:tcW w:w="2835" w:type="dxa"/>
          </w:tcPr>
          <w:p w14:paraId="47306CB5" w14:textId="77777777" w:rsidR="00E45F7E" w:rsidRDefault="00E45F7E" w:rsidP="001F0862">
            <w:pPr>
              <w:pStyle w:val="CRCoverPage"/>
              <w:tabs>
                <w:tab w:val="right" w:pos="2751"/>
              </w:tabs>
              <w:spacing w:after="0"/>
              <w:rPr>
                <w:b/>
                <w:i/>
                <w:noProof/>
              </w:rPr>
            </w:pPr>
            <w:r>
              <w:rPr>
                <w:b/>
                <w:i/>
                <w:noProof/>
              </w:rPr>
              <w:t>Proposed change affects:</w:t>
            </w:r>
          </w:p>
        </w:tc>
        <w:tc>
          <w:tcPr>
            <w:tcW w:w="1418" w:type="dxa"/>
          </w:tcPr>
          <w:p w14:paraId="27C739B7" w14:textId="77777777" w:rsidR="00E45F7E" w:rsidRDefault="00E45F7E"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DF2C8" w14:textId="77777777" w:rsidR="00E45F7E" w:rsidRDefault="00E45F7E" w:rsidP="001F0862">
            <w:pPr>
              <w:pStyle w:val="CRCoverPage"/>
              <w:spacing w:after="0"/>
              <w:jc w:val="center"/>
              <w:rPr>
                <w:b/>
                <w:caps/>
                <w:noProof/>
              </w:rPr>
            </w:pPr>
          </w:p>
        </w:tc>
        <w:tc>
          <w:tcPr>
            <w:tcW w:w="709" w:type="dxa"/>
            <w:tcBorders>
              <w:left w:val="single" w:sz="4" w:space="0" w:color="auto"/>
            </w:tcBorders>
          </w:tcPr>
          <w:p w14:paraId="49579934" w14:textId="77777777" w:rsidR="00E45F7E" w:rsidRDefault="00E45F7E"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D42B9" w14:textId="77777777" w:rsidR="00E45F7E" w:rsidRDefault="00E45F7E" w:rsidP="001F0862">
            <w:pPr>
              <w:pStyle w:val="CRCoverPage"/>
              <w:spacing w:after="0"/>
              <w:jc w:val="center"/>
              <w:rPr>
                <w:b/>
                <w:caps/>
                <w:noProof/>
              </w:rPr>
            </w:pPr>
          </w:p>
        </w:tc>
        <w:tc>
          <w:tcPr>
            <w:tcW w:w="2126" w:type="dxa"/>
          </w:tcPr>
          <w:p w14:paraId="6C157D15" w14:textId="77777777" w:rsidR="00E45F7E" w:rsidRDefault="00E45F7E"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C9295" w14:textId="77777777" w:rsidR="00E45F7E" w:rsidRDefault="00E45F7E" w:rsidP="001F0862">
            <w:pPr>
              <w:pStyle w:val="CRCoverPage"/>
              <w:spacing w:after="0"/>
              <w:jc w:val="center"/>
              <w:rPr>
                <w:b/>
                <w:caps/>
                <w:noProof/>
              </w:rPr>
            </w:pPr>
          </w:p>
        </w:tc>
        <w:tc>
          <w:tcPr>
            <w:tcW w:w="1418" w:type="dxa"/>
            <w:tcBorders>
              <w:left w:val="nil"/>
            </w:tcBorders>
          </w:tcPr>
          <w:p w14:paraId="53400CA9" w14:textId="77777777" w:rsidR="00E45F7E" w:rsidRDefault="00E45F7E"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28184" w14:textId="77777777" w:rsidR="00E45F7E" w:rsidRDefault="00E45F7E" w:rsidP="001F0862">
            <w:pPr>
              <w:pStyle w:val="CRCoverPage"/>
              <w:spacing w:after="0"/>
              <w:jc w:val="center"/>
              <w:rPr>
                <w:b/>
                <w:bCs/>
                <w:caps/>
                <w:noProof/>
              </w:rPr>
            </w:pPr>
          </w:p>
        </w:tc>
      </w:tr>
    </w:tbl>
    <w:p w14:paraId="7142FE3E" w14:textId="77777777" w:rsidR="00E45F7E" w:rsidRDefault="00E45F7E" w:rsidP="00E45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7E" w14:paraId="2496D5C1" w14:textId="77777777" w:rsidTr="001F0862">
        <w:tc>
          <w:tcPr>
            <w:tcW w:w="9640" w:type="dxa"/>
            <w:gridSpan w:val="11"/>
          </w:tcPr>
          <w:p w14:paraId="322084E3" w14:textId="77777777" w:rsidR="00E45F7E" w:rsidRDefault="00E45F7E" w:rsidP="001F0862">
            <w:pPr>
              <w:pStyle w:val="CRCoverPage"/>
              <w:spacing w:after="0"/>
              <w:rPr>
                <w:noProof/>
                <w:sz w:val="8"/>
                <w:szCs w:val="8"/>
              </w:rPr>
            </w:pPr>
          </w:p>
        </w:tc>
      </w:tr>
      <w:tr w:rsidR="00E45F7E" w14:paraId="776CB073" w14:textId="77777777" w:rsidTr="001F0862">
        <w:tc>
          <w:tcPr>
            <w:tcW w:w="1843" w:type="dxa"/>
            <w:tcBorders>
              <w:top w:val="single" w:sz="4" w:space="0" w:color="auto"/>
              <w:left w:val="single" w:sz="4" w:space="0" w:color="auto"/>
            </w:tcBorders>
          </w:tcPr>
          <w:p w14:paraId="4993060F" w14:textId="77777777" w:rsidR="00E45F7E" w:rsidRDefault="00E45F7E"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C4917" w14:textId="77777777" w:rsidR="00E45F7E" w:rsidRDefault="00E45F7E" w:rsidP="001F0862">
            <w:pPr>
              <w:pStyle w:val="CRCoverPage"/>
              <w:spacing w:after="0"/>
              <w:ind w:left="100"/>
              <w:rPr>
                <w:noProof/>
              </w:rPr>
            </w:pPr>
            <w:fldSimple w:instr=" DOCPROPERTY  CrTitle  \* MERGEFORMAT ">
              <w:r>
                <w:t>Addition of  NB-IoT NTN test case 22.3.1.13</w:t>
              </w:r>
            </w:fldSimple>
          </w:p>
        </w:tc>
      </w:tr>
      <w:tr w:rsidR="00E45F7E" w14:paraId="51B058D6" w14:textId="77777777" w:rsidTr="001F0862">
        <w:tc>
          <w:tcPr>
            <w:tcW w:w="1843" w:type="dxa"/>
            <w:tcBorders>
              <w:left w:val="single" w:sz="4" w:space="0" w:color="auto"/>
            </w:tcBorders>
          </w:tcPr>
          <w:p w14:paraId="1FBA155B" w14:textId="77777777" w:rsidR="00E45F7E" w:rsidRDefault="00E45F7E" w:rsidP="001F0862">
            <w:pPr>
              <w:pStyle w:val="CRCoverPage"/>
              <w:spacing w:after="0"/>
              <w:rPr>
                <w:b/>
                <w:i/>
                <w:noProof/>
                <w:sz w:val="8"/>
                <w:szCs w:val="8"/>
              </w:rPr>
            </w:pPr>
          </w:p>
        </w:tc>
        <w:tc>
          <w:tcPr>
            <w:tcW w:w="7797" w:type="dxa"/>
            <w:gridSpan w:val="10"/>
            <w:tcBorders>
              <w:right w:val="single" w:sz="4" w:space="0" w:color="auto"/>
            </w:tcBorders>
          </w:tcPr>
          <w:p w14:paraId="40D1F4FD" w14:textId="77777777" w:rsidR="00E45F7E" w:rsidRDefault="00E45F7E" w:rsidP="001F0862">
            <w:pPr>
              <w:pStyle w:val="CRCoverPage"/>
              <w:spacing w:after="0"/>
              <w:rPr>
                <w:noProof/>
                <w:sz w:val="8"/>
                <w:szCs w:val="8"/>
              </w:rPr>
            </w:pPr>
          </w:p>
        </w:tc>
      </w:tr>
      <w:tr w:rsidR="00E45F7E" w14:paraId="329AEA27" w14:textId="77777777" w:rsidTr="001F0862">
        <w:tc>
          <w:tcPr>
            <w:tcW w:w="1843" w:type="dxa"/>
            <w:tcBorders>
              <w:left w:val="single" w:sz="4" w:space="0" w:color="auto"/>
            </w:tcBorders>
          </w:tcPr>
          <w:p w14:paraId="754CFC28" w14:textId="77777777" w:rsidR="00E45F7E" w:rsidRDefault="00E45F7E"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27262" w14:textId="77777777" w:rsidR="00E45F7E" w:rsidRDefault="00E45F7E" w:rsidP="001F0862">
            <w:pPr>
              <w:pStyle w:val="CRCoverPage"/>
              <w:spacing w:after="0"/>
              <w:ind w:left="100"/>
              <w:rPr>
                <w:noProof/>
              </w:rPr>
            </w:pPr>
            <w:fldSimple w:instr=" DOCPROPERTY  SourceIfWg  \* MERGEFORMAT ">
              <w:r>
                <w:rPr>
                  <w:noProof/>
                </w:rPr>
                <w:t>ROHDE &amp; SCHWARZ</w:t>
              </w:r>
            </w:fldSimple>
          </w:p>
        </w:tc>
      </w:tr>
      <w:tr w:rsidR="00E45F7E" w14:paraId="3A906BBD" w14:textId="77777777" w:rsidTr="001F0862">
        <w:tc>
          <w:tcPr>
            <w:tcW w:w="1843" w:type="dxa"/>
            <w:tcBorders>
              <w:left w:val="single" w:sz="4" w:space="0" w:color="auto"/>
            </w:tcBorders>
          </w:tcPr>
          <w:p w14:paraId="7C1597C1" w14:textId="77777777" w:rsidR="00E45F7E" w:rsidRDefault="00E45F7E"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BD327" w14:textId="77777777" w:rsidR="00E45F7E" w:rsidRDefault="00E45F7E"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E45F7E" w14:paraId="6DB4DB54" w14:textId="77777777" w:rsidTr="001F0862">
        <w:tc>
          <w:tcPr>
            <w:tcW w:w="1843" w:type="dxa"/>
            <w:tcBorders>
              <w:left w:val="single" w:sz="4" w:space="0" w:color="auto"/>
            </w:tcBorders>
          </w:tcPr>
          <w:p w14:paraId="51821311" w14:textId="77777777" w:rsidR="00E45F7E" w:rsidRDefault="00E45F7E" w:rsidP="001F0862">
            <w:pPr>
              <w:pStyle w:val="CRCoverPage"/>
              <w:spacing w:after="0"/>
              <w:rPr>
                <w:b/>
                <w:i/>
                <w:noProof/>
                <w:sz w:val="8"/>
                <w:szCs w:val="8"/>
              </w:rPr>
            </w:pPr>
          </w:p>
        </w:tc>
        <w:tc>
          <w:tcPr>
            <w:tcW w:w="7797" w:type="dxa"/>
            <w:gridSpan w:val="10"/>
            <w:tcBorders>
              <w:right w:val="single" w:sz="4" w:space="0" w:color="auto"/>
            </w:tcBorders>
          </w:tcPr>
          <w:p w14:paraId="0622521D" w14:textId="77777777" w:rsidR="00E45F7E" w:rsidRDefault="00E45F7E" w:rsidP="001F0862">
            <w:pPr>
              <w:pStyle w:val="CRCoverPage"/>
              <w:spacing w:after="0"/>
              <w:rPr>
                <w:noProof/>
                <w:sz w:val="8"/>
                <w:szCs w:val="8"/>
              </w:rPr>
            </w:pPr>
          </w:p>
        </w:tc>
      </w:tr>
      <w:tr w:rsidR="00E45F7E" w14:paraId="0D4F80E1" w14:textId="77777777" w:rsidTr="001F0862">
        <w:tc>
          <w:tcPr>
            <w:tcW w:w="1843" w:type="dxa"/>
            <w:tcBorders>
              <w:left w:val="single" w:sz="4" w:space="0" w:color="auto"/>
            </w:tcBorders>
          </w:tcPr>
          <w:p w14:paraId="4E4F1994" w14:textId="77777777" w:rsidR="00E45F7E" w:rsidRDefault="00E45F7E"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14:paraId="4B952A8A" w14:textId="77777777" w:rsidR="00E45F7E" w:rsidRDefault="00E45F7E" w:rsidP="001F0862">
            <w:pPr>
              <w:pStyle w:val="CRCoverPage"/>
              <w:spacing w:after="0"/>
              <w:ind w:left="100"/>
              <w:rPr>
                <w:noProof/>
              </w:rPr>
            </w:pPr>
            <w:fldSimple w:instr=" DOCPROPERTY  RelatedWis  \* MERGEFORMAT ">
              <w:r>
                <w:rPr>
                  <w:noProof/>
                </w:rPr>
                <w:t>LTE_NBIOT_eMTC_NTN_plus_EPS-UEConTest</w:t>
              </w:r>
            </w:fldSimple>
          </w:p>
        </w:tc>
        <w:tc>
          <w:tcPr>
            <w:tcW w:w="567" w:type="dxa"/>
            <w:tcBorders>
              <w:left w:val="nil"/>
            </w:tcBorders>
          </w:tcPr>
          <w:p w14:paraId="348DDFED" w14:textId="77777777" w:rsidR="00E45F7E" w:rsidRDefault="00E45F7E" w:rsidP="001F0862">
            <w:pPr>
              <w:pStyle w:val="CRCoverPage"/>
              <w:spacing w:after="0"/>
              <w:ind w:right="100"/>
              <w:rPr>
                <w:noProof/>
              </w:rPr>
            </w:pPr>
          </w:p>
        </w:tc>
        <w:tc>
          <w:tcPr>
            <w:tcW w:w="1417" w:type="dxa"/>
            <w:gridSpan w:val="3"/>
            <w:tcBorders>
              <w:left w:val="nil"/>
            </w:tcBorders>
          </w:tcPr>
          <w:p w14:paraId="41D4613D" w14:textId="77777777" w:rsidR="00E45F7E" w:rsidRDefault="00E45F7E"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2858" w14:textId="77777777" w:rsidR="00E45F7E" w:rsidRDefault="00E45F7E" w:rsidP="001F0862">
            <w:pPr>
              <w:pStyle w:val="CRCoverPage"/>
              <w:spacing w:after="0"/>
              <w:ind w:left="100"/>
              <w:rPr>
                <w:noProof/>
              </w:rPr>
            </w:pPr>
            <w:fldSimple w:instr=" DOCPROPERTY  ResDate  \* MERGEFORMAT ">
              <w:r>
                <w:rPr>
                  <w:noProof/>
                </w:rPr>
                <w:t>2024-03-14</w:t>
              </w:r>
            </w:fldSimple>
          </w:p>
        </w:tc>
      </w:tr>
      <w:tr w:rsidR="00E45F7E" w14:paraId="2EBC4ADA" w14:textId="77777777" w:rsidTr="001F0862">
        <w:tc>
          <w:tcPr>
            <w:tcW w:w="1843" w:type="dxa"/>
            <w:tcBorders>
              <w:left w:val="single" w:sz="4" w:space="0" w:color="auto"/>
            </w:tcBorders>
          </w:tcPr>
          <w:p w14:paraId="3E0FE119" w14:textId="77777777" w:rsidR="00E45F7E" w:rsidRDefault="00E45F7E" w:rsidP="001F0862">
            <w:pPr>
              <w:pStyle w:val="CRCoverPage"/>
              <w:spacing w:after="0"/>
              <w:rPr>
                <w:b/>
                <w:i/>
                <w:noProof/>
                <w:sz w:val="8"/>
                <w:szCs w:val="8"/>
              </w:rPr>
            </w:pPr>
          </w:p>
        </w:tc>
        <w:tc>
          <w:tcPr>
            <w:tcW w:w="1986" w:type="dxa"/>
            <w:gridSpan w:val="4"/>
          </w:tcPr>
          <w:p w14:paraId="023B601E" w14:textId="77777777" w:rsidR="00E45F7E" w:rsidRDefault="00E45F7E" w:rsidP="001F0862">
            <w:pPr>
              <w:pStyle w:val="CRCoverPage"/>
              <w:spacing w:after="0"/>
              <w:rPr>
                <w:noProof/>
                <w:sz w:val="8"/>
                <w:szCs w:val="8"/>
              </w:rPr>
            </w:pPr>
          </w:p>
        </w:tc>
        <w:tc>
          <w:tcPr>
            <w:tcW w:w="2267" w:type="dxa"/>
            <w:gridSpan w:val="2"/>
          </w:tcPr>
          <w:p w14:paraId="3AE2FED2" w14:textId="77777777" w:rsidR="00E45F7E" w:rsidRDefault="00E45F7E" w:rsidP="001F0862">
            <w:pPr>
              <w:pStyle w:val="CRCoverPage"/>
              <w:spacing w:after="0"/>
              <w:rPr>
                <w:noProof/>
                <w:sz w:val="8"/>
                <w:szCs w:val="8"/>
              </w:rPr>
            </w:pPr>
          </w:p>
        </w:tc>
        <w:tc>
          <w:tcPr>
            <w:tcW w:w="1417" w:type="dxa"/>
            <w:gridSpan w:val="3"/>
          </w:tcPr>
          <w:p w14:paraId="3156804E" w14:textId="77777777" w:rsidR="00E45F7E" w:rsidRDefault="00E45F7E" w:rsidP="001F0862">
            <w:pPr>
              <w:pStyle w:val="CRCoverPage"/>
              <w:spacing w:after="0"/>
              <w:rPr>
                <w:noProof/>
                <w:sz w:val="8"/>
                <w:szCs w:val="8"/>
              </w:rPr>
            </w:pPr>
          </w:p>
        </w:tc>
        <w:tc>
          <w:tcPr>
            <w:tcW w:w="2127" w:type="dxa"/>
            <w:tcBorders>
              <w:right w:val="single" w:sz="4" w:space="0" w:color="auto"/>
            </w:tcBorders>
          </w:tcPr>
          <w:p w14:paraId="5E84FBCA" w14:textId="77777777" w:rsidR="00E45F7E" w:rsidRDefault="00E45F7E" w:rsidP="001F0862">
            <w:pPr>
              <w:pStyle w:val="CRCoverPage"/>
              <w:spacing w:after="0"/>
              <w:rPr>
                <w:noProof/>
                <w:sz w:val="8"/>
                <w:szCs w:val="8"/>
              </w:rPr>
            </w:pPr>
          </w:p>
        </w:tc>
      </w:tr>
      <w:tr w:rsidR="00E45F7E" w14:paraId="28C1F49B" w14:textId="77777777" w:rsidTr="001F0862">
        <w:trPr>
          <w:cantSplit/>
        </w:trPr>
        <w:tc>
          <w:tcPr>
            <w:tcW w:w="1843" w:type="dxa"/>
            <w:tcBorders>
              <w:left w:val="single" w:sz="4" w:space="0" w:color="auto"/>
            </w:tcBorders>
          </w:tcPr>
          <w:p w14:paraId="08905834" w14:textId="77777777" w:rsidR="00E45F7E" w:rsidRDefault="00E45F7E" w:rsidP="001F0862">
            <w:pPr>
              <w:pStyle w:val="CRCoverPage"/>
              <w:tabs>
                <w:tab w:val="right" w:pos="1759"/>
              </w:tabs>
              <w:spacing w:after="0"/>
              <w:rPr>
                <w:b/>
                <w:i/>
                <w:noProof/>
              </w:rPr>
            </w:pPr>
            <w:r>
              <w:rPr>
                <w:b/>
                <w:i/>
                <w:noProof/>
              </w:rPr>
              <w:t>Category:</w:t>
            </w:r>
          </w:p>
        </w:tc>
        <w:tc>
          <w:tcPr>
            <w:tcW w:w="851" w:type="dxa"/>
            <w:shd w:val="pct30" w:color="FFFF00" w:fill="auto"/>
          </w:tcPr>
          <w:p w14:paraId="24946F8D" w14:textId="77777777" w:rsidR="00E45F7E" w:rsidRDefault="00E45F7E" w:rsidP="001F086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D883196" w14:textId="77777777" w:rsidR="00E45F7E" w:rsidRDefault="00E45F7E" w:rsidP="001F0862">
            <w:pPr>
              <w:pStyle w:val="CRCoverPage"/>
              <w:spacing w:after="0"/>
              <w:rPr>
                <w:noProof/>
              </w:rPr>
            </w:pPr>
          </w:p>
        </w:tc>
        <w:tc>
          <w:tcPr>
            <w:tcW w:w="1417" w:type="dxa"/>
            <w:gridSpan w:val="3"/>
            <w:tcBorders>
              <w:left w:val="nil"/>
            </w:tcBorders>
          </w:tcPr>
          <w:p w14:paraId="1CE33EA1" w14:textId="77777777" w:rsidR="00E45F7E" w:rsidRDefault="00E45F7E"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E67922" w14:textId="77777777" w:rsidR="00E45F7E" w:rsidRDefault="00E45F7E" w:rsidP="001F0862">
            <w:pPr>
              <w:pStyle w:val="CRCoverPage"/>
              <w:spacing w:after="0"/>
              <w:ind w:left="100"/>
              <w:rPr>
                <w:noProof/>
              </w:rPr>
            </w:pPr>
            <w:fldSimple w:instr=" DOCPROPERTY  Release  \* MERGEFORMAT ">
              <w:r>
                <w:rPr>
                  <w:noProof/>
                </w:rPr>
                <w:t>Rel-18</w:t>
              </w:r>
            </w:fldSimple>
          </w:p>
        </w:tc>
      </w:tr>
      <w:tr w:rsidR="00E45F7E" w14:paraId="3275C19F" w14:textId="77777777" w:rsidTr="001F0862">
        <w:tc>
          <w:tcPr>
            <w:tcW w:w="1843" w:type="dxa"/>
            <w:tcBorders>
              <w:left w:val="single" w:sz="4" w:space="0" w:color="auto"/>
              <w:bottom w:val="single" w:sz="4" w:space="0" w:color="auto"/>
            </w:tcBorders>
          </w:tcPr>
          <w:p w14:paraId="33D19D53" w14:textId="77777777" w:rsidR="00E45F7E" w:rsidRDefault="00E45F7E" w:rsidP="001F0862">
            <w:pPr>
              <w:pStyle w:val="CRCoverPage"/>
              <w:spacing w:after="0"/>
              <w:rPr>
                <w:b/>
                <w:i/>
                <w:noProof/>
              </w:rPr>
            </w:pPr>
          </w:p>
        </w:tc>
        <w:tc>
          <w:tcPr>
            <w:tcW w:w="4677" w:type="dxa"/>
            <w:gridSpan w:val="8"/>
            <w:tcBorders>
              <w:bottom w:val="single" w:sz="4" w:space="0" w:color="auto"/>
            </w:tcBorders>
          </w:tcPr>
          <w:p w14:paraId="0B8D49C7" w14:textId="77777777" w:rsidR="00E45F7E" w:rsidRDefault="00E45F7E"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41BDA" w14:textId="77777777" w:rsidR="00E45F7E" w:rsidRDefault="00E45F7E" w:rsidP="001F08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D5BC1" w14:textId="77777777" w:rsidR="00E45F7E" w:rsidRPr="007C2097" w:rsidRDefault="00E45F7E"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5F7E" w14:paraId="030C300E" w14:textId="77777777" w:rsidTr="001F0862">
        <w:tc>
          <w:tcPr>
            <w:tcW w:w="1843" w:type="dxa"/>
          </w:tcPr>
          <w:p w14:paraId="6A91C7AD" w14:textId="77777777" w:rsidR="00E45F7E" w:rsidRDefault="00E45F7E" w:rsidP="001F0862">
            <w:pPr>
              <w:pStyle w:val="CRCoverPage"/>
              <w:spacing w:after="0"/>
              <w:rPr>
                <w:b/>
                <w:i/>
                <w:noProof/>
                <w:sz w:val="8"/>
                <w:szCs w:val="8"/>
              </w:rPr>
            </w:pPr>
          </w:p>
        </w:tc>
        <w:tc>
          <w:tcPr>
            <w:tcW w:w="7797" w:type="dxa"/>
            <w:gridSpan w:val="10"/>
          </w:tcPr>
          <w:p w14:paraId="75A62CA8" w14:textId="77777777" w:rsidR="00E45F7E" w:rsidRDefault="00E45F7E" w:rsidP="001F0862">
            <w:pPr>
              <w:pStyle w:val="CRCoverPage"/>
              <w:spacing w:after="0"/>
              <w:rPr>
                <w:noProof/>
                <w:sz w:val="8"/>
                <w:szCs w:val="8"/>
              </w:rPr>
            </w:pPr>
          </w:p>
        </w:tc>
      </w:tr>
      <w:tr w:rsidR="00E45F7E" w14:paraId="3AC25700" w14:textId="77777777" w:rsidTr="001F0862">
        <w:tc>
          <w:tcPr>
            <w:tcW w:w="2694" w:type="dxa"/>
            <w:gridSpan w:val="2"/>
            <w:tcBorders>
              <w:top w:val="single" w:sz="4" w:space="0" w:color="auto"/>
              <w:left w:val="single" w:sz="4" w:space="0" w:color="auto"/>
            </w:tcBorders>
          </w:tcPr>
          <w:p w14:paraId="059C48DB" w14:textId="77777777" w:rsidR="00E45F7E" w:rsidRDefault="00E45F7E" w:rsidP="00E45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39CC7" w14:textId="77777777" w:rsidR="00E45F7E" w:rsidRPr="00B53024" w:rsidRDefault="00E45F7E" w:rsidP="00E45F7E">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22.3.1.13</w:t>
            </w:r>
            <w:r w:rsidRPr="00B53024">
              <w:rPr>
                <w:noProof/>
                <w:lang w:eastAsia="en-GB"/>
              </w:rPr>
              <w:t xml:space="preserve"> to NBIOT testsuite</w:t>
            </w:r>
          </w:p>
        </w:tc>
      </w:tr>
      <w:tr w:rsidR="00E45F7E" w14:paraId="619CDF7D" w14:textId="77777777" w:rsidTr="001F0862">
        <w:tc>
          <w:tcPr>
            <w:tcW w:w="2694" w:type="dxa"/>
            <w:gridSpan w:val="2"/>
            <w:tcBorders>
              <w:left w:val="single" w:sz="4" w:space="0" w:color="auto"/>
            </w:tcBorders>
          </w:tcPr>
          <w:p w14:paraId="4C9067F3" w14:textId="77777777" w:rsidR="00E45F7E" w:rsidRDefault="00E45F7E" w:rsidP="00E45F7E">
            <w:pPr>
              <w:pStyle w:val="CRCoverPage"/>
              <w:spacing w:after="0"/>
              <w:rPr>
                <w:b/>
                <w:i/>
                <w:noProof/>
                <w:sz w:val="8"/>
                <w:szCs w:val="8"/>
              </w:rPr>
            </w:pPr>
          </w:p>
        </w:tc>
        <w:tc>
          <w:tcPr>
            <w:tcW w:w="6946" w:type="dxa"/>
            <w:gridSpan w:val="9"/>
            <w:tcBorders>
              <w:right w:val="single" w:sz="4" w:space="0" w:color="auto"/>
            </w:tcBorders>
          </w:tcPr>
          <w:p w14:paraId="5AF0C405" w14:textId="77777777" w:rsidR="00E45F7E" w:rsidRPr="00B53024" w:rsidRDefault="00E45F7E" w:rsidP="00E45F7E">
            <w:pPr>
              <w:pStyle w:val="CRCoverPage"/>
              <w:spacing w:after="0"/>
              <w:rPr>
                <w:noProof/>
              </w:rPr>
            </w:pPr>
          </w:p>
        </w:tc>
      </w:tr>
      <w:tr w:rsidR="00E45F7E" w14:paraId="31531024" w14:textId="77777777" w:rsidTr="001F0862">
        <w:tc>
          <w:tcPr>
            <w:tcW w:w="2694" w:type="dxa"/>
            <w:gridSpan w:val="2"/>
            <w:tcBorders>
              <w:left w:val="single" w:sz="4" w:space="0" w:color="auto"/>
            </w:tcBorders>
          </w:tcPr>
          <w:p w14:paraId="5A3698EC" w14:textId="77777777" w:rsidR="00E45F7E" w:rsidRDefault="00E45F7E" w:rsidP="00E45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57FC1" w14:textId="77777777" w:rsidR="00E45F7E" w:rsidRPr="00B53024" w:rsidRDefault="00E45F7E" w:rsidP="00E45F7E">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22.3.1.13</w:t>
            </w:r>
            <w:r w:rsidRPr="00B53024">
              <w:rPr>
                <w:noProof/>
                <w:lang w:eastAsia="en-GB"/>
              </w:rPr>
              <w:t xml:space="preserve"> </w:t>
            </w:r>
            <w:r w:rsidRPr="0002234C">
              <w:rPr>
                <w:noProof/>
              </w:rPr>
              <w:t>required for approval. See detailed change description for further information</w:t>
            </w:r>
            <w:r>
              <w:rPr>
                <w:noProof/>
              </w:rPr>
              <w:t>.</w:t>
            </w:r>
          </w:p>
        </w:tc>
      </w:tr>
      <w:tr w:rsidR="00E45F7E" w14:paraId="1D5B1632" w14:textId="77777777" w:rsidTr="001F0862">
        <w:tc>
          <w:tcPr>
            <w:tcW w:w="2694" w:type="dxa"/>
            <w:gridSpan w:val="2"/>
            <w:tcBorders>
              <w:left w:val="single" w:sz="4" w:space="0" w:color="auto"/>
            </w:tcBorders>
          </w:tcPr>
          <w:p w14:paraId="5A9F06D3" w14:textId="77777777" w:rsidR="00E45F7E" w:rsidRDefault="00E45F7E" w:rsidP="00E45F7E">
            <w:pPr>
              <w:pStyle w:val="CRCoverPage"/>
              <w:spacing w:after="0"/>
              <w:rPr>
                <w:b/>
                <w:i/>
                <w:noProof/>
                <w:sz w:val="8"/>
                <w:szCs w:val="8"/>
              </w:rPr>
            </w:pPr>
          </w:p>
        </w:tc>
        <w:tc>
          <w:tcPr>
            <w:tcW w:w="6946" w:type="dxa"/>
            <w:gridSpan w:val="9"/>
            <w:tcBorders>
              <w:right w:val="single" w:sz="4" w:space="0" w:color="auto"/>
            </w:tcBorders>
          </w:tcPr>
          <w:p w14:paraId="21D5AD03" w14:textId="77777777" w:rsidR="00E45F7E" w:rsidRPr="00B53024" w:rsidRDefault="00E45F7E" w:rsidP="00E45F7E">
            <w:pPr>
              <w:pStyle w:val="CRCoverPage"/>
              <w:spacing w:after="0"/>
              <w:rPr>
                <w:noProof/>
              </w:rPr>
            </w:pPr>
          </w:p>
        </w:tc>
      </w:tr>
      <w:tr w:rsidR="00E45F7E" w14:paraId="55271EAB" w14:textId="77777777" w:rsidTr="001F0862">
        <w:tc>
          <w:tcPr>
            <w:tcW w:w="2694" w:type="dxa"/>
            <w:gridSpan w:val="2"/>
            <w:tcBorders>
              <w:left w:val="single" w:sz="4" w:space="0" w:color="auto"/>
              <w:bottom w:val="single" w:sz="4" w:space="0" w:color="auto"/>
            </w:tcBorders>
          </w:tcPr>
          <w:p w14:paraId="4A6F484A" w14:textId="77777777" w:rsidR="00E45F7E" w:rsidRDefault="00E45F7E" w:rsidP="00E45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2DB4" w14:textId="77777777" w:rsidR="00E45F7E" w:rsidRPr="00B53024" w:rsidRDefault="00E45F7E" w:rsidP="00E45F7E">
            <w:pPr>
              <w:pStyle w:val="CRCoverPage"/>
              <w:spacing w:after="0"/>
              <w:rPr>
                <w:noProof/>
              </w:rPr>
            </w:pPr>
            <w:r w:rsidRPr="00B53024">
              <w:rPr>
                <w:noProof/>
              </w:rPr>
              <w:t>Test case will not be added to NBIOT testsuite</w:t>
            </w:r>
          </w:p>
        </w:tc>
      </w:tr>
      <w:tr w:rsidR="00E45F7E" w14:paraId="7E2B7C0C" w14:textId="77777777" w:rsidTr="001F0862">
        <w:tc>
          <w:tcPr>
            <w:tcW w:w="2694" w:type="dxa"/>
            <w:gridSpan w:val="2"/>
          </w:tcPr>
          <w:p w14:paraId="58D05C83" w14:textId="77777777" w:rsidR="00E45F7E" w:rsidRDefault="00E45F7E" w:rsidP="00E45F7E">
            <w:pPr>
              <w:pStyle w:val="CRCoverPage"/>
              <w:spacing w:after="0"/>
              <w:rPr>
                <w:b/>
                <w:i/>
                <w:noProof/>
                <w:sz w:val="8"/>
                <w:szCs w:val="8"/>
              </w:rPr>
            </w:pPr>
          </w:p>
        </w:tc>
        <w:tc>
          <w:tcPr>
            <w:tcW w:w="6946" w:type="dxa"/>
            <w:gridSpan w:val="9"/>
          </w:tcPr>
          <w:p w14:paraId="4C79F7FD" w14:textId="77777777" w:rsidR="00E45F7E" w:rsidRDefault="00E45F7E" w:rsidP="00E45F7E">
            <w:pPr>
              <w:pStyle w:val="CRCoverPage"/>
              <w:spacing w:after="0"/>
              <w:rPr>
                <w:noProof/>
                <w:sz w:val="8"/>
                <w:szCs w:val="8"/>
              </w:rPr>
            </w:pPr>
          </w:p>
        </w:tc>
      </w:tr>
      <w:tr w:rsidR="00E45F7E" w14:paraId="49972DCB" w14:textId="77777777" w:rsidTr="001F0862">
        <w:tc>
          <w:tcPr>
            <w:tcW w:w="2694" w:type="dxa"/>
            <w:gridSpan w:val="2"/>
            <w:tcBorders>
              <w:top w:val="single" w:sz="4" w:space="0" w:color="auto"/>
              <w:left w:val="single" w:sz="4" w:space="0" w:color="auto"/>
            </w:tcBorders>
          </w:tcPr>
          <w:p w14:paraId="6542E213" w14:textId="77777777" w:rsidR="00E45F7E" w:rsidRDefault="00E45F7E" w:rsidP="00E45F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7EDB6" w14:textId="77777777" w:rsidR="00E45F7E" w:rsidRDefault="00E45F7E" w:rsidP="00E45F7E">
            <w:pPr>
              <w:pStyle w:val="CRCoverPage"/>
              <w:spacing w:after="0"/>
              <w:ind w:left="100"/>
              <w:rPr>
                <w:noProof/>
              </w:rPr>
            </w:pPr>
            <w:r>
              <w:rPr>
                <w:noProof/>
              </w:rPr>
              <w:t>22.3.1.13</w:t>
            </w:r>
          </w:p>
        </w:tc>
      </w:tr>
      <w:tr w:rsidR="00E45F7E" w14:paraId="6D25122C" w14:textId="77777777" w:rsidTr="001F0862">
        <w:tc>
          <w:tcPr>
            <w:tcW w:w="2694" w:type="dxa"/>
            <w:gridSpan w:val="2"/>
            <w:tcBorders>
              <w:left w:val="single" w:sz="4" w:space="0" w:color="auto"/>
            </w:tcBorders>
          </w:tcPr>
          <w:p w14:paraId="47C493F2" w14:textId="77777777" w:rsidR="00E45F7E" w:rsidRDefault="00E45F7E" w:rsidP="00E45F7E">
            <w:pPr>
              <w:pStyle w:val="CRCoverPage"/>
              <w:spacing w:after="0"/>
              <w:rPr>
                <w:b/>
                <w:i/>
                <w:noProof/>
                <w:sz w:val="8"/>
                <w:szCs w:val="8"/>
              </w:rPr>
            </w:pPr>
          </w:p>
        </w:tc>
        <w:tc>
          <w:tcPr>
            <w:tcW w:w="6946" w:type="dxa"/>
            <w:gridSpan w:val="9"/>
            <w:tcBorders>
              <w:right w:val="single" w:sz="4" w:space="0" w:color="auto"/>
            </w:tcBorders>
          </w:tcPr>
          <w:p w14:paraId="5B6C8487" w14:textId="77777777" w:rsidR="00E45F7E" w:rsidRDefault="00E45F7E" w:rsidP="00E45F7E">
            <w:pPr>
              <w:pStyle w:val="CRCoverPage"/>
              <w:spacing w:after="0"/>
              <w:rPr>
                <w:noProof/>
                <w:sz w:val="8"/>
                <w:szCs w:val="8"/>
              </w:rPr>
            </w:pPr>
          </w:p>
        </w:tc>
      </w:tr>
      <w:tr w:rsidR="00E45F7E" w14:paraId="4C614835" w14:textId="77777777" w:rsidTr="001F0862">
        <w:tc>
          <w:tcPr>
            <w:tcW w:w="2694" w:type="dxa"/>
            <w:gridSpan w:val="2"/>
            <w:tcBorders>
              <w:left w:val="single" w:sz="4" w:space="0" w:color="auto"/>
            </w:tcBorders>
          </w:tcPr>
          <w:p w14:paraId="423707BD" w14:textId="77777777" w:rsidR="00E45F7E" w:rsidRDefault="00E45F7E" w:rsidP="00E45F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0AAE9" w14:textId="77777777" w:rsidR="00E45F7E" w:rsidRDefault="00E45F7E" w:rsidP="00E45F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990E5" w14:textId="77777777" w:rsidR="00E45F7E" w:rsidRDefault="00E45F7E" w:rsidP="00E45F7E">
            <w:pPr>
              <w:pStyle w:val="CRCoverPage"/>
              <w:spacing w:after="0"/>
              <w:jc w:val="center"/>
              <w:rPr>
                <w:b/>
                <w:caps/>
                <w:noProof/>
              </w:rPr>
            </w:pPr>
            <w:r>
              <w:rPr>
                <w:b/>
                <w:caps/>
                <w:noProof/>
              </w:rPr>
              <w:t>N</w:t>
            </w:r>
          </w:p>
        </w:tc>
        <w:tc>
          <w:tcPr>
            <w:tcW w:w="2977" w:type="dxa"/>
            <w:gridSpan w:val="4"/>
          </w:tcPr>
          <w:p w14:paraId="71D8A2BD" w14:textId="77777777" w:rsidR="00E45F7E" w:rsidRDefault="00E45F7E" w:rsidP="00E45F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82F0A" w14:textId="77777777" w:rsidR="00E45F7E" w:rsidRDefault="00E45F7E" w:rsidP="00E45F7E">
            <w:pPr>
              <w:pStyle w:val="CRCoverPage"/>
              <w:spacing w:after="0"/>
              <w:ind w:left="99"/>
              <w:rPr>
                <w:noProof/>
              </w:rPr>
            </w:pPr>
          </w:p>
        </w:tc>
      </w:tr>
      <w:tr w:rsidR="00E45F7E" w14:paraId="5D1AA54E" w14:textId="77777777" w:rsidTr="001F0862">
        <w:tc>
          <w:tcPr>
            <w:tcW w:w="2694" w:type="dxa"/>
            <w:gridSpan w:val="2"/>
            <w:tcBorders>
              <w:left w:val="single" w:sz="4" w:space="0" w:color="auto"/>
            </w:tcBorders>
          </w:tcPr>
          <w:p w14:paraId="4B1BEE39" w14:textId="77777777" w:rsidR="00E45F7E" w:rsidRDefault="00E45F7E" w:rsidP="00E45F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ED9CD" w14:textId="77777777"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63FD3" w14:textId="77777777" w:rsidR="00E45F7E" w:rsidRDefault="00E45F7E" w:rsidP="00E45F7E">
            <w:pPr>
              <w:pStyle w:val="CRCoverPage"/>
              <w:spacing w:after="0"/>
              <w:jc w:val="center"/>
              <w:rPr>
                <w:b/>
                <w:caps/>
                <w:noProof/>
              </w:rPr>
            </w:pPr>
            <w:r>
              <w:rPr>
                <w:b/>
                <w:caps/>
                <w:noProof/>
              </w:rPr>
              <w:t>x</w:t>
            </w:r>
          </w:p>
        </w:tc>
        <w:tc>
          <w:tcPr>
            <w:tcW w:w="2977" w:type="dxa"/>
            <w:gridSpan w:val="4"/>
          </w:tcPr>
          <w:p w14:paraId="4A0B5DE4" w14:textId="77777777" w:rsidR="00E45F7E" w:rsidRDefault="00E45F7E" w:rsidP="00E45F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DBE4F" w14:textId="77777777" w:rsidR="00E45F7E" w:rsidRDefault="00E45F7E" w:rsidP="00E45F7E">
            <w:pPr>
              <w:pStyle w:val="CRCoverPage"/>
              <w:spacing w:after="0"/>
              <w:ind w:left="99"/>
              <w:rPr>
                <w:noProof/>
              </w:rPr>
            </w:pPr>
          </w:p>
        </w:tc>
      </w:tr>
      <w:tr w:rsidR="00E45F7E" w14:paraId="0D5C0BED" w14:textId="77777777" w:rsidTr="001F0862">
        <w:tc>
          <w:tcPr>
            <w:tcW w:w="2694" w:type="dxa"/>
            <w:gridSpan w:val="2"/>
            <w:tcBorders>
              <w:left w:val="single" w:sz="4" w:space="0" w:color="auto"/>
            </w:tcBorders>
          </w:tcPr>
          <w:p w14:paraId="62447B8C" w14:textId="77777777" w:rsidR="00E45F7E" w:rsidRDefault="00E45F7E" w:rsidP="00E45F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49E5F" w14:textId="77777777" w:rsidR="00E45F7E" w:rsidRDefault="00E45F7E" w:rsidP="00E45F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C8DA8" w14:textId="77777777" w:rsidR="00E45F7E" w:rsidRDefault="00E45F7E" w:rsidP="00E45F7E">
            <w:pPr>
              <w:pStyle w:val="CRCoverPage"/>
              <w:spacing w:after="0"/>
              <w:jc w:val="center"/>
              <w:rPr>
                <w:b/>
                <w:caps/>
                <w:noProof/>
              </w:rPr>
            </w:pPr>
          </w:p>
        </w:tc>
        <w:tc>
          <w:tcPr>
            <w:tcW w:w="2977" w:type="dxa"/>
            <w:gridSpan w:val="4"/>
          </w:tcPr>
          <w:p w14:paraId="74535CA4" w14:textId="77777777" w:rsidR="00E45F7E" w:rsidRDefault="00E45F7E" w:rsidP="00E45F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5EE19" w14:textId="77777777" w:rsidR="00E45F7E" w:rsidRDefault="00E45F7E" w:rsidP="00E45F7E">
            <w:pPr>
              <w:pStyle w:val="CRCoverPage"/>
              <w:spacing w:after="0"/>
              <w:ind w:left="99"/>
              <w:rPr>
                <w:noProof/>
              </w:rPr>
            </w:pPr>
            <w:r>
              <w:rPr>
                <w:noProof/>
              </w:rPr>
              <w:t>36.523-1</w:t>
            </w:r>
          </w:p>
        </w:tc>
      </w:tr>
      <w:tr w:rsidR="00E45F7E" w14:paraId="5B4E3743" w14:textId="77777777" w:rsidTr="001F0862">
        <w:tc>
          <w:tcPr>
            <w:tcW w:w="2694" w:type="dxa"/>
            <w:gridSpan w:val="2"/>
            <w:tcBorders>
              <w:left w:val="single" w:sz="4" w:space="0" w:color="auto"/>
            </w:tcBorders>
          </w:tcPr>
          <w:p w14:paraId="1F424A95" w14:textId="77777777" w:rsidR="00E45F7E" w:rsidRDefault="00E45F7E" w:rsidP="00E45F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3F48B" w14:textId="77777777"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95E19" w14:textId="77777777" w:rsidR="00E45F7E" w:rsidRDefault="00E45F7E" w:rsidP="00E45F7E">
            <w:pPr>
              <w:pStyle w:val="CRCoverPage"/>
              <w:spacing w:after="0"/>
              <w:jc w:val="center"/>
              <w:rPr>
                <w:b/>
                <w:caps/>
                <w:noProof/>
              </w:rPr>
            </w:pPr>
            <w:r>
              <w:rPr>
                <w:b/>
                <w:caps/>
                <w:noProof/>
              </w:rPr>
              <w:t>x</w:t>
            </w:r>
          </w:p>
        </w:tc>
        <w:tc>
          <w:tcPr>
            <w:tcW w:w="2977" w:type="dxa"/>
            <w:gridSpan w:val="4"/>
          </w:tcPr>
          <w:p w14:paraId="7CDBCA9B" w14:textId="77777777" w:rsidR="00E45F7E" w:rsidRDefault="00E45F7E" w:rsidP="00E45F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F8A13C" w14:textId="77777777" w:rsidR="00E45F7E" w:rsidRDefault="00E45F7E" w:rsidP="00E45F7E">
            <w:pPr>
              <w:pStyle w:val="CRCoverPage"/>
              <w:spacing w:after="0"/>
              <w:ind w:left="99"/>
              <w:rPr>
                <w:noProof/>
              </w:rPr>
            </w:pPr>
          </w:p>
        </w:tc>
      </w:tr>
      <w:tr w:rsidR="00E45F7E" w14:paraId="2A526B4D" w14:textId="77777777" w:rsidTr="001F0862">
        <w:tc>
          <w:tcPr>
            <w:tcW w:w="2694" w:type="dxa"/>
            <w:gridSpan w:val="2"/>
            <w:tcBorders>
              <w:left w:val="single" w:sz="4" w:space="0" w:color="auto"/>
            </w:tcBorders>
          </w:tcPr>
          <w:p w14:paraId="62AAF595" w14:textId="77777777" w:rsidR="00E45F7E" w:rsidRDefault="00E45F7E" w:rsidP="00E45F7E">
            <w:pPr>
              <w:pStyle w:val="CRCoverPage"/>
              <w:spacing w:after="0"/>
              <w:rPr>
                <w:b/>
                <w:i/>
                <w:noProof/>
              </w:rPr>
            </w:pPr>
          </w:p>
        </w:tc>
        <w:tc>
          <w:tcPr>
            <w:tcW w:w="6946" w:type="dxa"/>
            <w:gridSpan w:val="9"/>
            <w:tcBorders>
              <w:right w:val="single" w:sz="4" w:space="0" w:color="auto"/>
            </w:tcBorders>
          </w:tcPr>
          <w:p w14:paraId="539C32B7" w14:textId="77777777" w:rsidR="00E45F7E" w:rsidRDefault="00E45F7E" w:rsidP="00E45F7E">
            <w:pPr>
              <w:pStyle w:val="CRCoverPage"/>
              <w:spacing w:after="0"/>
              <w:rPr>
                <w:noProof/>
              </w:rPr>
            </w:pPr>
          </w:p>
        </w:tc>
      </w:tr>
      <w:tr w:rsidR="00E45F7E" w14:paraId="20267F9E" w14:textId="77777777" w:rsidTr="001F0862">
        <w:tc>
          <w:tcPr>
            <w:tcW w:w="2694" w:type="dxa"/>
            <w:gridSpan w:val="2"/>
            <w:tcBorders>
              <w:left w:val="single" w:sz="4" w:space="0" w:color="auto"/>
              <w:bottom w:val="single" w:sz="4" w:space="0" w:color="auto"/>
            </w:tcBorders>
          </w:tcPr>
          <w:p w14:paraId="36EB3420" w14:textId="77777777" w:rsidR="00E45F7E" w:rsidRDefault="00E45F7E" w:rsidP="00E45F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B9094" w14:textId="77777777" w:rsidR="00E45F7E" w:rsidRDefault="00E45F7E" w:rsidP="00E45F7E">
            <w:pPr>
              <w:pStyle w:val="CRCoverPage"/>
              <w:spacing w:after="0"/>
              <w:ind w:left="100"/>
              <w:rPr>
                <w:noProof/>
              </w:rPr>
            </w:pPr>
          </w:p>
        </w:tc>
      </w:tr>
      <w:tr w:rsidR="00E45F7E" w:rsidRPr="008863B9" w14:paraId="3394BFCC" w14:textId="77777777" w:rsidTr="001F0862">
        <w:tc>
          <w:tcPr>
            <w:tcW w:w="2694" w:type="dxa"/>
            <w:gridSpan w:val="2"/>
            <w:tcBorders>
              <w:top w:val="single" w:sz="4" w:space="0" w:color="auto"/>
              <w:bottom w:val="single" w:sz="4" w:space="0" w:color="auto"/>
            </w:tcBorders>
          </w:tcPr>
          <w:p w14:paraId="7FFAA1FE" w14:textId="77777777" w:rsidR="00E45F7E" w:rsidRPr="008863B9" w:rsidRDefault="00E45F7E" w:rsidP="00E45F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5860F" w14:textId="77777777" w:rsidR="00E45F7E" w:rsidRPr="008863B9" w:rsidRDefault="00E45F7E" w:rsidP="00E45F7E">
            <w:pPr>
              <w:pStyle w:val="CRCoverPage"/>
              <w:spacing w:after="0"/>
              <w:ind w:left="100"/>
              <w:rPr>
                <w:noProof/>
                <w:sz w:val="8"/>
                <w:szCs w:val="8"/>
              </w:rPr>
            </w:pPr>
          </w:p>
        </w:tc>
      </w:tr>
      <w:tr w:rsidR="00E45F7E" w14:paraId="03F59BD9" w14:textId="77777777" w:rsidTr="001F0862">
        <w:tc>
          <w:tcPr>
            <w:tcW w:w="2694" w:type="dxa"/>
            <w:gridSpan w:val="2"/>
            <w:tcBorders>
              <w:top w:val="single" w:sz="4" w:space="0" w:color="auto"/>
              <w:left w:val="single" w:sz="4" w:space="0" w:color="auto"/>
              <w:bottom w:val="single" w:sz="4" w:space="0" w:color="auto"/>
            </w:tcBorders>
          </w:tcPr>
          <w:p w14:paraId="6C8EC07C" w14:textId="77777777" w:rsidR="00E45F7E" w:rsidRDefault="00E45F7E" w:rsidP="00E45F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B4AE9" w14:textId="77777777" w:rsidR="00E45F7E" w:rsidRDefault="00E45F7E" w:rsidP="00E45F7E">
            <w:pPr>
              <w:pStyle w:val="CRCoverPage"/>
              <w:spacing w:after="0"/>
              <w:ind w:left="100"/>
              <w:rPr>
                <w:noProof/>
              </w:rPr>
            </w:pPr>
          </w:p>
        </w:tc>
      </w:tr>
    </w:tbl>
    <w:p w14:paraId="00688716" w14:textId="77777777" w:rsidR="00E45F7E" w:rsidRDefault="00E45F7E" w:rsidP="00E45F7E">
      <w:pPr>
        <w:pStyle w:val="CRCoverPage"/>
        <w:spacing w:after="0"/>
        <w:rPr>
          <w:noProof/>
          <w:sz w:val="8"/>
          <w:szCs w:val="8"/>
        </w:rPr>
      </w:pPr>
    </w:p>
    <w:p w14:paraId="451313C2" w14:textId="77777777" w:rsidR="00E45F7E" w:rsidRDefault="00E45F7E" w:rsidP="00E45F7E">
      <w:pPr>
        <w:rPr>
          <w:noProof/>
        </w:rPr>
      </w:pPr>
    </w:p>
    <w:p w14:paraId="07E9DF3C" w14:textId="77777777" w:rsidR="00537CF2" w:rsidRDefault="00537CF2" w:rsidP="00537CF2">
      <w:pPr>
        <w:pStyle w:val="CRCoverPage"/>
        <w:spacing w:after="0"/>
        <w:rPr>
          <w:noProof/>
          <w:sz w:val="8"/>
          <w:szCs w:val="8"/>
        </w:rPr>
      </w:pPr>
    </w:p>
    <w:p w14:paraId="02FD28A5" w14:textId="77777777"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0CED1A" w14:textId="77777777"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14:paraId="1BF0C9E7"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104D7E">
        <w:rPr>
          <w:rFonts w:cs="Arial"/>
        </w:rPr>
        <w:t>22.3.1.13</w:t>
      </w:r>
      <w:r>
        <w:rPr>
          <w:rFonts w:cs="Arial"/>
        </w:rPr>
        <w:t xml:space="preserve"> which is part of the NBIOT test suite in </w:t>
      </w:r>
      <w:r w:rsidRPr="00074160">
        <w:rPr>
          <w:rFonts w:cs="Arial"/>
        </w:rPr>
        <w:t>iwd-TTCN3-B2022-09_D23wk</w:t>
      </w:r>
      <w:r w:rsidR="00104D7E">
        <w:rPr>
          <w:rFonts w:cs="Arial"/>
        </w:rPr>
        <w:t>49</w:t>
      </w:r>
      <w:r>
        <w:rPr>
          <w:rFonts w:cs="Arial"/>
        </w:rPr>
        <w:t>.</w:t>
      </w:r>
    </w:p>
    <w:p w14:paraId="7F7E6A05"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FB6507B"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003A5288"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14:paraId="587CE8B2"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AF7E4D5" w14:textId="77777777"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14:paraId="2312A462"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04D7E">
        <w:rPr>
          <w:rFonts w:cs="Arial"/>
          <w:b/>
          <w:lang w:eastAsia="ja-JP"/>
        </w:rPr>
        <w:t>22_3_1_13</w:t>
      </w:r>
      <w:r>
        <w:rPr>
          <w:rFonts w:cs="Arial"/>
          <w:b/>
          <w:lang w:eastAsia="ja-JP"/>
        </w:rPr>
        <w:t>_NBIOT</w:t>
      </w:r>
    </w:p>
    <w:p w14:paraId="1D3917C0"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E45F7E">
        <w:rPr>
          <w:rFonts w:eastAsia="SimSun"/>
        </w:rPr>
        <w:t>49</w:t>
      </w:r>
    </w:p>
    <w:p w14:paraId="3250D38D"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61D0A7E8" w14:textId="77777777"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104D7E" w:rsidRPr="00104D7E">
        <w:rPr>
          <w:lang w:eastAsia="ja-JP"/>
        </w:rPr>
        <w:t>Qualcomm</w:t>
      </w:r>
      <w:r w:rsidRPr="00104D7E">
        <w:rPr>
          <w:lang w:eastAsia="ja-JP"/>
        </w:rPr>
        <w:t xml:space="preserve"> </w:t>
      </w:r>
      <w:r w:rsidR="00104D7E" w:rsidRPr="00104D7E">
        <w:rPr>
          <w:lang w:eastAsia="ja-JP"/>
        </w:rPr>
        <w:t>9205S</w:t>
      </w:r>
    </w:p>
    <w:p w14:paraId="1CC64766"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7DADDEE8" w14:textId="77777777" w:rsidR="00074160" w:rsidRDefault="00074160" w:rsidP="00074160"/>
    <w:bookmarkEnd w:id="1"/>
    <w:bookmarkEnd w:id="2"/>
    <w:p w14:paraId="124D55BB" w14:textId="77777777" w:rsidR="002C0844" w:rsidRPr="00303D8E" w:rsidRDefault="002C0844" w:rsidP="00464F14">
      <w:pPr>
        <w:rPr>
          <w:lang w:val="pt-BR"/>
        </w:rPr>
      </w:pPr>
      <w:r w:rsidRPr="00303D8E">
        <w:rPr>
          <w:lang w:val="pt-BR"/>
        </w:rPr>
        <w:br w:type="page"/>
      </w:r>
    </w:p>
    <w:p w14:paraId="3BDEACB1" w14:textId="77777777"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104D7E">
        <w:t>22.3.1.13</w:t>
      </w:r>
    </w:p>
    <w:p w14:paraId="6893E042" w14:textId="77777777" w:rsidR="004E4704" w:rsidRDefault="004E4704" w:rsidP="004E4704">
      <w:pPr>
        <w:pStyle w:val="Heading2"/>
        <w:textAlignment w:val="auto"/>
        <w:rPr>
          <w:rFonts w:cs="Arial"/>
          <w:b w:val="0"/>
          <w:color w:val="000000"/>
        </w:rPr>
      </w:pPr>
      <w:r w:rsidRPr="00B52828">
        <w:rPr>
          <w:rFonts w:cs="Arial"/>
          <w:color w:val="000000"/>
        </w:rPr>
        <w:t xml:space="preserve">Correction to </w:t>
      </w:r>
      <w:r w:rsidRPr="009915FF">
        <w:rPr>
          <w:rFonts w:cs="Arial"/>
          <w:color w:val="000000"/>
        </w:rPr>
        <w:t>f_TC_</w:t>
      </w:r>
      <w:r w:rsidR="00104D7E">
        <w:rPr>
          <w:rFonts w:cs="Arial"/>
          <w:color w:val="000000"/>
        </w:rPr>
        <w:t>22_3_1_13</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14:paraId="3C1DE375" w14:textId="77777777" w:rsidTr="00FD058C">
        <w:tc>
          <w:tcPr>
            <w:tcW w:w="1985" w:type="dxa"/>
            <w:tcBorders>
              <w:top w:val="single" w:sz="4" w:space="0" w:color="auto"/>
              <w:left w:val="single" w:sz="4" w:space="0" w:color="auto"/>
              <w:bottom w:val="single" w:sz="4" w:space="0" w:color="auto"/>
              <w:right w:val="single" w:sz="4" w:space="0" w:color="auto"/>
            </w:tcBorders>
            <w:hideMark/>
          </w:tcPr>
          <w:p w14:paraId="0C0F3BA4" w14:textId="77777777" w:rsidR="004E4704" w:rsidRDefault="004E4704" w:rsidP="00FD058C">
            <w:pPr>
              <w:spacing w:before="40" w:after="40"/>
              <w:rPr>
                <w:rFonts w:cs="Arial"/>
                <w:b/>
              </w:rPr>
            </w:pPr>
            <w:r>
              <w:rPr>
                <w:rFonts w:cs="Arial"/>
                <w:b/>
                <w:bCs/>
                <w:lang w:val="de-DE"/>
              </w:rPr>
              <w:t xml:space="preserve">Function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3F6FB920" w14:textId="77777777" w:rsidR="004E4704" w:rsidRPr="00CC39F9" w:rsidRDefault="004E4704" w:rsidP="00FD058C">
            <w:pPr>
              <w:rPr>
                <w:rFonts w:cs="Arial"/>
              </w:rPr>
            </w:pPr>
            <w:r w:rsidRPr="009915FF">
              <w:rPr>
                <w:rFonts w:cs="Arial"/>
              </w:rPr>
              <w:t>f_TC_</w:t>
            </w:r>
            <w:r w:rsidR="00104D7E">
              <w:rPr>
                <w:rFonts w:cs="Arial"/>
              </w:rPr>
              <w:t>22_3_1_13</w:t>
            </w:r>
            <w:r w:rsidRPr="009915FF">
              <w:rPr>
                <w:rFonts w:cs="Arial"/>
              </w:rPr>
              <w:t>_NBIOT</w:t>
            </w:r>
          </w:p>
        </w:tc>
      </w:tr>
      <w:tr w:rsidR="004E4704" w14:paraId="01910CEC" w14:textId="77777777" w:rsidTr="00FD058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1ABC962" w14:textId="77777777" w:rsidR="004E4704" w:rsidRDefault="004E4704" w:rsidP="00FD058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16599231" w14:textId="77777777" w:rsidR="0017468F" w:rsidRPr="00CD35E4" w:rsidRDefault="003A540F" w:rsidP="0017468F">
            <w:pPr>
              <w:pStyle w:val="ListParagraph"/>
              <w:numPr>
                <w:ilvl w:val="0"/>
                <w:numId w:val="41"/>
              </w:numPr>
              <w:rPr>
                <w:rFonts w:cs="Arial"/>
              </w:rPr>
            </w:pPr>
            <w:r w:rsidRPr="00CD35E4">
              <w:rPr>
                <w:rFonts w:cs="Arial"/>
              </w:rPr>
              <w:t>Timing advance report needs to be enabled to be received at the TTCN</w:t>
            </w:r>
          </w:p>
          <w:p w14:paraId="054A1043" w14:textId="77777777" w:rsidR="00E70408" w:rsidRPr="00CD35E4" w:rsidRDefault="00E70408" w:rsidP="0017468F">
            <w:pPr>
              <w:pStyle w:val="ListParagraph"/>
              <w:numPr>
                <w:ilvl w:val="0"/>
                <w:numId w:val="41"/>
              </w:numPr>
              <w:rPr>
                <w:rFonts w:cs="Arial"/>
              </w:rPr>
            </w:pPr>
            <w:r w:rsidRPr="00CD35E4">
              <w:rPr>
                <w:rFonts w:cs="Arial"/>
              </w:rPr>
              <w:t xml:space="preserve">Current TTCN calls </w:t>
            </w:r>
            <w:r w:rsidRPr="00CD35E4">
              <w:rPr>
                <w:rFonts w:cs="Arial"/>
                <w:color w:val="000000"/>
                <w:lang w:eastAsia="de-DE"/>
              </w:rPr>
              <w:t>f_NBIOT_SS_CommonCellConfig to update RACH configuration, this is not required as there is no updates done compared to previous CellConfig</w:t>
            </w:r>
          </w:p>
          <w:p w14:paraId="055E7F22" w14:textId="77777777" w:rsidR="00E70408" w:rsidRPr="00CD35E4" w:rsidRDefault="00E70408" w:rsidP="0017468F">
            <w:pPr>
              <w:pStyle w:val="ListParagraph"/>
              <w:numPr>
                <w:ilvl w:val="0"/>
                <w:numId w:val="41"/>
              </w:numPr>
              <w:rPr>
                <w:rFonts w:cs="Arial"/>
              </w:rPr>
            </w:pPr>
            <w:r w:rsidRPr="00CD35E4">
              <w:rPr>
                <w:rFonts w:cs="Arial"/>
              </w:rPr>
              <w:t>Based on the RAN5 agreed prose CR R5-241563 it is not possible to check TA based on RRC Connection Request(Step 4), updated the code to check based on RRC ConnectionSetup complete message (Steps 4A and 4B)</w:t>
            </w:r>
          </w:p>
          <w:p w14:paraId="153FF5F3" w14:textId="77777777" w:rsidR="00E70408" w:rsidRPr="00CD35E4" w:rsidRDefault="00E70408" w:rsidP="0017468F">
            <w:pPr>
              <w:pStyle w:val="ListParagraph"/>
              <w:numPr>
                <w:ilvl w:val="0"/>
                <w:numId w:val="41"/>
              </w:numPr>
              <w:rPr>
                <w:rFonts w:cs="Arial"/>
              </w:rPr>
            </w:pPr>
            <w:r w:rsidRPr="00CD35E4">
              <w:rPr>
                <w:rFonts w:cs="Arial"/>
              </w:rPr>
              <w:t xml:space="preserve">At Step 16D sysInfo block type 2 is updated to set </w:t>
            </w:r>
            <w:r w:rsidRPr="00CD35E4">
              <w:rPr>
                <w:rFonts w:eastAsia="SimSun" w:cs="Arial"/>
                <w:lang w:eastAsia="zh-CN"/>
              </w:rPr>
              <w:t>ta-Report-r17 as not present, in order to ensure the UE is reading the updated sys info when powered on, it is proposed to add a delay based on the modification time</w:t>
            </w:r>
          </w:p>
          <w:p w14:paraId="51CB2067" w14:textId="77777777" w:rsidR="00E70408" w:rsidRPr="00CD35E4" w:rsidRDefault="00E70408" w:rsidP="0017468F">
            <w:pPr>
              <w:pStyle w:val="ListParagraph"/>
              <w:numPr>
                <w:ilvl w:val="0"/>
                <w:numId w:val="41"/>
              </w:numPr>
              <w:rPr>
                <w:rFonts w:cs="Arial"/>
              </w:rPr>
            </w:pPr>
            <w:r w:rsidRPr="00CD35E4">
              <w:rPr>
                <w:rFonts w:cs="Arial"/>
              </w:rPr>
              <w:t xml:space="preserve">RRC Connection Setup message is preconfigured and at Step 17 the IE  </w:t>
            </w:r>
            <w:r w:rsidR="00C95922" w:rsidRPr="00CD35E4">
              <w:rPr>
                <w:rFonts w:cs="Arial"/>
                <w:i/>
                <w:lang w:eastAsia="zh-CN"/>
              </w:rPr>
              <w:t xml:space="preserve">offsetThresholdTA </w:t>
            </w:r>
            <w:r w:rsidR="00C95922" w:rsidRPr="00CD35E4">
              <w:rPr>
                <w:rFonts w:cs="Arial"/>
                <w:lang w:eastAsia="zh-CN"/>
              </w:rPr>
              <w:t>needs to be updated and passed on to SS  as part of the function</w:t>
            </w:r>
            <w:r w:rsidR="00C95922" w:rsidRPr="00CD35E4">
              <w:rPr>
                <w:rFonts w:cs="Arial"/>
                <w:color w:val="000000"/>
                <w:lang w:eastAsia="de-DE"/>
              </w:rPr>
              <w:t xml:space="preserve">f_NBIOT_SS_ConfigRachProcedureMsg4, additionally there is no need to update the RACH configuration as there is no updates done compared to previous CellConfig  </w:t>
            </w:r>
          </w:p>
          <w:p w14:paraId="78A6E0F0" w14:textId="77777777" w:rsidR="00C95922" w:rsidRPr="00CD35E4" w:rsidRDefault="00C95922" w:rsidP="0017468F">
            <w:pPr>
              <w:pStyle w:val="ListParagraph"/>
              <w:numPr>
                <w:ilvl w:val="0"/>
                <w:numId w:val="41"/>
              </w:numPr>
              <w:rPr>
                <w:rFonts w:cs="Arial"/>
              </w:rPr>
            </w:pPr>
            <w:r w:rsidRPr="00CD35E4">
              <w:rPr>
                <w:rFonts w:cs="Arial"/>
              </w:rPr>
              <w:t>Since the UE is powered on at Step 16E, the RRC Connection Request message received at Step 16H needs to allow any initial UE identity, additionally RRC Connection setup is already pre configured on the SS and therefore no need to send RRC Setup message. UL grant needs to be started to receive RRC Connection setup complete message</w:t>
            </w:r>
          </w:p>
          <w:p w14:paraId="35104901" w14:textId="77777777" w:rsidR="00C95922" w:rsidRPr="00CD35E4" w:rsidRDefault="00C95922" w:rsidP="0017468F">
            <w:pPr>
              <w:pStyle w:val="ListParagraph"/>
              <w:numPr>
                <w:ilvl w:val="0"/>
                <w:numId w:val="41"/>
              </w:numPr>
              <w:rPr>
                <w:rFonts w:cs="Arial"/>
              </w:rPr>
            </w:pPr>
            <w:r w:rsidRPr="00CD35E4">
              <w:rPr>
                <w:rFonts w:cs="Arial"/>
              </w:rPr>
              <w:t>At Step 18 when RRC Connection setup complete message is received, the NAS message also needs to be handled in the code</w:t>
            </w:r>
          </w:p>
          <w:p w14:paraId="4CCD81E8" w14:textId="77777777" w:rsidR="00CD35E4" w:rsidRPr="00CD35E4" w:rsidRDefault="00CD35E4" w:rsidP="0017468F">
            <w:pPr>
              <w:pStyle w:val="ListParagraph"/>
              <w:numPr>
                <w:ilvl w:val="0"/>
                <w:numId w:val="41"/>
              </w:numPr>
              <w:rPr>
                <w:rFonts w:cs="Arial"/>
              </w:rPr>
            </w:pPr>
            <w:r w:rsidRPr="00CD35E4">
              <w:rPr>
                <w:rFonts w:cs="Arial"/>
              </w:rPr>
              <w:t>After Step 18J, the uplink grant is stopped and SS in put in transparent mode, due to the long propagation delay, in order to ensure that there is no SRB data/ ACK pending it is proposed to add a delay</w:t>
            </w:r>
          </w:p>
          <w:p w14:paraId="02FD7342" w14:textId="77777777" w:rsidR="00CD35E4" w:rsidRPr="00CD35E4" w:rsidRDefault="00CD35E4" w:rsidP="0017468F">
            <w:pPr>
              <w:pStyle w:val="ListParagraph"/>
              <w:numPr>
                <w:ilvl w:val="0"/>
                <w:numId w:val="41"/>
              </w:numPr>
              <w:rPr>
                <w:rFonts w:cs="Arial"/>
              </w:rPr>
            </w:pPr>
            <w:r w:rsidRPr="00CD35E4">
              <w:rPr>
                <w:rFonts w:cs="Arial"/>
              </w:rPr>
              <w:t>At Step 20 MAC CE is sent to the UE to update the Koffset value, the SS also needs to be updated with the new value so that the Koffset values are aligned.</w:t>
            </w:r>
          </w:p>
          <w:p w14:paraId="503B5383" w14:textId="77777777" w:rsidR="00CD35E4" w:rsidRPr="00CD35E4" w:rsidRDefault="00CD35E4" w:rsidP="0017468F">
            <w:pPr>
              <w:pStyle w:val="ListParagraph"/>
              <w:numPr>
                <w:ilvl w:val="0"/>
                <w:numId w:val="41"/>
              </w:numPr>
              <w:rPr>
                <w:rFonts w:cs="Arial"/>
              </w:rPr>
            </w:pPr>
            <w:r w:rsidRPr="00CD35E4">
              <w:rPr>
                <w:rFonts w:cs="Arial"/>
              </w:rPr>
              <w:t>After Step 20 baed on R5-241563 in order to check the updates done in Step 20 a UE capability procedure is performed.</w:t>
            </w:r>
          </w:p>
          <w:p w14:paraId="0EFFACB3" w14:textId="77777777" w:rsidR="00CD35E4" w:rsidRPr="00CD35E4" w:rsidRDefault="00CD35E4" w:rsidP="0017468F">
            <w:pPr>
              <w:pStyle w:val="ListParagraph"/>
              <w:numPr>
                <w:ilvl w:val="0"/>
                <w:numId w:val="41"/>
              </w:numPr>
              <w:rPr>
                <w:rFonts w:cs="Arial"/>
              </w:rPr>
            </w:pPr>
            <w:r w:rsidRPr="00CD35E4">
              <w:rPr>
                <w:rFonts w:cs="Arial"/>
              </w:rPr>
              <w:t>The postamble function needs to be updated as at the end of the test case the SS is not in transparent mode.</w:t>
            </w:r>
          </w:p>
        </w:tc>
      </w:tr>
      <w:tr w:rsidR="004E4704" w14:paraId="23715A94" w14:textId="77777777" w:rsidTr="00FD058C">
        <w:tc>
          <w:tcPr>
            <w:tcW w:w="1985" w:type="dxa"/>
            <w:tcBorders>
              <w:top w:val="single" w:sz="4" w:space="0" w:color="auto"/>
              <w:left w:val="single" w:sz="4" w:space="0" w:color="auto"/>
              <w:bottom w:val="single" w:sz="4" w:space="0" w:color="auto"/>
              <w:right w:val="single" w:sz="4" w:space="0" w:color="auto"/>
            </w:tcBorders>
            <w:hideMark/>
          </w:tcPr>
          <w:p w14:paraId="34A96E8F" w14:textId="77777777" w:rsidR="004E4704" w:rsidRDefault="004E4704" w:rsidP="00FD058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033FF6" w14:textId="77777777" w:rsidR="0017468F" w:rsidRPr="00CD35E4" w:rsidRDefault="003A540F" w:rsidP="0017468F">
            <w:pPr>
              <w:pStyle w:val="ListParagraph"/>
              <w:numPr>
                <w:ilvl w:val="0"/>
                <w:numId w:val="40"/>
              </w:numPr>
              <w:rPr>
                <w:rFonts w:cs="Arial"/>
              </w:rPr>
            </w:pPr>
            <w:r w:rsidRPr="00CD35E4">
              <w:rPr>
                <w:rFonts w:cs="Arial"/>
              </w:rPr>
              <w:t xml:space="preserve">Called </w:t>
            </w:r>
            <w:r w:rsidRPr="00CD35E4">
              <w:rPr>
                <w:rFonts w:cs="Arial"/>
                <w:color w:val="000000"/>
                <w:lang w:eastAsia="de-DE"/>
              </w:rPr>
              <w:t>f_NBIOT_SS_ConfigTimingAdvanceReportMode(nbiot_Cell1, enable) to enable timing advance</w:t>
            </w:r>
          </w:p>
          <w:p w14:paraId="0EB9A7CF" w14:textId="77777777" w:rsidR="003A540F" w:rsidRPr="00CD35E4" w:rsidRDefault="00E70408" w:rsidP="0017468F">
            <w:pPr>
              <w:pStyle w:val="ListParagraph"/>
              <w:numPr>
                <w:ilvl w:val="0"/>
                <w:numId w:val="40"/>
              </w:numPr>
              <w:rPr>
                <w:rFonts w:cs="Arial"/>
              </w:rPr>
            </w:pPr>
            <w:r w:rsidRPr="00CD35E4">
              <w:rPr>
                <w:rFonts w:cs="Arial"/>
              </w:rPr>
              <w:t>Removed function call to update RACH procedure</w:t>
            </w:r>
          </w:p>
          <w:p w14:paraId="03676D7F" w14:textId="77777777" w:rsidR="00E70408" w:rsidRPr="00CD35E4" w:rsidRDefault="00E70408" w:rsidP="0017468F">
            <w:pPr>
              <w:pStyle w:val="ListParagraph"/>
              <w:numPr>
                <w:ilvl w:val="0"/>
                <w:numId w:val="40"/>
              </w:numPr>
              <w:rPr>
                <w:rFonts w:cs="Arial"/>
              </w:rPr>
            </w:pPr>
            <w:r w:rsidRPr="00CD35E4">
              <w:rPr>
                <w:rFonts w:cs="Arial"/>
              </w:rPr>
              <w:t>Removed the code to check based on RRC Connection Request (Step 4 and updated to check when RRC Connection setup complete message is received.</w:t>
            </w:r>
          </w:p>
          <w:p w14:paraId="31E04494" w14:textId="77777777" w:rsidR="00E70408" w:rsidRPr="00CD35E4" w:rsidRDefault="00E70408" w:rsidP="0017468F">
            <w:pPr>
              <w:pStyle w:val="ListParagraph"/>
              <w:numPr>
                <w:ilvl w:val="0"/>
                <w:numId w:val="40"/>
              </w:numPr>
              <w:rPr>
                <w:rFonts w:cs="Arial"/>
              </w:rPr>
            </w:pPr>
            <w:r w:rsidRPr="00CD35E4">
              <w:rPr>
                <w:rFonts w:cs="Arial"/>
              </w:rPr>
              <w:t xml:space="preserve">Added </w:t>
            </w:r>
            <w:r w:rsidRPr="00CD35E4">
              <w:rPr>
                <w:rFonts w:cs="Arial"/>
                <w:color w:val="000000"/>
                <w:lang w:eastAsia="de-DE"/>
              </w:rPr>
              <w:t>f_Delay(2.1 * v_ModificationPeriod_s); to ensure UE is powered on after sysinfo update is done.</w:t>
            </w:r>
          </w:p>
          <w:p w14:paraId="03B3B863" w14:textId="77777777" w:rsidR="00C95922" w:rsidRPr="00CD35E4" w:rsidRDefault="00C95922" w:rsidP="0017468F">
            <w:pPr>
              <w:pStyle w:val="ListParagraph"/>
              <w:numPr>
                <w:ilvl w:val="0"/>
                <w:numId w:val="40"/>
              </w:numPr>
              <w:rPr>
                <w:rFonts w:cs="Arial"/>
              </w:rPr>
            </w:pPr>
            <w:r w:rsidRPr="00CD35E4">
              <w:rPr>
                <w:rFonts w:cs="Arial"/>
              </w:rPr>
              <w:t xml:space="preserve">Added </w:t>
            </w:r>
            <w:r w:rsidRPr="00CD35E4">
              <w:rPr>
                <w:rFonts w:cs="Arial"/>
                <w:color w:val="000000"/>
                <w:lang w:eastAsia="de-DE"/>
              </w:rPr>
              <w:t>v_RrcConnectionSetup and updated the varaiable and passed this as a parameter to f_NBIOT_SS_ConfigRachProcedureMsg4. Removed redundant code to update RACH configuration (commented out)</w:t>
            </w:r>
          </w:p>
          <w:p w14:paraId="20B5608B" w14:textId="77777777" w:rsidR="00C95922" w:rsidRPr="00CD35E4" w:rsidRDefault="00C95922" w:rsidP="0017468F">
            <w:pPr>
              <w:pStyle w:val="ListParagraph"/>
              <w:numPr>
                <w:ilvl w:val="0"/>
                <w:numId w:val="40"/>
              </w:numPr>
              <w:rPr>
                <w:rFonts w:cs="Arial"/>
              </w:rPr>
            </w:pPr>
            <w:r w:rsidRPr="00CD35E4">
              <w:rPr>
                <w:rFonts w:cs="Arial"/>
              </w:rPr>
              <w:t>Removed the code for checking TA and updated RRC Connection request to receive any initial UE identity and removed sending of RRC Connection setup message. Added code to start uplink grant</w:t>
            </w:r>
          </w:p>
          <w:p w14:paraId="69457F46" w14:textId="77777777" w:rsidR="00C95922" w:rsidRPr="00CD35E4" w:rsidRDefault="00C95922" w:rsidP="0017468F">
            <w:pPr>
              <w:pStyle w:val="ListParagraph"/>
              <w:numPr>
                <w:ilvl w:val="0"/>
                <w:numId w:val="40"/>
              </w:numPr>
              <w:rPr>
                <w:rFonts w:cs="Arial"/>
              </w:rPr>
            </w:pPr>
            <w:r w:rsidRPr="00CD35E4">
              <w:rPr>
                <w:rFonts w:cs="Arial"/>
              </w:rPr>
              <w:t>Updated the interleave function at Step 18 to handle piggy backed NAS message</w:t>
            </w:r>
          </w:p>
          <w:p w14:paraId="2A3084E9" w14:textId="77777777" w:rsidR="00CD35E4" w:rsidRPr="00CD35E4" w:rsidRDefault="00CD35E4" w:rsidP="0017468F">
            <w:pPr>
              <w:pStyle w:val="ListParagraph"/>
              <w:numPr>
                <w:ilvl w:val="0"/>
                <w:numId w:val="40"/>
              </w:numPr>
              <w:rPr>
                <w:rFonts w:cs="Arial"/>
              </w:rPr>
            </w:pPr>
            <w:r w:rsidRPr="00CD35E4">
              <w:rPr>
                <w:rFonts w:cs="Arial"/>
              </w:rPr>
              <w:t xml:space="preserve">Added a delay of 2.0 sec </w:t>
            </w:r>
          </w:p>
          <w:p w14:paraId="2267A860" w14:textId="77777777" w:rsidR="00CD35E4" w:rsidRPr="00CD35E4" w:rsidRDefault="00CD35E4" w:rsidP="0017468F">
            <w:pPr>
              <w:pStyle w:val="ListParagraph"/>
              <w:numPr>
                <w:ilvl w:val="0"/>
                <w:numId w:val="40"/>
              </w:numPr>
              <w:rPr>
                <w:rFonts w:cs="Arial"/>
              </w:rPr>
            </w:pPr>
            <w:r w:rsidRPr="00CD35E4">
              <w:rPr>
                <w:rFonts w:cs="Arial"/>
              </w:rPr>
              <w:lastRenderedPageBreak/>
              <w:t xml:space="preserve">Step 20 MAC CE is sent with immediate activation time and then </w:t>
            </w:r>
            <w:r w:rsidRPr="00CD35E4">
              <w:rPr>
                <w:rFonts w:cs="Arial"/>
                <w:color w:val="000000"/>
                <w:lang w:eastAsia="de-DE"/>
              </w:rPr>
              <w:t>f_NBIOT_SS_CommonCellConfig is called to update NTNConfig with a specified activation time.</w:t>
            </w:r>
          </w:p>
          <w:p w14:paraId="7DB33A85" w14:textId="77777777" w:rsidR="00CD35E4" w:rsidRPr="00CD35E4" w:rsidRDefault="00CD35E4" w:rsidP="0017468F">
            <w:pPr>
              <w:pStyle w:val="ListParagraph"/>
              <w:numPr>
                <w:ilvl w:val="0"/>
                <w:numId w:val="40"/>
              </w:numPr>
              <w:rPr>
                <w:rFonts w:cs="Arial"/>
              </w:rPr>
            </w:pPr>
            <w:r w:rsidRPr="00CD35E4">
              <w:rPr>
                <w:rFonts w:cs="Arial"/>
              </w:rPr>
              <w:t xml:space="preserve">Removed the previous code and added a delay to ensure </w:t>
            </w:r>
            <w:r w:rsidRPr="00CD35E4">
              <w:rPr>
                <w:rFonts w:cs="Arial"/>
                <w:color w:val="000000"/>
                <w:lang w:eastAsia="de-DE"/>
              </w:rPr>
              <w:t xml:space="preserve">f_NBIOT_L2_CPMode_RestoreSRBs is called after CE command is sent. Called f_NBIOT_L2_CPMode_RestoreSRBs to restore SS to normal mode. Added UE capability Eng procedure </w:t>
            </w:r>
          </w:p>
          <w:p w14:paraId="5FD903BD" w14:textId="77777777" w:rsidR="00CD35E4" w:rsidRPr="00CD35E4" w:rsidRDefault="00CD35E4" w:rsidP="0017468F">
            <w:pPr>
              <w:pStyle w:val="ListParagraph"/>
              <w:numPr>
                <w:ilvl w:val="0"/>
                <w:numId w:val="40"/>
              </w:numPr>
              <w:rPr>
                <w:rFonts w:cs="Arial"/>
              </w:rPr>
            </w:pPr>
            <w:r w:rsidRPr="00CD35E4">
              <w:rPr>
                <w:rFonts w:cs="Arial"/>
              </w:rPr>
              <w:t xml:space="preserve">Updated the postamble procedure to call </w:t>
            </w:r>
            <w:r w:rsidRPr="00CD35E4">
              <w:rPr>
                <w:rFonts w:cs="Arial"/>
                <w:color w:val="000000"/>
                <w:lang w:eastAsia="de-DE"/>
              </w:rPr>
              <w:t>f_NBIOT_Postamble</w:t>
            </w:r>
          </w:p>
        </w:tc>
      </w:tr>
      <w:tr w:rsidR="004E4704" w14:paraId="1E700B8E" w14:textId="77777777" w:rsidTr="00FD058C">
        <w:tc>
          <w:tcPr>
            <w:tcW w:w="1985" w:type="dxa"/>
            <w:tcBorders>
              <w:top w:val="single" w:sz="4" w:space="0" w:color="auto"/>
              <w:left w:val="single" w:sz="4" w:space="0" w:color="auto"/>
              <w:bottom w:val="single" w:sz="4" w:space="0" w:color="auto"/>
              <w:right w:val="single" w:sz="4" w:space="0" w:color="auto"/>
            </w:tcBorders>
            <w:hideMark/>
          </w:tcPr>
          <w:p w14:paraId="4EACAF57" w14:textId="77777777" w:rsidR="004E4704" w:rsidRDefault="004E4704" w:rsidP="00FD058C">
            <w:pPr>
              <w:spacing w:before="40" w:after="40"/>
              <w:rPr>
                <w:b/>
              </w:rPr>
            </w:pPr>
            <w:r>
              <w:rPr>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1CF72B3" w14:textId="77777777" w:rsidR="004E4704" w:rsidRPr="00CC39F9" w:rsidRDefault="00EB3560" w:rsidP="00FD058C">
            <w:pPr>
              <w:spacing w:after="0"/>
              <w:rPr>
                <w:rFonts w:cs="Arial"/>
              </w:rPr>
            </w:pPr>
            <w:r w:rsidRPr="00EB3560">
              <w:rPr>
                <w:rFonts w:cs="Arial"/>
              </w:rPr>
              <w:t>NBIOT_MAC_NTN</w:t>
            </w:r>
          </w:p>
        </w:tc>
      </w:tr>
      <w:tr w:rsidR="004E4704" w14:paraId="4F31CF51" w14:textId="77777777" w:rsidTr="00FD058C">
        <w:tc>
          <w:tcPr>
            <w:tcW w:w="1985" w:type="dxa"/>
            <w:tcBorders>
              <w:top w:val="single" w:sz="4" w:space="0" w:color="auto"/>
              <w:left w:val="single" w:sz="4" w:space="0" w:color="auto"/>
              <w:bottom w:val="single" w:sz="4" w:space="0" w:color="auto"/>
              <w:right w:val="single" w:sz="4" w:space="0" w:color="auto"/>
            </w:tcBorders>
            <w:hideMark/>
          </w:tcPr>
          <w:p w14:paraId="4B7807D9" w14:textId="77777777" w:rsidR="004E4704" w:rsidRDefault="004E4704" w:rsidP="00FD058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56D1F1B0" w14:textId="77777777" w:rsidR="004E4704" w:rsidRDefault="004E4704" w:rsidP="00FD058C">
            <w:pPr>
              <w:rPr>
                <w:highlight w:val="cyan"/>
                <w:lang w:eastAsia="zh-CN"/>
              </w:rPr>
            </w:pPr>
          </w:p>
        </w:tc>
      </w:tr>
    </w:tbl>
    <w:p w14:paraId="44EB4339" w14:textId="77777777" w:rsidR="004E4704" w:rsidRDefault="004E4704" w:rsidP="004E4704">
      <w:pPr>
        <w:spacing w:after="0"/>
        <w:rPr>
          <w:b/>
        </w:rPr>
      </w:pPr>
    </w:p>
    <w:p w14:paraId="107EB1A9" w14:textId="77777777" w:rsidR="004E4704" w:rsidRDefault="004E4704" w:rsidP="004E4704">
      <w:pPr>
        <w:spacing w:after="0"/>
        <w:rPr>
          <w:b/>
        </w:rPr>
      </w:pPr>
      <w:r>
        <w:rPr>
          <w:b/>
        </w:rPr>
        <w:t>Before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14:paraId="3F7217DE" w14:textId="77777777" w:rsidTr="00E45F7E">
        <w:tc>
          <w:tcPr>
            <w:tcW w:w="9634" w:type="dxa"/>
            <w:tcBorders>
              <w:top w:val="single" w:sz="4" w:space="0" w:color="auto"/>
              <w:left w:val="single" w:sz="4" w:space="0" w:color="auto"/>
              <w:bottom w:val="single" w:sz="4" w:space="0" w:color="auto"/>
              <w:right w:val="single" w:sz="4" w:space="0" w:color="auto"/>
            </w:tcBorders>
          </w:tcPr>
          <w:p w14:paraId="67724C9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f_TC_22_3_1_13_NBIOT() runs on NBIOT_PTC</w:t>
            </w:r>
          </w:p>
          <w:p w14:paraId="26F1903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Koffset @sic R5-234494 sic@</w:t>
            </w:r>
          </w:p>
          <w:p w14:paraId="1C36EA9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14:paraId="01D1B34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NAS_MSG_Indication_Type v_NAS_Ind;</w:t>
            </w:r>
          </w:p>
          <w:p w14:paraId="64D7E5F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NB_RLC_CountsInfoList_Type v_RLC_CountsInfoListByRef;   // RLC status to be maintained by Send/Receive functions</w:t>
            </w:r>
          </w:p>
          <w:p w14:paraId="499E048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TimingInfo_Type v_TimingInfo;</w:t>
            </w:r>
          </w:p>
          <w:p w14:paraId="4E20B10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SubFrameTiming_Type v_TimingStart;</w:t>
            </w:r>
          </w:p>
          <w:p w14:paraId="5734D274" w14:textId="77777777"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r w:rsidRPr="00E45F7E">
              <w:rPr>
                <w:rFonts w:ascii="Courier New" w:hAnsi="Courier New" w:cs="Courier New"/>
                <w:color w:val="000000"/>
                <w:lang w:val="de-DE" w:eastAsia="de-DE"/>
              </w:rPr>
              <w:t>var NB_SYSTEM_IND v_NB_SYSTEM_IND;</w:t>
            </w:r>
          </w:p>
          <w:p w14:paraId="207A95B8" w14:textId="77777777"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var NB_SRB_COMMON_IND v_NB_SRB_COMMON_IND;</w:t>
            </w:r>
          </w:p>
          <w:p w14:paraId="19CE64B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NB_RarList_Type v_NB_RarList;</w:t>
            </w:r>
          </w:p>
          <w:p w14:paraId="1DF9EAF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NB_RachProcedureList_Type v_RachProcedureList;</w:t>
            </w:r>
          </w:p>
          <w:p w14:paraId="17B8BC1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MAC_CTRL_TimingAdvanceReport_Type.Value v_TA_Report;</w:t>
            </w:r>
          </w:p>
          <w:p w14:paraId="2514591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v_ReceivedTA_ms;</w:t>
            </w:r>
          </w:p>
          <w:p w14:paraId="18AB34B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DL_CCCH_Message_NB v_RrcConnectionSetup;</w:t>
            </w:r>
          </w:p>
          <w:p w14:paraId="7B12AE31" w14:textId="77777777" w:rsidR="003A540F" w:rsidRPr="003A540F" w:rsidRDefault="003A540F" w:rsidP="003A540F">
            <w:pPr>
              <w:spacing w:after="0"/>
              <w:rPr>
                <w:rFonts w:ascii="Courier New" w:hAnsi="Courier New" w:cs="Courier New"/>
                <w:color w:val="000000"/>
                <w:lang w:eastAsia="de-DE"/>
              </w:rPr>
            </w:pPr>
          </w:p>
          <w:p w14:paraId="16B179D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t_Timer;</w:t>
            </w:r>
          </w:p>
          <w:p w14:paraId="319C50F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4DB43D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14:paraId="7AC556D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f_NBIOT_Init(c8);  //ta-Report-r17 is enabled by default</w:t>
            </w:r>
          </w:p>
          <w:p w14:paraId="7FA1F6A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38088D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14:paraId="750E52A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f_NBIOT_CellConfig_Def(nbiot_Cell1, CONTROL_PLANE);</w:t>
            </w:r>
          </w:p>
          <w:p w14:paraId="4186CE5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BA7375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f_NBIOT_SetCellPower(nbiot_Cell1, tsc_ServingCellRS_EPRE);</w:t>
            </w:r>
          </w:p>
          <w:p w14:paraId="090242D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6CA39D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14:paraId="0719FF38" w14:textId="77777777" w:rsidR="003A540F" w:rsidRPr="003A540F" w:rsidRDefault="003A540F" w:rsidP="003A540F">
            <w:pPr>
              <w:spacing w:after="0"/>
              <w:rPr>
                <w:rFonts w:ascii="Courier New" w:hAnsi="Courier New" w:cs="Courier New"/>
                <w:color w:val="000000"/>
                <w:lang w:eastAsia="de-DE"/>
              </w:rPr>
            </w:pPr>
          </w:p>
          <w:p w14:paraId="0B60C27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14:paraId="1A110EC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f_UT_SwitchOnUE(UT, false);</w:t>
            </w:r>
          </w:p>
          <w:p w14:paraId="1B70769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482E66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Automatic PLMN selection mode</w:t>
            </w:r>
          </w:p>
          <w:p w14:paraId="6CCD21C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f_UT_AutomaticPLMN_Select (UT);</w:t>
            </w:r>
          </w:p>
          <w:p w14:paraId="1495C9E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16E768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14:paraId="15C534C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f_UT_ConfigureNTNPosition(UT);</w:t>
            </w:r>
          </w:p>
          <w:p w14:paraId="498701DF" w14:textId="77777777" w:rsidR="003A540F" w:rsidRPr="003A540F" w:rsidRDefault="003A540F" w:rsidP="003A540F">
            <w:pPr>
              <w:spacing w:after="0"/>
              <w:rPr>
                <w:rFonts w:ascii="Courier New" w:hAnsi="Courier New" w:cs="Courier New"/>
                <w:color w:val="000000"/>
                <w:lang w:eastAsia="de-DE"/>
              </w:rPr>
            </w:pPr>
          </w:p>
          <w:p w14:paraId="5B5FB5B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14:paraId="01CAB79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f_NBIOT_InitialRegistration(nbiot_Cell1, CONTROL_PLANE, PREAMBLE);</w:t>
            </w:r>
          </w:p>
          <w:p w14:paraId="58F2301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f_NBIOT_UE_Detach_SwitchOffUe(nbiot_Cell1, CONTROL_PLANE, RRC_CONNECTED);</w:t>
            </w:r>
          </w:p>
          <w:p w14:paraId="5E2ABA9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8452F7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f_NBIOT_SS_ConfigRachPreambleIndMode(nbiot_Cell1, enable);</w:t>
            </w:r>
          </w:p>
          <w:p w14:paraId="013A9E5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0D8DBE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f_NBIOT_TestBody_Set(true);</w:t>
            </w:r>
          </w:p>
          <w:p w14:paraId="5A78E92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B95B0B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 siclog@</w:t>
            </w:r>
          </w:p>
          <w:p w14:paraId="68A87E9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//Power on UE.</w:t>
            </w:r>
          </w:p>
          <w:p w14:paraId="230D76A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f_UT_SwitchOnUE(UT, false);</w:t>
            </w:r>
          </w:p>
          <w:p w14:paraId="568D613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8D793E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14:paraId="5152211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v_NB_RarList := { cs_NB_RandomAccessResponseParameters_Def(cs_RapIdCtrl_Auto, cs_TempC_RNTI_Explicit(tsc_C_RNTI_Def)) };</w:t>
            </w:r>
          </w:p>
          <w:p w14:paraId="56CB77B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v_RachProcedureList := { cs_NB_RachProcedure(cs_NB_RandomAccessResponseConfig_Common(v_NB_RarList), cs_NB_ContentionResolutionCtrl_CRNTI)};</w:t>
            </w:r>
          </w:p>
          <w:p w14:paraId="56BBBE6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f_NBIOT_SS_CommonCellConfig(nbiot_Cell1, cas_NB_RachProcedure_Config_REQ(nbiot_Cell1, cs_TimingInfo_Now, -, -, v_RachProcedureList));</w:t>
            </w:r>
          </w:p>
          <w:p w14:paraId="7B8568D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813C2A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2" siclog@</w:t>
            </w:r>
          </w:p>
          <w:p w14:paraId="391EF2C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14:paraId="7355B1E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SYSIND.receive(car_NB_RachPreamble_IND(nbiot_Cell1));</w:t>
            </w:r>
          </w:p>
          <w:p w14:paraId="39961E4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f_NBIOT_SS_ConfigRachPreambleIndMode(nbiot_Cell1, disable);</w:t>
            </w:r>
          </w:p>
          <w:p w14:paraId="4F13F79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C0E0A0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3" siclog@</w:t>
            </w:r>
          </w:p>
          <w:p w14:paraId="51A2EAB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14:paraId="7213F95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352B1D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4" siclog@</w:t>
            </w:r>
          </w:p>
          <w:p w14:paraId="167E4AF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RRCConnectionRequest-NB message with one Timing Advance Report MAC CE?</w:t>
            </w:r>
          </w:p>
          <w:p w14:paraId="060EE43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14:paraId="0455CD7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AB87D5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SRB.receive(car_NB_SRB0_RrcPdu_IND(nbiot_Cell1, cr_RRCConnectionRequest_NB(?))) -&gt; value v_NB_SRB_COMMON_IND {}</w:t>
            </w:r>
          </w:p>
          <w:p w14:paraId="42AD390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 -&gt; value v_NB_SYSTEM_IND {}</w:t>
            </w:r>
          </w:p>
          <w:p w14:paraId="0A72049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3269AB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(v_NB_SRB_COMMON_IND.Common.TimingInfo != v_NB_SYSTEM_IND.Common.TimingInfo)</w:t>
            </w:r>
          </w:p>
          <w:p w14:paraId="0B09A55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C17B13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is not received in the same MAC PDU as RRCConnectionRequest-NB");</w:t>
            </w:r>
          </w:p>
          <w:p w14:paraId="03F5C1C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617B76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14:paraId="56E2ADA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12D8A7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f_NBIOT_PreliminaryPass(__FILE__, __LINE__, "Step 4")</w:t>
            </w:r>
          </w:p>
          <w:p w14:paraId="5B26793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E04CF0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98630A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"Steps 5-16" siclog@</w:t>
            </w:r>
          </w:p>
          <w:p w14:paraId="3C05680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Steps 3 to 14b1 of the Attach, connected mode procedure described in TS 36.508 [18] subclause 8.1.5.2.3 are performed on Ncell 1.</w:t>
            </w:r>
          </w:p>
          <w:p w14:paraId="3674F44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v_RrcConnectionSetup := f_NBIOT_508_RRCConnectionSetup();</w:t>
            </w:r>
          </w:p>
          <w:p w14:paraId="3FCC9E9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SRB.send(cas_NB_SRB0_RrcPdu_REQ(nbiot_Cell1, cs_TimingInfo_Now, v_RrcConnectionSetup));</w:t>
            </w:r>
          </w:p>
          <w:p w14:paraId="27EDBDC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v_NAS_Ind := f_NBIOT_RRCConnectionSetupComplete_Def(nbiot_Cell1, cr_508_RRCConnectionSetupComplete_NB, ?);</w:t>
            </w:r>
          </w:p>
          <w:p w14:paraId="669780B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v_NAS_Ind);</w:t>
            </w:r>
          </w:p>
          <w:p w14:paraId="5D3105F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CBF357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16A" siclog@</w:t>
            </w:r>
          </w:p>
          <w:p w14:paraId="0E71FFE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14:paraId="4673F2B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f_UT_SwitchOffUE(UT, false);</w:t>
            </w:r>
          </w:p>
          <w:p w14:paraId="6932A16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667E21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16B" siclog@</w:t>
            </w:r>
          </w:p>
          <w:p w14:paraId="6A5939C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14:paraId="7C09CA8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f_NBIOT_UE_DetachMO(nbiot_Cell1, RRC_CONNECTED, cr_DetachTypeOnSwitchOff);</w:t>
            </w:r>
          </w:p>
          <w:p w14:paraId="1EAB6AF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133825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16C" siclog@</w:t>
            </w:r>
          </w:p>
          <w:p w14:paraId="201BF9B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RRCConnectionRelease-NB message to release RRC connection.</w:t>
            </w:r>
          </w:p>
          <w:p w14:paraId="6C474DC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f_NBIOT_RRC_ConnectionRelease(nbiot_Cell1, CONTROL_PLANE);</w:t>
            </w:r>
          </w:p>
          <w:p w14:paraId="067F878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57F6E1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16D" siclog@</w:t>
            </w:r>
          </w:p>
          <w:p w14:paraId="64AFEBC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14:paraId="4BF4452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 := f_NBIOT_CellInfo_GetSIB2(nbiot_Cell1);</w:t>
            </w:r>
          </w:p>
          <w:p w14:paraId="750E7EB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v_SIB2.radioResourceConfigCommon_r13.ntn_ConfigCommon_r17.ta_Report_r17 := omit;</w:t>
            </w:r>
          </w:p>
          <w:p w14:paraId="481F917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f_NBIOT_CellInfo_SetSIB2(nbiot_Cell1,v_SIB2);</w:t>
            </w:r>
          </w:p>
          <w:p w14:paraId="7E1B4BA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f_NBIOT_ModifySysinfo(nbiot_Cell1, false);</w:t>
            </w:r>
          </w:p>
          <w:p w14:paraId="7831467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56826B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f_NBIOT_SS_ConfigRachPreambleIndMode(nbiot_Cell1, enable);</w:t>
            </w:r>
          </w:p>
          <w:p w14:paraId="57A1B68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14:paraId="71E3816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v_NB_RarList := { cs_NB_RandomAccessResponseParameters_Def(cs_RapIdCtrl_Auto, cs_TempC_RNTI_Explicit(tsc_C_RNTI_Def)) };</w:t>
            </w:r>
          </w:p>
          <w:p w14:paraId="3FE72C2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v_RachProcedureList := { cs_NB_RachProcedure(cs_NB_RandomAccessResponseConfig_Common(v_NB_RarList), cs_NB_ContentionResolutionCtrl_CRNTI)};</w:t>
            </w:r>
          </w:p>
          <w:p w14:paraId="2295736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f_NBIOT_SS_CommonCellConfig(nbiot_Cell1, cas_NB_RachProcedure_Config_REQ(nbiot_Cell1, cs_TimingInfo_Now, -, -, v_RachProcedureList));</w:t>
            </w:r>
          </w:p>
          <w:p w14:paraId="5A79798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1382FF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16E" siclog@</w:t>
            </w:r>
          </w:p>
          <w:p w14:paraId="6394331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14:paraId="477849C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f_UT_SwitchOnUE(UT, false);</w:t>
            </w:r>
          </w:p>
          <w:p w14:paraId="6CB32F7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13179D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16F" siclog@</w:t>
            </w:r>
          </w:p>
          <w:p w14:paraId="521D20F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NPRACHSteps</w:t>
            </w:r>
          </w:p>
          <w:p w14:paraId="4286DCC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SYSIND.receive(car_NB_RachPreamble_IND(nbiot_Cell1));</w:t>
            </w:r>
          </w:p>
          <w:p w14:paraId="4AD1975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f_NBIOT_SS_ConfigRachPreambleIndMode(nbiot_Cell1, disable);</w:t>
            </w:r>
          </w:p>
          <w:p w14:paraId="65A7A98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C1FF12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16G" siclog@</w:t>
            </w:r>
          </w:p>
          <w:p w14:paraId="2073D6E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14:paraId="17079B6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9E1AF9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16H" siclog@</w:t>
            </w:r>
          </w:p>
          <w:p w14:paraId="0218E56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RRCConnectionRequest-NB message with no Timing Advance Report MAC CE</w:t>
            </w:r>
          </w:p>
          <w:p w14:paraId="102676B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w:t>
            </w:r>
          </w:p>
          <w:p w14:paraId="2EA433F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SRB.receive(car_NB_SRB0_RrcPdu_IND(nbiot_Cell1, cr_RRCConnectionRequest_NB(?))) {</w:t>
            </w:r>
          </w:p>
          <w:p w14:paraId="6C69E55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t_Timer.start(0.2);</w:t>
            </w:r>
          </w:p>
          <w:p w14:paraId="3590224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 {</w:t>
            </w:r>
          </w:p>
          <w:p w14:paraId="7580F32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w:t>
            </w:r>
          </w:p>
          <w:p w14:paraId="6EFD4A2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should not be received");</w:t>
            </w:r>
          </w:p>
          <w:p w14:paraId="0612A77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4B040D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[]t_Timer.timeout{}</w:t>
            </w:r>
          </w:p>
          <w:p w14:paraId="48B4A7E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5998E4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EF2FE7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w:t>
            </w:r>
          </w:p>
          <w:p w14:paraId="4B193DE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should not be received");</w:t>
            </w:r>
          </w:p>
          <w:p w14:paraId="2268879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F262F9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6FD03E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38CAB4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//@siclog "Step 17" siclog@</w:t>
            </w:r>
          </w:p>
          <w:p w14:paraId="4692EF1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RRCConnectionSetup-NB message to configure the offsetThresholdTA, Table 22.3.1.13.3.3-2:</w:t>
            </w:r>
          </w:p>
          <w:p w14:paraId="0DEB700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v_RrcConnectionSetup := f_NBIOT_508_RRCConnectionSetup();</w:t>
            </w:r>
          </w:p>
          <w:p w14:paraId="1C36274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v_RrcConnectionSetup.message_.c1.rrcConnectionSetup_r13.criticalExtensions.c1.rrcConnectionSetup_r13.radioResourceConfigDedicated_r13.mac_MainConfig_r13.explicitValue_r13.offsetThresholdTA_r17.setup := ms3;</w:t>
            </w:r>
          </w:p>
          <w:p w14:paraId="648E452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SRB.send(cas_NB_SRB0_RrcPdu_REQ(nbiot_Cell1, cs_TimingInfo_Now, v_RrcConnectionSetup));</w:t>
            </w:r>
          </w:p>
          <w:p w14:paraId="40FFF25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601A3A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18" siclog@</w:t>
            </w:r>
          </w:p>
          <w:p w14:paraId="77F08E5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RRCConnectionSetupComplete-NB message with one Timing Advance Report MAC CE?</w:t>
            </w:r>
          </w:p>
          <w:p w14:paraId="62919AC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14:paraId="06EC028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72A22B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SRB.receive(car_NB_SRB_RrcPdu_IND(nbiot_Cell1, tsc_SRB1, cr_508_RRCConnectionSetupComplete_NB)) -&gt; value v_NB_SRB_COMMON_IND {}</w:t>
            </w:r>
          </w:p>
          <w:p w14:paraId="1683151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 -&gt; value v_NB_SYSTEM_IND {}</w:t>
            </w:r>
          </w:p>
          <w:p w14:paraId="3DCBB1F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A7768E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(v_NB_SRB_COMMON_IND.Common.TimingInfo != v_NB_SYSTEM_IND.Common.TimingInfo)</w:t>
            </w:r>
          </w:p>
          <w:p w14:paraId="6200891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998E88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is not received in the same MAC PDU as RRCConnectionSetupComplete-NB");</w:t>
            </w:r>
          </w:p>
          <w:p w14:paraId="0A1DC92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3BAC0E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14:paraId="1E87085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D57510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f_NBIOT_PreliminaryPass(__FILE__, __LINE__, "Step 18")</w:t>
            </w:r>
          </w:p>
          <w:p w14:paraId="59CBB96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794920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v_NAS_Ind := v_NB_SRB_COMMON_IND.Signalling.Nas[0];</w:t>
            </w:r>
          </w:p>
          <w:p w14:paraId="19B3598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v_ReceivedTA_ms := bit2int(valueof(v_NB_SYSTEM_IND.Indication.TimingAdvanceReport.Value));</w:t>
            </w:r>
          </w:p>
          <w:p w14:paraId="107D9BF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DD5B82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18A-18J" siclog@</w:t>
            </w:r>
          </w:p>
          <w:p w14:paraId="4B06DDC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Ncell 1.</w:t>
            </w:r>
          </w:p>
          <w:p w14:paraId="6176EFC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v_NAS_Ind);</w:t>
            </w:r>
          </w:p>
          <w:p w14:paraId="2ADAD43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80BC05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5DE56D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//switch to L2 test mode</w:t>
            </w:r>
          </w:p>
          <w:p w14:paraId="1DB7624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v_RLC_CountsInfoListByRef := f_NBIOT_L2_CPMode_StopULGrant_EnableSrbTestMode(nbiot_Cell1, TransparentMode_RLC_MAC);</w:t>
            </w:r>
          </w:p>
          <w:p w14:paraId="1F414F2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7854D9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19" siclog@</w:t>
            </w:r>
          </w:p>
          <w:p w14:paraId="3FFED1A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 MAC PDU containing a Differential Koffset MAC CE with differential Koffset set to 5 ms.</w:t>
            </w:r>
          </w:p>
          <w:p w14:paraId="2DBDE32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v_TimingStart := f_NBIOT_GetNextSearchSpace(nbiot_Cell1);</w:t>
            </w:r>
          </w:p>
          <w:p w14:paraId="68C0808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v_TimingInfo := cs_TimingInfo_SubFrameFull(v_TimingStart);</w:t>
            </w:r>
          </w:p>
          <w:p w14:paraId="3C0F6C5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f_NBIOT_MAC_CPMode_SendMacPdu(nbiot_Cell1, v_TimingInfo, cs_MAC_PDU_DifferentialKoffset(int2bit(5,6)));</w:t>
            </w:r>
          </w:p>
          <w:p w14:paraId="36BC59B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2CB857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20" siclog@</w:t>
            </w:r>
          </w:p>
          <w:p w14:paraId="04CC365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MAC PDU with Timing Advance Report MAC CE?</w:t>
            </w:r>
          </w:p>
          <w:p w14:paraId="294CA6A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ms longer than the one reported in step 18.</w:t>
            </w:r>
          </w:p>
          <w:p w14:paraId="7CA23DB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v_TA_Report := f_NBIOT_ReceiveMacPdu_AndGetTimingAdvanceReport(v_RLC_CountsInfoListByRef, nbiot_Cell1);</w:t>
            </w:r>
          </w:p>
          <w:p w14:paraId="772688A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(isvalue(v_TA_Report) and (bit2int(valueof(v_TA_Report)))== v_ReceivedTA_ms + 5){</w:t>
            </w:r>
          </w:p>
          <w:p w14:paraId="1C5502D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f_NBIOT_PreliminaryPass(__FILE__, __LINE__, "Step 20");</w:t>
            </w:r>
          </w:p>
          <w:p w14:paraId="045A2D4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286A68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14:paraId="52AE437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"Step 20");</w:t>
            </w:r>
          </w:p>
          <w:p w14:paraId="025EB9D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70D55B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59EF03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f_NBIOT_TestBody_Set(false);</w:t>
            </w:r>
          </w:p>
          <w:p w14:paraId="5D71E2B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514077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C6E8AF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f_NBIOT_L2_Postamble_State2B_NB(nbiot_Cell1, v_RLC_CountsInfoListByRef.AM_VTS, v_RLC_CountsInfoListByRef.AM_VRR);</w:t>
            </w:r>
          </w:p>
          <w:p w14:paraId="57D5E49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3AF8445" w14:textId="77777777" w:rsidR="004E4704" w:rsidRPr="002D5957"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bl>
    <w:p w14:paraId="170A8075" w14:textId="77777777" w:rsidR="004E4704" w:rsidRPr="00CD057D" w:rsidRDefault="004E4704" w:rsidP="004E4704">
      <w:pPr>
        <w:spacing w:after="0"/>
        <w:rPr>
          <w:b/>
          <w:color w:val="000000"/>
        </w:rPr>
      </w:pPr>
    </w:p>
    <w:p w14:paraId="08EED60F" w14:textId="77777777" w:rsidR="004E4704" w:rsidRPr="00CD057D" w:rsidRDefault="004E4704" w:rsidP="004E4704">
      <w:pPr>
        <w:spacing w:after="0"/>
        <w:rPr>
          <w:b/>
          <w:color w:val="000000"/>
        </w:rPr>
      </w:pPr>
      <w:r w:rsidRPr="00CD057D">
        <w:rPr>
          <w:b/>
          <w:color w:val="000000"/>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14:paraId="31AF00C0" w14:textId="77777777" w:rsidTr="00E45F7E">
        <w:tc>
          <w:tcPr>
            <w:tcW w:w="9634" w:type="dxa"/>
            <w:tcBorders>
              <w:top w:val="single" w:sz="4" w:space="0" w:color="auto"/>
              <w:left w:val="single" w:sz="4" w:space="0" w:color="auto"/>
              <w:bottom w:val="single" w:sz="4" w:space="0" w:color="auto"/>
              <w:right w:val="single" w:sz="4" w:space="0" w:color="auto"/>
            </w:tcBorders>
          </w:tcPr>
          <w:p w14:paraId="4D96B0D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f_TC_22_3_1_13_NBIOT() runs on NBIOT_PTC</w:t>
            </w:r>
          </w:p>
          <w:p w14:paraId="290B65E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Koffset @sic R5-234494 sic@</w:t>
            </w:r>
          </w:p>
          <w:p w14:paraId="3551061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14:paraId="0062880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NAS_MSG_Indication_Type v_NAS_Ind;</w:t>
            </w:r>
          </w:p>
          <w:p w14:paraId="5F0943D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NB_RLC_CountsInfoList_Type v_RLC_CountsInfoListByRef;   // RLC status to be maintained by Send/Receive functions</w:t>
            </w:r>
          </w:p>
          <w:p w14:paraId="017B898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TimingInfo_Type v_TimingInfo;</w:t>
            </w:r>
          </w:p>
          <w:p w14:paraId="7B572D9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SubFrameTiming_Type v_TimingStart;</w:t>
            </w:r>
          </w:p>
          <w:p w14:paraId="5A7E0E18" w14:textId="77777777"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r w:rsidRPr="00E45F7E">
              <w:rPr>
                <w:rFonts w:ascii="Courier New" w:hAnsi="Courier New" w:cs="Courier New"/>
                <w:color w:val="000000"/>
                <w:lang w:val="de-DE" w:eastAsia="de-DE"/>
              </w:rPr>
              <w:t>var NB_SYSTEM_IND v_NB_SYSTEM_IND;</w:t>
            </w:r>
          </w:p>
          <w:p w14:paraId="30EF924D" w14:textId="77777777"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var NB_SRB_COMMON_IND v_NB_SRB_COMMON_IND;</w:t>
            </w:r>
          </w:p>
          <w:p w14:paraId="71CC56C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NB_RarList_Type v_NB_RarList;</w:t>
            </w:r>
          </w:p>
          <w:p w14:paraId="472B1DF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NB_RachProcedureList_Type v_RachProcedureList;</w:t>
            </w:r>
          </w:p>
          <w:p w14:paraId="5C2858D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MAC_CTRL_TimingAdvanceReport_Type.Value v_TA_Report;</w:t>
            </w:r>
          </w:p>
          <w:p w14:paraId="12E4924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v_ReceivedTA_ms;</w:t>
            </w:r>
          </w:p>
          <w:p w14:paraId="65CCC91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DL_CCCH_Message_NB v_RrcConnectionSetup;</w:t>
            </w:r>
          </w:p>
          <w:p w14:paraId="7C4C727D" w14:textId="77777777"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3A540F">
              <w:rPr>
                <w:rFonts w:ascii="Courier New" w:hAnsi="Courier New" w:cs="Courier New"/>
                <w:color w:val="000000"/>
                <w:highlight w:val="yellow"/>
                <w:lang w:eastAsia="de-DE"/>
              </w:rPr>
              <w:t xml:space="preserve">var template (present) NAS_UL_Message_Type v_AttachReq; </w:t>
            </w:r>
          </w:p>
          <w:p w14:paraId="1BD12983" w14:textId="77777777"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NAS_UL_Message_Type v_ESMMessage;</w:t>
            </w:r>
          </w:p>
          <w:p w14:paraId="4232430F" w14:textId="77777777"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SecurityHeaderType v_AttReqSecurityHeader;</w:t>
            </w:r>
          </w:p>
          <w:p w14:paraId="1D43605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highlight w:val="yellow"/>
                <w:lang w:eastAsia="de-DE"/>
              </w:rPr>
              <w:t xml:space="preserve">    var float v_ModificationPeriod_s;</w:t>
            </w:r>
          </w:p>
          <w:p w14:paraId="3CD3541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24E3E44" w14:textId="77777777" w:rsidR="003A540F" w:rsidRPr="003A540F" w:rsidRDefault="003A540F" w:rsidP="003A540F">
            <w:pPr>
              <w:spacing w:after="0"/>
              <w:rPr>
                <w:rFonts w:ascii="Courier New" w:hAnsi="Courier New" w:cs="Courier New"/>
                <w:color w:val="000000"/>
                <w:lang w:eastAsia="de-DE"/>
              </w:rPr>
            </w:pPr>
          </w:p>
          <w:p w14:paraId="5EB781D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t_Timer;</w:t>
            </w:r>
          </w:p>
          <w:p w14:paraId="40FD8F8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A77967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14:paraId="38D33E9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f_NBIOT_Init(c8);  //ta-Report-r17 is enabled by default</w:t>
            </w:r>
          </w:p>
          <w:p w14:paraId="1B1458D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6A1A00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14:paraId="3184F78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f_NBIOT_CellConfig_Def(nbiot_Cell1, CONTROL_PLANE);</w:t>
            </w:r>
          </w:p>
          <w:p w14:paraId="551988F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FA7E35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f_NBIOT_SetCellPower(nbiot_Cell1, tsc_ServingCellRS_EPRE);</w:t>
            </w:r>
          </w:p>
          <w:p w14:paraId="76C94D4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3A5AFD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14:paraId="2657EDC7" w14:textId="77777777" w:rsidR="003A540F" w:rsidRPr="003A540F" w:rsidRDefault="003A540F" w:rsidP="003A540F">
            <w:pPr>
              <w:spacing w:after="0"/>
              <w:rPr>
                <w:rFonts w:ascii="Courier New" w:hAnsi="Courier New" w:cs="Courier New"/>
                <w:color w:val="000000"/>
                <w:lang w:eastAsia="de-DE"/>
              </w:rPr>
            </w:pPr>
          </w:p>
          <w:p w14:paraId="1649ABE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14:paraId="2353C69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f_UT_SwitchOnUE(UT, false);</w:t>
            </w:r>
          </w:p>
          <w:p w14:paraId="5FF7096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33110E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Automatic PLMN selection mode</w:t>
            </w:r>
          </w:p>
          <w:p w14:paraId="2C636A1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f_UT_AutomaticPLMN_Select (UT);</w:t>
            </w:r>
          </w:p>
          <w:p w14:paraId="7CEA5A0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58BF48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14:paraId="2530341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f_UT_ConfigureNTNPosition(UT);</w:t>
            </w:r>
          </w:p>
          <w:p w14:paraId="454BECF0" w14:textId="77777777" w:rsidR="003A540F" w:rsidRPr="003A540F" w:rsidRDefault="003A540F" w:rsidP="003A540F">
            <w:pPr>
              <w:spacing w:after="0"/>
              <w:rPr>
                <w:rFonts w:ascii="Courier New" w:hAnsi="Courier New" w:cs="Courier New"/>
                <w:color w:val="000000"/>
                <w:lang w:eastAsia="de-DE"/>
              </w:rPr>
            </w:pPr>
          </w:p>
          <w:p w14:paraId="0CCD9A1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14:paraId="469C40B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f_NBIOT_InitialRegistration(nbiot_Cell1, CONTROL_PLANE, PREAMBLE);</w:t>
            </w:r>
          </w:p>
          <w:p w14:paraId="736B6B5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f_NBIOT_UE_Detach_SwitchOffUe(nbiot_Cell1, CONTROL_PLANE, RRC_CONNECTED);</w:t>
            </w:r>
          </w:p>
          <w:p w14:paraId="7B01F80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594A4C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f_NBIOT_SS_ConfigRachPreambleIndMode(nbiot_Cell1, enable);</w:t>
            </w:r>
          </w:p>
          <w:p w14:paraId="0281E20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3A540F">
              <w:rPr>
                <w:rFonts w:ascii="Courier New" w:hAnsi="Courier New" w:cs="Courier New"/>
                <w:color w:val="000000"/>
                <w:highlight w:val="yellow"/>
                <w:lang w:eastAsia="de-DE"/>
              </w:rPr>
              <w:t>f_NBIOT_SS_ConfigTimingAdvanceReportMode(nbiot_Cell1, enable);// enable timing advance</w:t>
            </w:r>
          </w:p>
          <w:p w14:paraId="4BC8CC7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1587AE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f_NBIOT_TestBody_Set(true);</w:t>
            </w:r>
          </w:p>
          <w:p w14:paraId="6A6FA49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80A295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 siclog@</w:t>
            </w:r>
          </w:p>
          <w:p w14:paraId="18E1E64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14:paraId="2D4CC1B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f_UT_SwitchOnUE(UT, false);</w:t>
            </w:r>
          </w:p>
          <w:p w14:paraId="74B01D4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35F6B6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14:paraId="1EA7529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v_NB_RarList := { cs_NB_RandomAccessResponseParameters_Def(cs_RapIdCtrl_Auto, cs_TempC_RNTI_Explicit(tsc_C_RNTI_Def)) };</w:t>
            </w:r>
          </w:p>
          <w:p w14:paraId="14172E7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v_RachProcedureList := { cs_NB_RachProcedure(cs_NB_RandomAccessResponseConfig_Common(v_NB_RarList), cs_NB_ContentionResolutionCtrl_CRNTI)};</w:t>
            </w:r>
          </w:p>
          <w:p w14:paraId="585F3286" w14:textId="77777777"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//WA#WI=1230159 removed reconfiguring RACH procedure as its not required</w:t>
            </w:r>
          </w:p>
          <w:p w14:paraId="57221299" w14:textId="77777777"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//f_NBIOT_SS_CommonCellConfig(nbiot_Cell1, cas_NB_RachProcedure_Config_REQ(nbiot_Cell1, cs_TimingInfo_Now, -, -, v_RachProcedureList));</w:t>
            </w:r>
          </w:p>
          <w:p w14:paraId="5130623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83450F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2" siclog@</w:t>
            </w:r>
          </w:p>
          <w:p w14:paraId="1A11DE2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14:paraId="3A85602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SYSIND.receive(car_NB_RachPreamble_IND(nbiot_Cell1));</w:t>
            </w:r>
          </w:p>
          <w:p w14:paraId="29C5AE8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f_NBIOT_SS_ConfigRachPreambleIndMode(nbiot_Cell1, disable);</w:t>
            </w:r>
          </w:p>
          <w:p w14:paraId="1FC5310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AF6DE6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3" siclog@</w:t>
            </w:r>
          </w:p>
          <w:p w14:paraId="1BBE7E0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14:paraId="75F62C0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00520E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RRCConnectionRequest-NB message with one Timing Advance Report MAC CE?</w:t>
            </w:r>
          </w:p>
          <w:p w14:paraId="5FCC15A8" w14:textId="77777777"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r w:rsidRPr="000217A5">
              <w:rPr>
                <w:rFonts w:ascii="Courier New" w:hAnsi="Courier New" w:cs="Courier New"/>
                <w:color w:val="000000"/>
                <w:highlight w:val="yellow"/>
                <w:lang w:eastAsia="de-DE"/>
              </w:rPr>
              <w:t>.</w:t>
            </w:r>
          </w:p>
          <w:p w14:paraId="3367C2C6" w14:textId="77777777" w:rsidR="003A540F" w:rsidRPr="00E70408"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r w:rsidRPr="00E70408">
              <w:rPr>
                <w:rFonts w:ascii="Courier New" w:hAnsi="Courier New" w:cs="Courier New"/>
                <w:color w:val="000000"/>
                <w:lang w:eastAsia="de-DE"/>
              </w:rPr>
              <w:t>interleave</w:t>
            </w:r>
          </w:p>
          <w:p w14:paraId="2EA7E71E"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14:paraId="7A5A44C9"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SRB.receive(car_NB_SRB0_RrcPdu_IND(nbiot_Cell1, cr_RRCConnectionRequest_NB(?))) -&gt; value v_NB_SRB_COMMON_IND {}</w:t>
            </w:r>
          </w:p>
          <w:p w14:paraId="740DB985"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SYSIND.receive(car_NB_TARreport_IND(nbiot_Cell1, ?)) -&gt; value v_NB_SYSTEM_IND {}</w:t>
            </w:r>
          </w:p>
          <w:p w14:paraId="4D930FBD"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14:paraId="1DCF9935"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if (v_NB_SRB_COMMON_IND.Common.TimingInfo != v_NB_SYSTEM_IND.Common.TimingInfo)</w:t>
            </w:r>
          </w:p>
          <w:p w14:paraId="40354E09"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14:paraId="57FF898F"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f_NBIOT_SetVerdictFailOrInconc(__FILE__, __LINE__, "TA report is not received in the same MAC PDU as RRCConnectionRequest-NB");</w:t>
            </w:r>
          </w:p>
          <w:p w14:paraId="014D0812"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14:paraId="033B5B35"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else</w:t>
            </w:r>
          </w:p>
          <w:p w14:paraId="1726AA5E"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14:paraId="41629A45" w14:textId="77777777"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f_NBIOT_PreliminaryPass(__FILE__, __LINE__, "Step 4")</w:t>
            </w:r>
          </w:p>
          <w:p w14:paraId="7EC52A82" w14:textId="77777777" w:rsidR="003A540F" w:rsidRDefault="003A540F" w:rsidP="003A540F">
            <w:pPr>
              <w:spacing w:after="0"/>
              <w:rPr>
                <w:rFonts w:ascii="Courier New" w:hAnsi="Courier New" w:cs="Courier New"/>
                <w:color w:val="000000"/>
                <w:highlight w:val="yellow"/>
                <w:lang w:eastAsia="de-DE"/>
              </w:rPr>
            </w:pPr>
            <w:r w:rsidRPr="00E70408">
              <w:rPr>
                <w:rFonts w:ascii="Courier New" w:hAnsi="Courier New" w:cs="Courier New"/>
                <w:color w:val="000000"/>
                <w:lang w:eastAsia="de-DE"/>
              </w:rPr>
              <w:t xml:space="preserve">    }</w:t>
            </w:r>
            <w:r w:rsidRPr="00E70408">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p>
          <w:p w14:paraId="6CFCB2DD" w14:textId="77777777" w:rsidR="00E70408" w:rsidRPr="003A540F" w:rsidRDefault="00E70408" w:rsidP="003A540F">
            <w:pPr>
              <w:spacing w:after="0"/>
              <w:rPr>
                <w:rFonts w:ascii="Courier New" w:hAnsi="Courier New" w:cs="Courier New"/>
                <w:color w:val="000000"/>
                <w:lang w:eastAsia="de-DE"/>
              </w:rPr>
            </w:pPr>
          </w:p>
          <w:p w14:paraId="3566A905" w14:textId="77777777"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//WA#WI=1230159 added to handle NAS message part of RRC Connection Setup complete message</w:t>
            </w:r>
          </w:p>
          <w:p w14:paraId="3E6EEB79"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v_AttReqSecurityHeader := (tsc_SHT_NoSecurityProtection, tsc_SHT_IntegrityProtected);</w:t>
            </w:r>
          </w:p>
          <w:p w14:paraId="404C65D0"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lastRenderedPageBreak/>
              <w:t xml:space="preserve">    v_ESMMessage := cr_CIOT_PDN_CONNECTIVITY_REQUEST(tsc_PdnRequest_InitialAttach, (f_GetPdnType(), '101'B));</w:t>
            </w:r>
          </w:p>
          <w:p w14:paraId="4DEAA2C5"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v_AttachReq := cr_CIOT_ATTACH_REQUEST(cr_AdditionalUpdateType_CIOT);</w:t>
            </w:r>
          </w:p>
          <w:p w14:paraId="3D7340F9" w14:textId="77777777" w:rsidR="00E70408" w:rsidRPr="003A540F" w:rsidRDefault="003A540F" w:rsidP="00E70408">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E70408">
              <w:rPr>
                <w:rFonts w:ascii="Courier New" w:hAnsi="Courier New" w:cs="Courier New"/>
                <w:color w:val="000000"/>
                <w:highlight w:val="yellow"/>
                <w:lang w:eastAsia="de-DE"/>
              </w:rPr>
              <w:t>//@siclog "Step 4" siclog@</w:t>
            </w:r>
          </w:p>
          <w:p w14:paraId="09906F65" w14:textId="77777777" w:rsidR="003A540F" w:rsidRPr="000217A5" w:rsidRDefault="003A540F" w:rsidP="003A540F">
            <w:pPr>
              <w:spacing w:after="0"/>
              <w:rPr>
                <w:rFonts w:ascii="Courier New" w:hAnsi="Courier New" w:cs="Courier New"/>
                <w:color w:val="000000"/>
                <w:highlight w:val="yellow"/>
                <w:lang w:eastAsia="de-DE"/>
              </w:rPr>
            </w:pPr>
          </w:p>
          <w:p w14:paraId="050E2E7E"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SRB.receive(car_NB_SRB0_RrcPdu_IND(nbiot_Cell1, cr_RRCConnectionRequest_NB(?,?))); //WA#WI=1230159 InitialUE_Identity_Type not checked </w:t>
            </w:r>
          </w:p>
          <w:p w14:paraId="0C1A3F1D"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f_NBIOT_ULGrantTransmission(nbiot_Cell1, cs_NB_UL_GrantScheduling_Start(cs_NB_ContinuousGrant(cs_NB_DciInfo_CcchDcchDtchUL(-, -, -, f_NBIOT_CellInfo_GetDefaultHarqProcessNumber(nbiot_Cell1))))); //WA#WI=1230159 added uplink grant start </w:t>
            </w:r>
          </w:p>
          <w:p w14:paraId="65F3FCDF"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
          <w:p w14:paraId="5C38DFD6"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 Steps 3 to 14b1 of the Attach, connected mode procedure described in TS 36.508 [18] subclause 8.1.5.2.3 are performed on Ncell 1.</w:t>
            </w:r>
          </w:p>
          <w:p w14:paraId="0CEFF301" w14:textId="77777777" w:rsidR="003A540F"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//WA#WI=1230159 RRC Connection setup is alread</w:t>
            </w:r>
            <w:r w:rsidR="00E70408">
              <w:rPr>
                <w:rFonts w:ascii="Courier New" w:hAnsi="Courier New" w:cs="Courier New"/>
                <w:color w:val="000000"/>
                <w:highlight w:val="yellow"/>
                <w:lang w:eastAsia="de-DE"/>
              </w:rPr>
              <w:t>y</w:t>
            </w:r>
            <w:r w:rsidRPr="000217A5">
              <w:rPr>
                <w:rFonts w:ascii="Courier New" w:hAnsi="Courier New" w:cs="Courier New"/>
                <w:color w:val="000000"/>
                <w:highlight w:val="yellow"/>
                <w:lang w:eastAsia="de-DE"/>
              </w:rPr>
              <w:t xml:space="preserve"> configured and provided to the SS as part of the RACH procedure.</w:t>
            </w:r>
          </w:p>
          <w:p w14:paraId="6C4A342B" w14:textId="77777777" w:rsidR="00E70408" w:rsidRPr="003A540F" w:rsidRDefault="00E70408" w:rsidP="00E70408">
            <w:pPr>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//@siclog "Step 4</w:t>
            </w:r>
            <w:r>
              <w:rPr>
                <w:rFonts w:ascii="Courier New" w:hAnsi="Courier New" w:cs="Courier New"/>
                <w:color w:val="000000"/>
                <w:highlight w:val="yellow"/>
                <w:lang w:eastAsia="de-DE"/>
              </w:rPr>
              <w:t>A</w:t>
            </w:r>
            <w:r w:rsidRPr="00E70408">
              <w:rPr>
                <w:rFonts w:ascii="Courier New" w:hAnsi="Courier New" w:cs="Courier New"/>
                <w:color w:val="000000"/>
                <w:highlight w:val="yellow"/>
                <w:lang w:eastAsia="de-DE"/>
              </w:rPr>
              <w:t>" siclog@</w:t>
            </w:r>
          </w:p>
          <w:p w14:paraId="75C04869" w14:textId="77777777" w:rsidR="00E70408" w:rsidRPr="000217A5" w:rsidRDefault="00E70408" w:rsidP="003A540F">
            <w:pPr>
              <w:spacing w:after="0"/>
              <w:rPr>
                <w:rFonts w:ascii="Courier New" w:hAnsi="Courier New" w:cs="Courier New"/>
                <w:color w:val="000000"/>
                <w:highlight w:val="yellow"/>
                <w:lang w:eastAsia="de-DE"/>
              </w:rPr>
            </w:pPr>
          </w:p>
          <w:p w14:paraId="6CA6C879"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//v_RrcConnectionSetup := f_NBIOT_508_RRCConnectionSetup();</w:t>
            </w:r>
          </w:p>
          <w:p w14:paraId="5565AC30"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//SRB.send(cas_NB_SRB0_RrcPdu_REQ(nbiot_Cell1, cs_TimingInfo_Now, v_RrcConnectionSetup));</w:t>
            </w:r>
          </w:p>
          <w:p w14:paraId="388B8C5F" w14:textId="77777777" w:rsidR="003A540F"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//v_NAS_Ind := f_NBIOT_RRCConnectionSetupComplete_Def(nbiot_Cell1, cr_508_RRCConnectionSetupComplete_NB, ?);</w:t>
            </w:r>
          </w:p>
          <w:p w14:paraId="5C94F7AB" w14:textId="77777777" w:rsidR="00E70408" w:rsidRPr="003A540F" w:rsidRDefault="00E70408" w:rsidP="00E70408">
            <w:pPr>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//@siclog "Step 4</w:t>
            </w:r>
            <w:r>
              <w:rPr>
                <w:rFonts w:ascii="Courier New" w:hAnsi="Courier New" w:cs="Courier New"/>
                <w:color w:val="000000"/>
                <w:highlight w:val="yellow"/>
                <w:lang w:eastAsia="de-DE"/>
              </w:rPr>
              <w:t>B</w:t>
            </w:r>
            <w:r w:rsidRPr="00E70408">
              <w:rPr>
                <w:rFonts w:ascii="Courier New" w:hAnsi="Courier New" w:cs="Courier New"/>
                <w:color w:val="000000"/>
                <w:highlight w:val="yellow"/>
                <w:lang w:eastAsia="de-DE"/>
              </w:rPr>
              <w:t>" siclog@</w:t>
            </w:r>
          </w:p>
          <w:p w14:paraId="59EE4F2F" w14:textId="77777777" w:rsidR="00E70408" w:rsidRPr="000217A5" w:rsidRDefault="00E70408" w:rsidP="003A540F">
            <w:pPr>
              <w:spacing w:after="0"/>
              <w:rPr>
                <w:rFonts w:ascii="Courier New" w:hAnsi="Courier New" w:cs="Courier New"/>
                <w:color w:val="000000"/>
                <w:highlight w:val="yellow"/>
                <w:lang w:eastAsia="de-DE"/>
              </w:rPr>
            </w:pPr>
          </w:p>
          <w:p w14:paraId="2660A5C7" w14:textId="77777777"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interleave</w:t>
            </w:r>
            <w:r w:rsidRPr="003A540F">
              <w:rPr>
                <w:rFonts w:ascii="Courier New" w:hAnsi="Courier New" w:cs="Courier New"/>
                <w:color w:val="000000"/>
                <w:lang w:eastAsia="de-DE"/>
              </w:rPr>
              <w:t xml:space="preserve"> //WA#WI=1230159 added interleave statement to handle SRB and TA reporting</w:t>
            </w:r>
          </w:p>
          <w:p w14:paraId="64C485C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24C1B5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SRB.receive(</w:t>
            </w:r>
            <w:r w:rsidRPr="000217A5">
              <w:rPr>
                <w:rFonts w:ascii="Courier New" w:hAnsi="Courier New" w:cs="Courier New"/>
                <w:color w:val="000000"/>
                <w:highlight w:val="yellow"/>
                <w:lang w:eastAsia="de-DE"/>
              </w:rPr>
              <w:t>car_NB_SRB_RrcNasPdu_IND</w:t>
            </w:r>
            <w:r w:rsidRPr="003A540F">
              <w:rPr>
                <w:rFonts w:ascii="Courier New" w:hAnsi="Courier New" w:cs="Courier New"/>
                <w:color w:val="000000"/>
                <w:lang w:eastAsia="de-DE"/>
              </w:rPr>
              <w:t xml:space="preserve">(nbiot_Cell1, </w:t>
            </w:r>
            <w:r w:rsidRPr="000217A5">
              <w:rPr>
                <w:rFonts w:ascii="Courier New" w:hAnsi="Courier New" w:cs="Courier New"/>
                <w:color w:val="000000"/>
                <w:highlight w:val="yellow"/>
                <w:lang w:eastAsia="de-DE"/>
              </w:rPr>
              <w:t>tsc_SRB1bis, cr_508_RRCConnectionSetupComplete_NB, cr_NAS_IndicationWithPiggybacking(v_AttReqSecurityHeader,v_AttachReq,v_ESMMessage</w:t>
            </w:r>
            <w:r w:rsidRPr="003A540F">
              <w:rPr>
                <w:rFonts w:ascii="Courier New" w:hAnsi="Courier New" w:cs="Courier New"/>
                <w:color w:val="000000"/>
                <w:lang w:eastAsia="de-DE"/>
              </w:rPr>
              <w:t xml:space="preserve">))) -&gt; </w:t>
            </w:r>
            <w:r w:rsidRPr="000217A5">
              <w:rPr>
                <w:rFonts w:ascii="Courier New" w:hAnsi="Courier New" w:cs="Courier New"/>
                <w:color w:val="000000"/>
                <w:highlight w:val="yellow"/>
                <w:lang w:eastAsia="de-DE"/>
              </w:rPr>
              <w:t>value v_NB_SRB_COMMON_IND</w:t>
            </w:r>
            <w:r w:rsidRPr="003A540F">
              <w:rPr>
                <w:rFonts w:ascii="Courier New" w:hAnsi="Courier New" w:cs="Courier New"/>
                <w:color w:val="000000"/>
                <w:lang w:eastAsia="de-DE"/>
              </w:rPr>
              <w:t xml:space="preserve"> {}</w:t>
            </w:r>
          </w:p>
          <w:p w14:paraId="1CC2F8A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 -&gt; value v_NB_SYSTEM_IND {}</w:t>
            </w:r>
          </w:p>
          <w:p w14:paraId="7ECB1DF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14ACA5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(v_NB_SRB_COMMON_IND.Common.TimingInfo != v_NB_SYSTEM_IND.Common.TimingInfo)</w:t>
            </w:r>
          </w:p>
          <w:p w14:paraId="3D40DAB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C14B03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is not received in the same MAC PDU as </w:t>
            </w:r>
            <w:r w:rsidRPr="000217A5">
              <w:rPr>
                <w:rFonts w:ascii="Courier New" w:hAnsi="Courier New" w:cs="Courier New"/>
                <w:color w:val="000000"/>
                <w:highlight w:val="yellow"/>
                <w:lang w:eastAsia="de-DE"/>
              </w:rPr>
              <w:t>RRCConnectionSetupComplete-NB</w:t>
            </w:r>
            <w:r w:rsidRPr="003A540F">
              <w:rPr>
                <w:rFonts w:ascii="Courier New" w:hAnsi="Courier New" w:cs="Courier New"/>
                <w:color w:val="000000"/>
                <w:lang w:eastAsia="de-DE"/>
              </w:rPr>
              <w:t>");</w:t>
            </w:r>
          </w:p>
          <w:p w14:paraId="40BA391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32C862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14:paraId="1E23C13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CB736A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f_NBIOT_PreliminaryPass(__FILE__, __LINE__, "Step 6")</w:t>
            </w:r>
          </w:p>
          <w:p w14:paraId="7BB8E4A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F2802A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v_NAS_Ind := v_NB_SRB_COMMON_IND.Signalling.Nas[0];</w:t>
            </w:r>
          </w:p>
          <w:p w14:paraId="3CF9A3F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v_NAS_Ind); </w:t>
            </w:r>
          </w:p>
          <w:p w14:paraId="5015287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6BDDA8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16A" siclog@</w:t>
            </w:r>
          </w:p>
          <w:p w14:paraId="4C757EE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14:paraId="52933D0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f_UT_SwitchOffUE(UT, false);</w:t>
            </w:r>
          </w:p>
          <w:p w14:paraId="7599748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B1885B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16B" siclog@</w:t>
            </w:r>
          </w:p>
          <w:p w14:paraId="16CD633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14:paraId="60640A3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f_NBIOT_UE_DetachMO(nbiot_Cell1, RRC_CONNECTED, cr_DetachTypeOnSwitchOff);</w:t>
            </w:r>
          </w:p>
          <w:p w14:paraId="78EA07D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53BFE6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16C" siclog@</w:t>
            </w:r>
          </w:p>
          <w:p w14:paraId="299C795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//The SS transmits an RRCConnectionRelease-NB message to release RRC connection.</w:t>
            </w:r>
          </w:p>
          <w:p w14:paraId="72E794A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f_NBIOT_RRC_ConnectionRelease(nbiot_Cell1, CONTROL_PLANE);</w:t>
            </w:r>
          </w:p>
          <w:p w14:paraId="393DF42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8CB516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16D" siclog@</w:t>
            </w:r>
          </w:p>
          <w:p w14:paraId="4AFEDE3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14:paraId="2E9EEEB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 := f_NBIOT_CellInfo_GetSIB2(nbiot_Cell1);</w:t>
            </w:r>
          </w:p>
          <w:p w14:paraId="2238D86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v_SIB2.radioResourceConfigCommon_r13.ntn_ConfigCommon_r17.ta_Report_r17 := omit;</w:t>
            </w:r>
          </w:p>
          <w:p w14:paraId="79D356F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f_NBIOT_CellInfo_SetSIB2(nbiot_Cell1,v_SIB2);</w:t>
            </w:r>
          </w:p>
          <w:p w14:paraId="3BBC104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lang w:eastAsia="de-DE"/>
              </w:rPr>
              <w:t>f_NBIOT_ModifySysinfo(nbiot_Cell1, false);</w:t>
            </w:r>
          </w:p>
          <w:p w14:paraId="38C8753D" w14:textId="77777777"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v_ModificationPeriod_s := int2float(f_NB_CalculateModificationPeriod (nbiot_Cell1))/100.0;</w:t>
            </w:r>
          </w:p>
          <w:p w14:paraId="7D468703"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f_Delay(2.1 * v_ModificationPeriod_s); //WA#WI=1230159 wait for modificaiton period for SIB changes to take effect</w:t>
            </w:r>
          </w:p>
          <w:p w14:paraId="15B686D6"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//WA#WI=1230159 updated f_NBIOT_SS_ConfigRachProcedureMsg4 to provide updated RRC Connection setup message</w:t>
            </w:r>
          </w:p>
          <w:p w14:paraId="165F8641"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v_RrcConnectionSetup := f_NBIOT_508_RRCConnectionSetup();</w:t>
            </w:r>
          </w:p>
          <w:p w14:paraId="69AE1C2A"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v_RrcConnectionSetup.message_.c1.rrcConnectionSetup_r13.criticalExtensions.c1.rrcConnectionSetup_r13.radioResourceConfigDedicated_r13.mac_MainConfig_r13.explicitValue_r13.offsetThresholdTA_r17.setup := ms3;</w:t>
            </w:r>
          </w:p>
          <w:p w14:paraId="577B6C12" w14:textId="77777777"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f_NBIOT_SS_ConfigRachProcedureMsg4(nbiot_Cell1, v_RrcConnectionSetup);</w:t>
            </w:r>
          </w:p>
          <w:p w14:paraId="34EDCF33" w14:textId="77777777"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lang w:eastAsia="de-DE"/>
              </w:rPr>
              <w:t xml:space="preserve">    f_NBIOT_SS_ConfigRachPreambleIndMode(nbiot_Cell1, enable);</w:t>
            </w:r>
          </w:p>
          <w:p w14:paraId="2232972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14:paraId="09DD221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Pr="003A540F">
              <w:rPr>
                <w:rFonts w:ascii="Courier New" w:hAnsi="Courier New" w:cs="Courier New"/>
                <w:color w:val="000000"/>
                <w:lang w:eastAsia="de-DE"/>
              </w:rPr>
              <w:t>v_NB_RarList := { cs_NB_RandomAccessResponseParameters_Def(cs_RapIdCtrl_Auto, cs_TempC_RNTI_Explicit(tsc_C_RNTI_Def)) };</w:t>
            </w:r>
          </w:p>
          <w:p w14:paraId="03716FF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v_RachProcedureList := { cs_NB_RachProcedure(cs_NB_RandomAccessResponseConfig_Common(v_NB_RarList), cs_NB_ContentionResolutionCtrl_CRNTI)};</w:t>
            </w:r>
          </w:p>
          <w:p w14:paraId="31E07B7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f_NBIOT_SS_CommonCellConfig(nbiot_Cell1, cas_NB_RachProcedure_Config_REQ(nbiot_Cell1, cs_TimingInfo_Now, -, -, v_RachProcedureList));</w:t>
            </w:r>
            <w:r w:rsidRPr="000217A5">
              <w:rPr>
                <w:rFonts w:ascii="Courier New" w:hAnsi="Courier New" w:cs="Courier New"/>
                <w:color w:val="000000"/>
                <w:highlight w:val="yellow"/>
                <w:lang w:eastAsia="de-DE"/>
              </w:rPr>
              <w:t>*/</w:t>
            </w:r>
          </w:p>
          <w:p w14:paraId="0BED7B4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09FB7C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16E" siclog@</w:t>
            </w:r>
          </w:p>
          <w:p w14:paraId="7A5A045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14:paraId="6A66510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f_UT_SwitchOnUE(UT, false);</w:t>
            </w:r>
          </w:p>
          <w:p w14:paraId="723F737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73CF0E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16F" siclog@</w:t>
            </w:r>
          </w:p>
          <w:p w14:paraId="47F3682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NPRACHSteps</w:t>
            </w:r>
          </w:p>
          <w:p w14:paraId="5FF0430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SYSIND.receive(car_NB_RachPreamble_IND(nbiot_Cell1));</w:t>
            </w:r>
          </w:p>
          <w:p w14:paraId="1F48B56B" w14:textId="77777777" w:rsid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f_NBIOT_SS_ConfigRachPreambleIndMode(nbiot_Cell1, disable);</w:t>
            </w:r>
          </w:p>
          <w:p w14:paraId="43649B18" w14:textId="77777777" w:rsidR="00C95922" w:rsidRPr="003A540F" w:rsidRDefault="00C95922" w:rsidP="003A540F">
            <w:pPr>
              <w:spacing w:after="0"/>
              <w:rPr>
                <w:rFonts w:ascii="Courier New" w:hAnsi="Courier New" w:cs="Courier New"/>
                <w:color w:val="000000"/>
                <w:lang w:eastAsia="de-DE"/>
              </w:rPr>
            </w:pPr>
            <w:r w:rsidRPr="003A540F">
              <w:rPr>
                <w:rFonts w:ascii="Courier New" w:hAnsi="Courier New" w:cs="Courier New"/>
                <w:color w:val="000000"/>
                <w:lang w:eastAsia="de-DE"/>
              </w:rPr>
              <w:t>//@siclog "Step 16H" siclog@</w:t>
            </w:r>
          </w:p>
          <w:p w14:paraId="059EBDAA" w14:textId="77777777"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 xml:space="preserve">SRB.receive(car_NB_SRB0_RrcPdu_IND(nbiot_Cell1, cr_RRCConnectionRequest_NB(?,?)));  //WA#WI=1230159 InitialUE_Identity_Type not check </w:t>
            </w:r>
          </w:p>
          <w:p w14:paraId="35DEE359" w14:textId="77777777"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f_NBIOT_ULGrantTransmission(nbiot_Cell1, cs_NB_UL_GrantScheduling_Start(cs_NB_ContinuousGrant(cs_NB_DciInfo_CcchDcchDtchUL(-, -, -, f_NBIOT_CellInfo_GetDefaultHarqProcessNumber(nbiot_Cell1))))); //WA#WI=1230159 start uplink grant</w:t>
            </w:r>
          </w:p>
          <w:p w14:paraId="42C496D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ADB70D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F851E4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16G" siclog@</w:t>
            </w:r>
          </w:p>
          <w:p w14:paraId="50E6934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14:paraId="38AC172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D020F2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16H" siclog@</w:t>
            </w:r>
          </w:p>
          <w:p w14:paraId="130B79E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RRCConnectionRequest-NB message with no Timing Advance Report MAC CE</w:t>
            </w:r>
          </w:p>
          <w:p w14:paraId="3A4F36C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//WA#WI=1230159 removed alt statement as its not possible to test with RRC Connection Request</w:t>
            </w:r>
          </w:p>
          <w:p w14:paraId="0BF5572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Pr="003A540F">
              <w:rPr>
                <w:rFonts w:ascii="Courier New" w:hAnsi="Courier New" w:cs="Courier New"/>
                <w:color w:val="000000"/>
                <w:lang w:eastAsia="de-DE"/>
              </w:rPr>
              <w:t xml:space="preserve">alt{ </w:t>
            </w:r>
          </w:p>
          <w:p w14:paraId="5E1DF58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SRB.receive(car_NB_SRB0_RrcPdu_IND(nbiot_Cell1, cr_RRCConnectionRequest_NB(?))) {</w:t>
            </w:r>
          </w:p>
          <w:p w14:paraId="3E60D48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t_Timer.start(0.2);</w:t>
            </w:r>
          </w:p>
          <w:p w14:paraId="23C6C18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 {</w:t>
            </w:r>
          </w:p>
          <w:p w14:paraId="1AFBE4A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w:t>
            </w:r>
          </w:p>
          <w:p w14:paraId="4C80083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should not be received");</w:t>
            </w:r>
          </w:p>
          <w:p w14:paraId="66C7807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E9748D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[]t_Timer.timeout{}</w:t>
            </w:r>
          </w:p>
          <w:p w14:paraId="5CD144A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342B1F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0B377D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w:t>
            </w:r>
          </w:p>
          <w:p w14:paraId="5009B57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should not be received");</w:t>
            </w:r>
          </w:p>
          <w:p w14:paraId="1F839D2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731A65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14:paraId="66C7D72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B97160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17" siclog@</w:t>
            </w:r>
          </w:p>
          <w:p w14:paraId="0E347F8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RRCConnectionSetup-NB message to configure the offsetThresholdTA, Table 22.3.1.13.3.3-2:</w:t>
            </w:r>
          </w:p>
          <w:p w14:paraId="0F0D435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ADD76F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Pr="003A540F">
              <w:rPr>
                <w:rFonts w:ascii="Courier New" w:hAnsi="Courier New" w:cs="Courier New"/>
                <w:color w:val="000000"/>
                <w:lang w:eastAsia="de-DE"/>
              </w:rPr>
              <w:t xml:space="preserve"> SRB.send(cas_NB_SRB0_RrcPdu_REQ(nbiot_Cell1, cs_TimingInfo_Now, v_RrcConnectionSetup));  //WA#WI=1230159 </w:t>
            </w:r>
            <w:r w:rsidRPr="000217A5">
              <w:rPr>
                <w:rFonts w:ascii="Courier New" w:hAnsi="Courier New" w:cs="Courier New"/>
                <w:color w:val="000000"/>
                <w:highlight w:val="yellow"/>
                <w:lang w:eastAsia="de-DE"/>
              </w:rPr>
              <w:t>pre configured in earliar steps to be sent by the SS</w:t>
            </w:r>
          </w:p>
          <w:p w14:paraId="6D2A909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4F9D20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18" siclog@</w:t>
            </w:r>
          </w:p>
          <w:p w14:paraId="4EFB93B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RRCConnectionSetupComplete-NB message with one Timing Advance Report MAC CE?</w:t>
            </w:r>
          </w:p>
          <w:p w14:paraId="245F85C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14:paraId="7F9C5ED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2CEF2A6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SRB.receive(car_NB_SRB_</w:t>
            </w:r>
            <w:r w:rsidRPr="00CD35E4">
              <w:rPr>
                <w:rFonts w:ascii="Courier New" w:hAnsi="Courier New" w:cs="Courier New"/>
                <w:color w:val="000000"/>
                <w:highlight w:val="yellow"/>
                <w:lang w:eastAsia="de-DE"/>
              </w:rPr>
              <w:t>RrcNasPdu</w:t>
            </w:r>
            <w:r w:rsidRPr="003A540F">
              <w:rPr>
                <w:rFonts w:ascii="Courier New" w:hAnsi="Courier New" w:cs="Courier New"/>
                <w:color w:val="000000"/>
                <w:lang w:eastAsia="de-DE"/>
              </w:rPr>
              <w:t xml:space="preserve">_IND(nbiot_Cell1, </w:t>
            </w:r>
            <w:r w:rsidRPr="00CD35E4">
              <w:rPr>
                <w:rFonts w:ascii="Courier New" w:hAnsi="Courier New" w:cs="Courier New"/>
                <w:color w:val="000000"/>
                <w:highlight w:val="yellow"/>
                <w:lang w:eastAsia="de-DE"/>
              </w:rPr>
              <w:t>tsc_SRB1bis</w:t>
            </w:r>
            <w:r w:rsidRPr="003A540F">
              <w:rPr>
                <w:rFonts w:ascii="Courier New" w:hAnsi="Courier New" w:cs="Courier New"/>
                <w:color w:val="000000"/>
                <w:lang w:eastAsia="de-DE"/>
              </w:rPr>
              <w:t xml:space="preserve">, </w:t>
            </w:r>
            <w:r w:rsidRPr="00C95922">
              <w:rPr>
                <w:rFonts w:ascii="Courier New" w:hAnsi="Courier New" w:cs="Courier New"/>
                <w:color w:val="000000"/>
                <w:highlight w:val="yellow"/>
                <w:lang w:eastAsia="de-DE"/>
              </w:rPr>
              <w:t>cr_508_RRCConnectionSetupComplete_NB, cr_NAS_IndicationWithPiggybacking(v_AttReqSecurityHeader,v_AttachReq,v_ESMMessage</w:t>
            </w:r>
            <w:r w:rsidRPr="003A540F">
              <w:rPr>
                <w:rFonts w:ascii="Courier New" w:hAnsi="Courier New" w:cs="Courier New"/>
                <w:color w:val="000000"/>
                <w:lang w:eastAsia="de-DE"/>
              </w:rPr>
              <w:t xml:space="preserve">))) -&gt; value v_NB_SRB_COMMON_IND {}  </w:t>
            </w:r>
            <w:r w:rsidRPr="00C95922">
              <w:rPr>
                <w:rFonts w:ascii="Courier New" w:hAnsi="Courier New" w:cs="Courier New"/>
                <w:color w:val="000000"/>
                <w:highlight w:val="yellow"/>
                <w:lang w:eastAsia="de-DE"/>
              </w:rPr>
              <w:t>// handle NAS messge</w:t>
            </w:r>
            <w:r w:rsidR="00C95922" w:rsidRPr="00C95922">
              <w:rPr>
                <w:rFonts w:ascii="Courier New" w:hAnsi="Courier New" w:cs="Courier New"/>
                <w:color w:val="000000"/>
                <w:highlight w:val="yellow"/>
                <w:lang w:eastAsia="de-DE"/>
              </w:rPr>
              <w:t>s</w:t>
            </w:r>
          </w:p>
          <w:p w14:paraId="6E39C82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SYSIND.receive(car_NB_TARreport_IND(nbiot_Cell1, ?)) -&gt; value v_NB_SYSTEM_IND {}</w:t>
            </w:r>
          </w:p>
          <w:p w14:paraId="39C0056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69C828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(v_NB_SRB_COMMON_IND.Common.TimingInfo != v_NB_SYSTEM_IND.Common.TimingInfo)</w:t>
            </w:r>
          </w:p>
          <w:p w14:paraId="0D4973A1"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5E5AC7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"TA report is not received in the same MAC PDU as RRCConnectionSetupComplete-NB");</w:t>
            </w:r>
          </w:p>
          <w:p w14:paraId="6717692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08295E3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14:paraId="361089D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33860FB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f_NBIOT_PreliminaryPass(__FILE__, __LINE__, "Step 18")</w:t>
            </w:r>
          </w:p>
          <w:p w14:paraId="3914F7C8"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4727E8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v_NAS_Ind := v_NB_SRB_COMMON_IND.Signalling.Nas[0];</w:t>
            </w:r>
          </w:p>
          <w:p w14:paraId="676C2CA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v_ReceivedTA_ms := bit2int(valueof(v_NB_SYSTEM_IND.Indication.TimingAdvanceReport.Value));</w:t>
            </w:r>
          </w:p>
          <w:p w14:paraId="3BFAAE9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B094E4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18A-18J" siclog@</w:t>
            </w:r>
          </w:p>
          <w:p w14:paraId="4F0C7E5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Ncell 1.</w:t>
            </w:r>
          </w:p>
          <w:p w14:paraId="2D5892B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v_NAS_Ind);</w:t>
            </w:r>
          </w:p>
          <w:p w14:paraId="3A00997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40D670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f_Delay(2.0);</w:t>
            </w:r>
            <w:r w:rsidRPr="003A540F">
              <w:rPr>
                <w:rFonts w:ascii="Courier New" w:hAnsi="Courier New" w:cs="Courier New"/>
                <w:color w:val="000000"/>
                <w:lang w:eastAsia="de-DE"/>
              </w:rPr>
              <w:t xml:space="preserve"> //WA#WI=1230159 added delay to handle RLC ACK</w:t>
            </w:r>
          </w:p>
          <w:p w14:paraId="5135E20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B2D6E7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//switch to L2 test mode</w:t>
            </w:r>
          </w:p>
          <w:p w14:paraId="38F3234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v_RLC_CountsInfoListByRef := f_NBIOT_L2_CPMode_StopULGrant_EnableSrbTestMode(nbiot_Cell1, TransparentMode_RLC_MAC);</w:t>
            </w:r>
          </w:p>
          <w:p w14:paraId="629DD53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C09076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19" siclog@</w:t>
            </w:r>
          </w:p>
          <w:p w14:paraId="616CE5C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 MAC PDU containing a Differential Koffset MAC CE with differential Koffset set to 5 ms.</w:t>
            </w:r>
          </w:p>
          <w:p w14:paraId="29B7354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748454B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f_NBIOT_MAC_CPMode_SendMacPdu(nbiot_Cell1, -, cs_MAC_PDU_DifferentialKoffset(int2bit(5,6))); //WA#WI=1230159 timing now</w:t>
            </w:r>
          </w:p>
          <w:p w14:paraId="13B2BB7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v_TimingStart := f_NBIOT_GetNextSearchSpace(nbiot_Cell1);</w:t>
            </w:r>
          </w:p>
          <w:p w14:paraId="4ACF5724"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v_TimingInfo := cs_TimingInfo_SubFrameFull(v_TimingStart); //WA#WI=1230159 schedule uplink grant</w:t>
            </w:r>
          </w:p>
          <w:p w14:paraId="0F4EEAC8" w14:textId="77777777"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//WA#WI=1230159  update CellConfig to update NTN config</w:t>
            </w:r>
          </w:p>
          <w:p w14:paraId="6191A0F1" w14:textId="77777777"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f_NBIOT_SS_CommonCellConfig(nbiot_Cell1, cas_NB_CellConfig_Update_NTNConfig(nbiot_Cell1, v_TimingInfo, -, cs_NB_NTN_Config(cs_NB_NTN_TimingOffset (545))));</w:t>
            </w:r>
          </w:p>
          <w:p w14:paraId="2AD836C9" w14:textId="77777777" w:rsidR="003A540F" w:rsidRPr="003A540F" w:rsidRDefault="003A540F" w:rsidP="000217A5">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3BA92D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20" siclog@</w:t>
            </w:r>
          </w:p>
          <w:p w14:paraId="679F0E9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MAC PDU with Timing Advance Report MAC CE?</w:t>
            </w:r>
          </w:p>
          <w:p w14:paraId="5BFF158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ms longer than the one reported in step 18.</w:t>
            </w:r>
          </w:p>
          <w:p w14:paraId="63E922F2"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Pr="003A540F">
              <w:rPr>
                <w:rFonts w:ascii="Courier New" w:hAnsi="Courier New" w:cs="Courier New"/>
                <w:color w:val="000000"/>
                <w:lang w:eastAsia="de-DE"/>
              </w:rPr>
              <w:t>v_TA_Report := f_NBIOT_ReceiveMacPdu_AndGetTimingAdvanceReport(v_RLC_CountsInfoListByRef, nbiot_Cell1);</w:t>
            </w:r>
          </w:p>
          <w:p w14:paraId="01EE8E63"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(isvalue(v_TA_Report) and (bit2int(valueof(v_TA_Report)))== v_ReceivedTA_ms + 5){</w:t>
            </w:r>
          </w:p>
          <w:p w14:paraId="37D911B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f_NBIOT_PreliminaryPass(__FILE__, __LINE__, "Step 20");</w:t>
            </w:r>
          </w:p>
          <w:p w14:paraId="1D89FB65"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517E0E9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14:paraId="6C0343FF"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f_NBIOT_SetVerdictFailOrInconc(__FILE__, __LINE__, "Step 20");</w:t>
            </w:r>
          </w:p>
          <w:p w14:paraId="545478DC"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14:paraId="47AD671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//WA#WI=1230159</w:t>
            </w:r>
          </w:p>
          <w:p w14:paraId="6257B42A"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f_Delay(2.0);</w:t>
            </w:r>
            <w:r w:rsidRPr="003A540F">
              <w:rPr>
                <w:rFonts w:ascii="Courier New" w:hAnsi="Courier New" w:cs="Courier New"/>
                <w:color w:val="000000"/>
                <w:lang w:eastAsia="de-DE"/>
              </w:rPr>
              <w:t xml:space="preserve"> //WA#WI=1230159</w:t>
            </w:r>
          </w:p>
          <w:p w14:paraId="59A7A9EA" w14:textId="77777777"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f_NBIOT_L2_CPMode_RestoreSRBs(nbiot_Cell1, v_RLC_CountsInfoListByRef.AM_VTS, v_RLC_CountsInfoListByRef.AM_VRR);</w:t>
            </w:r>
          </w:p>
          <w:p w14:paraId="102E5D1D" w14:textId="77777777"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f_NBIOT_ULGrantTransmission(nbiot_Cell1, cs_NB_UL_GrantScheduling_Start(cs_NB_ContinuousGrant(cs_NB_DciInfo_CcchDcchDtchUL(-, -, -, f_NBIOT_CellInfo_GetDefaultHarqProcessNumber(nbiot_Cell1)))));//WA#WI=1230159 start uplink grant</w:t>
            </w:r>
          </w:p>
          <w:p w14:paraId="5DB6D29D"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//@siclog "Step 20-21" siclog@</w:t>
            </w:r>
          </w:p>
          <w:p w14:paraId="49BAA9E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f_NBIOT_Capability(nbiot_Cell1, CONTROL_PLANE); // This enquires for the eutra capability but does not check the contents of the message received</w:t>
            </w:r>
            <w:r w:rsidRPr="003A540F">
              <w:rPr>
                <w:rFonts w:ascii="Courier New" w:hAnsi="Courier New" w:cs="Courier New"/>
                <w:color w:val="000000"/>
                <w:lang w:eastAsia="de-DE"/>
              </w:rPr>
              <w:t xml:space="preserve"> </w:t>
            </w:r>
          </w:p>
          <w:p w14:paraId="1914C6B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D18B62B"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48117F57"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24EFFC6"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f_NBIOT_TestBody_Set(false);</w:t>
            </w:r>
          </w:p>
          <w:p w14:paraId="0BB7409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035F61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f_NBIOT_Postamble ( nbiot_Cell1, CONTROL_PLANE, N2_CONNECTED );</w:t>
            </w:r>
          </w:p>
          <w:p w14:paraId="012F89C9"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f_NBIOT_L2_Postamble_State2B_NB(nbiot_Cell1, v_RLC_CountsInfoListByRef.AM_VTS, v_RLC_CountsInfoListByRef.AM_VRR);</w:t>
            </w:r>
          </w:p>
          <w:p w14:paraId="17C58FEE"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112F61E0" w14:textId="77777777"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14:paraId="61CA8722" w14:textId="77777777" w:rsidR="004E4704" w:rsidRPr="00DA356D"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r w:rsidR="00E70408" w:rsidRPr="00CD057D" w14:paraId="5BC79B16" w14:textId="77777777" w:rsidTr="00E45F7E">
        <w:tc>
          <w:tcPr>
            <w:tcW w:w="9634" w:type="dxa"/>
            <w:tcBorders>
              <w:top w:val="single" w:sz="4" w:space="0" w:color="auto"/>
              <w:left w:val="single" w:sz="4" w:space="0" w:color="auto"/>
              <w:bottom w:val="single" w:sz="4" w:space="0" w:color="auto"/>
              <w:right w:val="single" w:sz="4" w:space="0" w:color="auto"/>
            </w:tcBorders>
          </w:tcPr>
          <w:p w14:paraId="21BC9C5F" w14:textId="77777777" w:rsidR="00E70408" w:rsidRPr="003A540F" w:rsidRDefault="00E70408" w:rsidP="003A540F">
            <w:pPr>
              <w:spacing w:after="0"/>
              <w:rPr>
                <w:rFonts w:ascii="Courier New" w:hAnsi="Courier New" w:cs="Courier New"/>
                <w:color w:val="000000"/>
                <w:lang w:eastAsia="de-DE"/>
              </w:rPr>
            </w:pPr>
          </w:p>
        </w:tc>
      </w:tr>
    </w:tbl>
    <w:p w14:paraId="13958C23" w14:textId="77777777" w:rsidR="004E4704" w:rsidRDefault="004E4704" w:rsidP="004E4704"/>
    <w:p w14:paraId="6B2DD8D4" w14:textId="77777777" w:rsidR="00CD35E4" w:rsidRDefault="00D52666" w:rsidP="00CD35E4">
      <w:pPr>
        <w:pStyle w:val="Heading2"/>
        <w:textAlignment w:val="auto"/>
        <w:rPr>
          <w:rFonts w:cs="Arial"/>
          <w:b w:val="0"/>
          <w:color w:val="000000"/>
        </w:rPr>
      </w:pPr>
      <w:r>
        <w:rPr>
          <w:rFonts w:cs="Arial"/>
          <w:color w:val="000000"/>
        </w:rPr>
        <w:lastRenderedPageBreak/>
        <w:t xml:space="preserve">New function </w:t>
      </w:r>
      <w:r w:rsidRPr="00D52666">
        <w:rPr>
          <w:rFonts w:cs="Arial"/>
          <w:color w:val="000000"/>
        </w:rPr>
        <w:t>f_NBIOT_SS_ConfigTimingAdvanceReportMode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35E4" w14:paraId="49E0075A"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58E42D1B" w14:textId="77777777" w:rsidR="00CD35E4" w:rsidRDefault="00CD35E4" w:rsidP="00326E60">
            <w:pPr>
              <w:spacing w:before="40" w:after="40"/>
              <w:rPr>
                <w:rFonts w:cs="Arial"/>
                <w:b/>
              </w:rPr>
            </w:pPr>
            <w:r>
              <w:rPr>
                <w:rFonts w:cs="Arial"/>
                <w:b/>
                <w:bCs/>
                <w:lang w:val="de-DE"/>
              </w:rPr>
              <w:t xml:space="preserve">Function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44A35AD2" w14:textId="77777777" w:rsidR="00CD35E4" w:rsidRPr="00CC39F9" w:rsidRDefault="00D52666" w:rsidP="00326E60">
            <w:pPr>
              <w:rPr>
                <w:rFonts w:cs="Arial"/>
              </w:rPr>
            </w:pPr>
            <w:r w:rsidRPr="00D52666">
              <w:rPr>
                <w:rFonts w:cs="Arial"/>
              </w:rPr>
              <w:t>f_NBIOT_SS_ConfigTimingAdvanceReportMode</w:t>
            </w:r>
          </w:p>
        </w:tc>
      </w:tr>
      <w:tr w:rsidR="00CD35E4" w14:paraId="4BCB90F7" w14:textId="77777777" w:rsidTr="00326E60">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86D21A" w14:textId="77777777" w:rsidR="00CD35E4" w:rsidRDefault="00CD35E4" w:rsidP="00326E6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7936F114" w14:textId="77777777" w:rsidR="00CD35E4" w:rsidRPr="00D52666" w:rsidRDefault="00D52666" w:rsidP="00D52666">
            <w:pPr>
              <w:rPr>
                <w:rFonts w:cs="Arial"/>
              </w:rPr>
            </w:pPr>
            <w:r>
              <w:rPr>
                <w:rFonts w:cs="Arial"/>
              </w:rPr>
              <w:t>New function is required to configure Timing Advance Report so that the SS can forward the information to TTCN</w:t>
            </w:r>
          </w:p>
        </w:tc>
      </w:tr>
      <w:tr w:rsidR="00CD35E4" w14:paraId="71F5EFFF"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5B852194" w14:textId="77777777" w:rsidR="00CD35E4" w:rsidRDefault="00CD35E4" w:rsidP="00326E6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1D662068" w14:textId="77777777" w:rsidR="00CD35E4" w:rsidRPr="00D52666" w:rsidRDefault="00D52666" w:rsidP="00D52666">
            <w:pPr>
              <w:rPr>
                <w:rFonts w:cs="Arial"/>
              </w:rPr>
            </w:pPr>
            <w:r>
              <w:rPr>
                <w:rFonts w:cs="Arial"/>
              </w:rPr>
              <w:t xml:space="preserve">Added new function </w:t>
            </w:r>
            <w:r w:rsidRPr="00D52666">
              <w:rPr>
                <w:rFonts w:cs="Arial"/>
              </w:rPr>
              <w:t>f_NBIOT_SS_ConfigTimingAdvanceReportMode</w:t>
            </w:r>
            <w:r>
              <w:rPr>
                <w:rFonts w:cs="Arial"/>
              </w:rPr>
              <w:t xml:space="preserve"> and new template </w:t>
            </w:r>
          </w:p>
        </w:tc>
      </w:tr>
      <w:tr w:rsidR="00CD35E4" w14:paraId="39963CDB"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03050F03" w14:textId="77777777" w:rsidR="00CD35E4" w:rsidRDefault="00CD35E4" w:rsidP="00326E6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741DA5DA" w14:textId="77777777" w:rsidR="00CD35E4" w:rsidRDefault="00D52666" w:rsidP="00326E60">
            <w:pPr>
              <w:spacing w:after="0"/>
              <w:rPr>
                <w:rFonts w:cs="Arial"/>
              </w:rPr>
            </w:pPr>
            <w:r w:rsidRPr="00D52666">
              <w:rPr>
                <w:rFonts w:cs="Arial"/>
              </w:rPr>
              <w:t>NBIOT_ConfigurationSteps</w:t>
            </w:r>
          </w:p>
          <w:p w14:paraId="30708C24" w14:textId="77777777" w:rsidR="00D52666" w:rsidRDefault="00D52666" w:rsidP="00326E60">
            <w:pPr>
              <w:spacing w:after="0"/>
              <w:rPr>
                <w:rFonts w:cs="Arial"/>
              </w:rPr>
            </w:pPr>
            <w:r w:rsidRPr="00D52666">
              <w:rPr>
                <w:rFonts w:cs="Arial"/>
              </w:rPr>
              <w:t>NBIOT_AspCommon_Templates</w:t>
            </w:r>
          </w:p>
          <w:p w14:paraId="68BD19DE" w14:textId="77777777" w:rsidR="00D52666" w:rsidRPr="00CC39F9" w:rsidRDefault="00D52666" w:rsidP="00326E60">
            <w:pPr>
              <w:spacing w:after="0"/>
              <w:rPr>
                <w:rFonts w:cs="Arial"/>
              </w:rPr>
            </w:pPr>
          </w:p>
        </w:tc>
      </w:tr>
      <w:tr w:rsidR="00CD35E4" w14:paraId="36A00E63"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53A963EA" w14:textId="77777777" w:rsidR="00CD35E4" w:rsidRDefault="00CD35E4" w:rsidP="00326E6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246AF75A" w14:textId="77777777" w:rsidR="00CD35E4" w:rsidRDefault="00CD35E4" w:rsidP="00326E60">
            <w:pPr>
              <w:rPr>
                <w:highlight w:val="cyan"/>
                <w:lang w:eastAsia="zh-CN"/>
              </w:rPr>
            </w:pPr>
          </w:p>
        </w:tc>
      </w:tr>
    </w:tbl>
    <w:p w14:paraId="3554CBE0" w14:textId="77777777" w:rsidR="00CD35E4" w:rsidRDefault="00CD35E4" w:rsidP="00CD35E4">
      <w:pPr>
        <w:spacing w:after="0"/>
        <w:rPr>
          <w:b/>
        </w:rPr>
      </w:pPr>
    </w:p>
    <w:p w14:paraId="111E1709" w14:textId="77777777" w:rsidR="00CD35E4" w:rsidRDefault="00CD35E4" w:rsidP="00CD35E4">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CD35E4" w:rsidRPr="00CD057D" w14:paraId="6E239CB3" w14:textId="77777777" w:rsidTr="00E45F7E">
        <w:tc>
          <w:tcPr>
            <w:tcW w:w="9634" w:type="dxa"/>
            <w:tcBorders>
              <w:top w:val="single" w:sz="4" w:space="0" w:color="auto"/>
              <w:left w:val="single" w:sz="4" w:space="0" w:color="auto"/>
              <w:bottom w:val="single" w:sz="4" w:space="0" w:color="auto"/>
              <w:right w:val="single" w:sz="4" w:space="0" w:color="auto"/>
            </w:tcBorders>
          </w:tcPr>
          <w:p w14:paraId="4A6672C2"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function </w:t>
            </w:r>
            <w:r w:rsidRPr="00D52666">
              <w:rPr>
                <w:rFonts w:ascii="Courier New" w:hAnsi="Courier New" w:cs="Courier New"/>
                <w:color w:val="000000"/>
                <w:highlight w:val="yellow"/>
                <w:lang w:eastAsia="de-DE"/>
              </w:rPr>
              <w:t>f_NBIOT_SS_ConfigTimingAdvanceReportMode</w:t>
            </w:r>
            <w:r w:rsidRPr="00D52666">
              <w:rPr>
                <w:rFonts w:ascii="Courier New" w:hAnsi="Courier New" w:cs="Courier New"/>
                <w:color w:val="000000"/>
                <w:lang w:eastAsia="de-DE"/>
              </w:rPr>
              <w:t>(NBIOT_CellId_Type p_CellId,</w:t>
            </w:r>
          </w:p>
          <w:p w14:paraId="574D690C"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IndicationAndControlMode_Type p_Mode) runs on NBIOT_PTC</w:t>
            </w:r>
          </w:p>
          <w:p w14:paraId="4FC3D2C4"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14:paraId="26798824"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f_NBIOT_SS_CommonL1MacIndCtrlConfig(p_CellId, cas_NB_Common_IndConfig_REQ(p_CellId, </w:t>
            </w:r>
            <w:r w:rsidRPr="00D52666">
              <w:rPr>
                <w:rFonts w:ascii="Courier New" w:hAnsi="Courier New" w:cs="Courier New"/>
                <w:color w:val="000000"/>
                <w:highlight w:val="yellow"/>
                <w:lang w:eastAsia="de-DE"/>
              </w:rPr>
              <w:t>cs_NB_EnableTimingAdvance_Req</w:t>
            </w:r>
            <w:r w:rsidRPr="00D52666">
              <w:rPr>
                <w:rFonts w:ascii="Courier New" w:hAnsi="Courier New" w:cs="Courier New"/>
                <w:color w:val="000000"/>
                <w:lang w:eastAsia="de-DE"/>
              </w:rPr>
              <w:t>(p_Mode)));</w:t>
            </w:r>
          </w:p>
          <w:p w14:paraId="1F6885E0" w14:textId="77777777" w:rsidR="00CD35E4"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14:paraId="07E4B014" w14:textId="77777777" w:rsidR="00D52666" w:rsidRDefault="00D52666" w:rsidP="00D52666">
            <w:pPr>
              <w:spacing w:after="0"/>
              <w:rPr>
                <w:rFonts w:ascii="Courier New" w:hAnsi="Courier New" w:cs="Courier New"/>
                <w:color w:val="000000"/>
                <w:lang w:eastAsia="de-DE"/>
              </w:rPr>
            </w:pPr>
          </w:p>
          <w:p w14:paraId="6B43B09A" w14:textId="77777777" w:rsidR="00D52666" w:rsidRDefault="00D52666" w:rsidP="00D52666">
            <w:pPr>
              <w:spacing w:after="0"/>
              <w:rPr>
                <w:rFonts w:ascii="Courier New" w:hAnsi="Courier New" w:cs="Courier New"/>
                <w:color w:val="000000"/>
                <w:lang w:eastAsia="de-DE"/>
              </w:rPr>
            </w:pPr>
          </w:p>
          <w:p w14:paraId="1EDAECC6"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14:paraId="4FBA1FE7"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NB_L1Mac_IndicationControl_Type </w:t>
            </w:r>
            <w:r w:rsidRPr="00D52666">
              <w:rPr>
                <w:rFonts w:ascii="Courier New" w:hAnsi="Courier New" w:cs="Courier New"/>
                <w:color w:val="000000"/>
                <w:highlight w:val="yellow"/>
                <w:lang w:eastAsia="de-DE"/>
              </w:rPr>
              <w:t>cs_NB_EnableTimingAdvance_Req</w:t>
            </w:r>
            <w:r w:rsidRPr="00D52666">
              <w:rPr>
                <w:rFonts w:ascii="Courier New" w:hAnsi="Courier New" w:cs="Courier New"/>
                <w:color w:val="000000"/>
                <w:lang w:eastAsia="de-DE"/>
              </w:rPr>
              <w:t>(IndicationAndControlMode_Type p_Mode) :=</w:t>
            </w:r>
          </w:p>
          <w:p w14:paraId="3266AEB2"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 /* @status    APPROVED (NBIOT) */</w:t>
            </w:r>
          </w:p>
          <w:p w14:paraId="2848AAF9"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RachPreamble := omit,</w:t>
            </w:r>
          </w:p>
          <w:p w14:paraId="06D3D0CD" w14:textId="77777777" w:rsidR="00D52666" w:rsidRPr="00E45F7E" w:rsidRDefault="00D52666" w:rsidP="00D52666">
            <w:pPr>
              <w:spacing w:after="0"/>
              <w:rPr>
                <w:rFonts w:ascii="Courier New" w:hAnsi="Courier New" w:cs="Courier New"/>
                <w:color w:val="000000"/>
                <w:lang w:val="de-DE" w:eastAsia="de-DE"/>
              </w:rPr>
            </w:pPr>
            <w:r w:rsidRPr="00D52666">
              <w:rPr>
                <w:rFonts w:ascii="Courier New" w:hAnsi="Courier New" w:cs="Courier New"/>
                <w:color w:val="000000"/>
                <w:lang w:eastAsia="de-DE"/>
              </w:rPr>
              <w:t xml:space="preserve">    </w:t>
            </w:r>
            <w:r w:rsidRPr="00E45F7E">
              <w:rPr>
                <w:rFonts w:ascii="Courier New" w:hAnsi="Courier New" w:cs="Courier New"/>
                <w:color w:val="000000"/>
                <w:lang w:val="de-DE" w:eastAsia="de-DE"/>
              </w:rPr>
              <w:t>DPR := omit,</w:t>
            </w:r>
          </w:p>
          <w:p w14:paraId="06FE00BF" w14:textId="77777777"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HarqError := omit,</w:t>
            </w:r>
          </w:p>
          <w:p w14:paraId="596F62AC" w14:textId="77777777"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UL_HARQ   := omit,</w:t>
            </w:r>
          </w:p>
          <w:p w14:paraId="21293EAC" w14:textId="77777777" w:rsidR="00D52666" w:rsidRPr="00D52666" w:rsidRDefault="00D52666" w:rsidP="00D52666">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D52666">
              <w:rPr>
                <w:rFonts w:ascii="Courier New" w:hAnsi="Courier New" w:cs="Courier New"/>
                <w:color w:val="000000"/>
                <w:lang w:eastAsia="de-DE"/>
              </w:rPr>
              <w:t>TimingAdvanceReport := p_Mode /* To enable/disable reporting of timing advance @sic R5w230203 sic@*/</w:t>
            </w:r>
          </w:p>
          <w:p w14:paraId="46560C53" w14:textId="77777777" w:rsidR="00D52666" w:rsidRPr="002D5957"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tc>
      </w:tr>
    </w:tbl>
    <w:p w14:paraId="673F62FB" w14:textId="77777777" w:rsidR="00CD35E4" w:rsidRPr="00CD057D" w:rsidRDefault="00CD35E4" w:rsidP="00CD35E4">
      <w:pPr>
        <w:spacing w:after="0"/>
        <w:rPr>
          <w:b/>
          <w:color w:val="000000"/>
        </w:rPr>
      </w:pPr>
    </w:p>
    <w:p w14:paraId="05C51D04" w14:textId="77777777" w:rsidR="00CD35E4" w:rsidRDefault="00CD35E4" w:rsidP="00CD35E4"/>
    <w:p w14:paraId="75F6D028" w14:textId="77777777" w:rsidR="00D52666" w:rsidRDefault="00D52666" w:rsidP="00D52666">
      <w:pPr>
        <w:pStyle w:val="Heading2"/>
        <w:textAlignment w:val="auto"/>
        <w:rPr>
          <w:rFonts w:cs="Arial"/>
          <w:b w:val="0"/>
          <w:color w:val="000000"/>
        </w:rPr>
      </w:pPr>
      <w:r>
        <w:rPr>
          <w:rFonts w:cs="Arial"/>
          <w:color w:val="000000"/>
        </w:rPr>
        <w:t>New templates to update NTNConfig</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52666" w14:paraId="785A1981"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189C8718" w14:textId="77777777" w:rsidR="00D52666" w:rsidRDefault="00D52666" w:rsidP="00326E60">
            <w:pPr>
              <w:spacing w:before="40" w:after="40"/>
              <w:rPr>
                <w:rFonts w:cs="Arial"/>
                <w:b/>
              </w:rPr>
            </w:pPr>
            <w:r>
              <w:rPr>
                <w:rFonts w:cs="Arial"/>
                <w:b/>
                <w:bCs/>
                <w:lang w:val="de-DE"/>
              </w:rPr>
              <w:t xml:space="preserve">Function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47F7613C" w14:textId="77777777" w:rsidR="00D52666" w:rsidRPr="00CC39F9" w:rsidRDefault="00D52666" w:rsidP="00326E60">
            <w:pPr>
              <w:rPr>
                <w:rFonts w:cs="Arial"/>
              </w:rPr>
            </w:pPr>
            <w:r w:rsidRPr="00D52666">
              <w:rPr>
                <w:rFonts w:ascii="Courier New" w:hAnsi="Courier New" w:cs="Courier New"/>
                <w:color w:val="000000"/>
                <w:lang w:eastAsia="de-DE"/>
              </w:rPr>
              <w:t>cds_NB_ActiveCellConfig_NTNConfig</w:t>
            </w:r>
            <w:r>
              <w:rPr>
                <w:rFonts w:ascii="Courier New" w:hAnsi="Courier New" w:cs="Courier New"/>
                <w:color w:val="000000"/>
                <w:lang w:eastAsia="de-DE"/>
              </w:rPr>
              <w:t xml:space="preserve"> /  </w:t>
            </w:r>
            <w:r w:rsidRPr="00D52666">
              <w:rPr>
                <w:rFonts w:ascii="Courier New" w:hAnsi="Courier New" w:cs="Courier New"/>
                <w:color w:val="000000"/>
                <w:lang w:eastAsia="de-DE"/>
              </w:rPr>
              <w:t>cas_NB_CellConfig_Update_NTNConfig</w:t>
            </w:r>
          </w:p>
        </w:tc>
      </w:tr>
      <w:tr w:rsidR="00D52666" w14:paraId="0CCB37D6" w14:textId="77777777" w:rsidTr="00326E60">
        <w:trPr>
          <w:trHeight w:val="350"/>
        </w:trPr>
        <w:tc>
          <w:tcPr>
            <w:tcW w:w="1985" w:type="dxa"/>
            <w:tcBorders>
              <w:top w:val="single" w:sz="4" w:space="0" w:color="auto"/>
              <w:left w:val="single" w:sz="4" w:space="0" w:color="auto"/>
              <w:bottom w:val="single" w:sz="4" w:space="0" w:color="auto"/>
              <w:right w:val="single" w:sz="4" w:space="0" w:color="auto"/>
            </w:tcBorders>
            <w:hideMark/>
          </w:tcPr>
          <w:p w14:paraId="33915A7B" w14:textId="77777777" w:rsidR="00D52666" w:rsidRDefault="00D52666" w:rsidP="00326E6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6A48FAD2" w14:textId="77777777" w:rsidR="00D52666" w:rsidRPr="00D52666" w:rsidRDefault="00D52666" w:rsidP="00326E60">
            <w:pPr>
              <w:rPr>
                <w:rFonts w:cs="Arial"/>
              </w:rPr>
            </w:pPr>
            <w:r>
              <w:rPr>
                <w:rFonts w:cs="Arial"/>
              </w:rPr>
              <w:t xml:space="preserve">The test case requires to update the Koffset value and therefore new templates are required </w:t>
            </w:r>
          </w:p>
        </w:tc>
      </w:tr>
      <w:tr w:rsidR="00D52666" w14:paraId="00F81D94"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6B29D5A5" w14:textId="77777777" w:rsidR="00D52666" w:rsidRDefault="00D52666" w:rsidP="00326E6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3EF61107" w14:textId="77777777" w:rsidR="00D52666" w:rsidRPr="00D52666" w:rsidRDefault="00D52666" w:rsidP="00326E60">
            <w:pPr>
              <w:rPr>
                <w:rFonts w:cs="Arial"/>
              </w:rPr>
            </w:pPr>
            <w:r>
              <w:rPr>
                <w:rFonts w:cs="Arial"/>
              </w:rPr>
              <w:t xml:space="preserve">Added new templates </w:t>
            </w:r>
            <w:r w:rsidRPr="00D52666">
              <w:rPr>
                <w:rFonts w:ascii="Courier New" w:hAnsi="Courier New" w:cs="Courier New"/>
                <w:color w:val="000000"/>
                <w:lang w:eastAsia="de-DE"/>
              </w:rPr>
              <w:t>cds_NB_ActiveCellConfig_NTNConfig</w:t>
            </w:r>
            <w:r>
              <w:rPr>
                <w:rFonts w:ascii="Courier New" w:hAnsi="Courier New" w:cs="Courier New"/>
                <w:color w:val="000000"/>
                <w:lang w:eastAsia="de-DE"/>
              </w:rPr>
              <w:t xml:space="preserve"> /  </w:t>
            </w:r>
            <w:r w:rsidRPr="00D52666">
              <w:rPr>
                <w:rFonts w:ascii="Courier New" w:hAnsi="Courier New" w:cs="Courier New"/>
                <w:color w:val="000000"/>
                <w:lang w:eastAsia="de-DE"/>
              </w:rPr>
              <w:t>cas_NB_CellConfig_Update_NTNConfig</w:t>
            </w:r>
          </w:p>
        </w:tc>
      </w:tr>
      <w:tr w:rsidR="00D52666" w14:paraId="7C7AD38D"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499356AF" w14:textId="77777777" w:rsidR="00D52666" w:rsidRDefault="00D52666" w:rsidP="00326E6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34715FF4" w14:textId="77777777" w:rsidR="00D52666" w:rsidRPr="00CC39F9" w:rsidRDefault="00D52666" w:rsidP="00326E60">
            <w:pPr>
              <w:spacing w:after="0"/>
              <w:rPr>
                <w:rFonts w:cs="Arial"/>
              </w:rPr>
            </w:pPr>
            <w:r w:rsidRPr="00D52666">
              <w:rPr>
                <w:rFonts w:cs="Arial"/>
              </w:rPr>
              <w:t xml:space="preserve">NBIOT_CellCfg_Templates </w:t>
            </w:r>
          </w:p>
        </w:tc>
      </w:tr>
      <w:tr w:rsidR="00D52666" w14:paraId="595890D8" w14:textId="77777777" w:rsidTr="00326E60">
        <w:tc>
          <w:tcPr>
            <w:tcW w:w="1985" w:type="dxa"/>
            <w:tcBorders>
              <w:top w:val="single" w:sz="4" w:space="0" w:color="auto"/>
              <w:left w:val="single" w:sz="4" w:space="0" w:color="auto"/>
              <w:bottom w:val="single" w:sz="4" w:space="0" w:color="auto"/>
              <w:right w:val="single" w:sz="4" w:space="0" w:color="auto"/>
            </w:tcBorders>
            <w:hideMark/>
          </w:tcPr>
          <w:p w14:paraId="0F12C61B" w14:textId="77777777" w:rsidR="00D52666" w:rsidRDefault="00D52666" w:rsidP="00326E6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5E46B347" w14:textId="77777777" w:rsidR="00D52666" w:rsidRDefault="00D52666" w:rsidP="00326E60">
            <w:pPr>
              <w:rPr>
                <w:highlight w:val="cyan"/>
                <w:lang w:eastAsia="zh-CN"/>
              </w:rPr>
            </w:pPr>
          </w:p>
        </w:tc>
      </w:tr>
    </w:tbl>
    <w:p w14:paraId="35B99772" w14:textId="77777777" w:rsidR="00D52666" w:rsidRDefault="00D52666" w:rsidP="00D52666">
      <w:pPr>
        <w:spacing w:after="0"/>
        <w:rPr>
          <w:b/>
        </w:rPr>
      </w:pPr>
    </w:p>
    <w:p w14:paraId="2BF3B640" w14:textId="77777777" w:rsidR="00D52666" w:rsidRDefault="00D52666" w:rsidP="00D52666">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52666" w:rsidRPr="00CD057D" w14:paraId="1ACED474" w14:textId="77777777" w:rsidTr="00E45F7E">
        <w:tc>
          <w:tcPr>
            <w:tcW w:w="9634" w:type="dxa"/>
            <w:tcBorders>
              <w:top w:val="single" w:sz="4" w:space="0" w:color="auto"/>
              <w:left w:val="single" w:sz="4" w:space="0" w:color="auto"/>
              <w:bottom w:val="single" w:sz="4" w:space="0" w:color="auto"/>
              <w:right w:val="single" w:sz="4" w:space="0" w:color="auto"/>
            </w:tcBorders>
          </w:tcPr>
          <w:p w14:paraId="3FA373D1"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14:paraId="7C9EE619"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NB_ActiveCellConfig_Type </w:t>
            </w:r>
            <w:r w:rsidRPr="00D52666">
              <w:rPr>
                <w:rFonts w:ascii="Courier New" w:hAnsi="Courier New" w:cs="Courier New"/>
                <w:color w:val="000000"/>
                <w:highlight w:val="yellow"/>
                <w:lang w:eastAsia="de-DE"/>
              </w:rPr>
              <w:t>cds_NB_ActiveCellConfig_NTNConfig</w:t>
            </w:r>
            <w:r w:rsidRPr="00D52666">
              <w:rPr>
                <w:rFonts w:ascii="Courier New" w:hAnsi="Courier New" w:cs="Courier New"/>
                <w:color w:val="000000"/>
                <w:lang w:eastAsia="de-DE"/>
              </w:rPr>
              <w:t>(template (value) NB_NTN_Config_Type p_NTNConfig) modifies cs_NB_ActiveCellConfig_AllOmit :=</w:t>
            </w:r>
          </w:p>
          <w:p w14:paraId="76EE50BA"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 /* @status    APPROVED (NBIOT) */</w:t>
            </w:r>
          </w:p>
          <w:p w14:paraId="2F9BF552"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lastRenderedPageBreak/>
              <w:t xml:space="preserve">    NtnConfig := p_NTNConfig</w:t>
            </w:r>
          </w:p>
          <w:p w14:paraId="0D1F071C" w14:textId="77777777"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14:paraId="7A60791C" w14:textId="77777777" w:rsidR="00D52666" w:rsidRDefault="00D52666" w:rsidP="00D52666">
            <w:pPr>
              <w:spacing w:after="0"/>
              <w:rPr>
                <w:rFonts w:ascii="Courier New" w:hAnsi="Courier New" w:cs="Courier New"/>
                <w:color w:val="000000"/>
                <w:lang w:eastAsia="de-DE"/>
              </w:rPr>
            </w:pPr>
          </w:p>
          <w:p w14:paraId="6213335C"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14:paraId="15A64AEF"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NB_SYSTEM_CTRL_REQ </w:t>
            </w:r>
            <w:r w:rsidRPr="00D52666">
              <w:rPr>
                <w:rFonts w:ascii="Courier New" w:hAnsi="Courier New" w:cs="Courier New"/>
                <w:color w:val="000000"/>
                <w:highlight w:val="yellow"/>
                <w:lang w:eastAsia="de-DE"/>
              </w:rPr>
              <w:t>cas_NB_CellConfig_Update_NTNConfig</w:t>
            </w:r>
            <w:r w:rsidRPr="00D52666">
              <w:rPr>
                <w:rFonts w:ascii="Courier New" w:hAnsi="Courier New" w:cs="Courier New"/>
                <w:color w:val="000000"/>
                <w:lang w:eastAsia="de-DE"/>
              </w:rPr>
              <w:t xml:space="preserve"> (NBIOT_CellId_Type p_CellId,</w:t>
            </w:r>
          </w:p>
          <w:p w14:paraId="279565A1"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TimingInfo_Type p_TimingInfo,</w:t>
            </w:r>
          </w:p>
          <w:p w14:paraId="29688ACF"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(omit)  boolean p_CnfFlag := omit,</w:t>
            </w:r>
          </w:p>
          <w:p w14:paraId="2AA1FF51"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NB_NTN_Config_Type p_NTN_Config) :=</w:t>
            </w:r>
          </w:p>
          <w:p w14:paraId="23CC9148" w14:textId="77777777"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 @status    APPROVED (NBIOT) */</w:t>
            </w:r>
          </w:p>
          <w:p w14:paraId="79EE3C3D" w14:textId="77777777"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cas_NB_CellConfig_REQ(p_CellId, p_TimingInfo, p_CnfFlag, -, cds_NB_ActiveCellConfig_NTNConfig(p_NTN_Config));</w:t>
            </w:r>
          </w:p>
          <w:p w14:paraId="4389DC22" w14:textId="77777777" w:rsidR="00D52666" w:rsidRPr="002D5957" w:rsidRDefault="00D52666" w:rsidP="00D52666">
            <w:pPr>
              <w:spacing w:after="0"/>
              <w:rPr>
                <w:rFonts w:ascii="Courier New" w:hAnsi="Courier New" w:cs="Courier New"/>
                <w:color w:val="000000"/>
                <w:lang w:eastAsia="de-DE"/>
              </w:rPr>
            </w:pPr>
          </w:p>
        </w:tc>
      </w:tr>
    </w:tbl>
    <w:p w14:paraId="0BB9204A" w14:textId="77777777" w:rsidR="00D52666" w:rsidRPr="00CD057D" w:rsidRDefault="00D52666" w:rsidP="00D52666">
      <w:pPr>
        <w:spacing w:after="0"/>
        <w:rPr>
          <w:b/>
          <w:color w:val="000000"/>
        </w:rPr>
      </w:pPr>
    </w:p>
    <w:p w14:paraId="5818688F" w14:textId="77777777" w:rsidR="00D52666" w:rsidRPr="004E4704" w:rsidRDefault="00D52666" w:rsidP="00CD35E4"/>
    <w:p w14:paraId="3B702033" w14:textId="77777777" w:rsidR="00CD35E4" w:rsidRPr="004E4704" w:rsidRDefault="00CD35E4" w:rsidP="004E4704"/>
    <w:p w14:paraId="57900DBB" w14:textId="77777777" w:rsidR="00F94C11" w:rsidRPr="0044663D" w:rsidRDefault="00F94C11" w:rsidP="00F94C11">
      <w:pPr>
        <w:pStyle w:val="Heading1"/>
        <w:overflowPunct/>
        <w:autoSpaceDE/>
        <w:adjustRightInd/>
        <w:textAlignment w:val="auto"/>
        <w:rPr>
          <w:rFonts w:cs="Arial"/>
        </w:rPr>
      </w:pPr>
      <w:bookmarkStart w:id="4" w:name="_Toc325725665"/>
      <w:bookmarkStart w:id="5" w:name="_Toc295288970"/>
      <w:bookmarkStart w:id="6" w:name="_Toc122434493"/>
      <w:bookmarkStart w:id="7" w:name="_Toc378008218"/>
      <w:bookmarkStart w:id="8" w:name="_Toc493251612"/>
      <w:bookmarkEnd w:id="0"/>
      <w:r w:rsidRPr="0044663D">
        <w:rPr>
          <w:rFonts w:cs="Arial"/>
        </w:rPr>
        <w:t>Branches executed in test case</w:t>
      </w:r>
      <w:bookmarkEnd w:id="4"/>
      <w:bookmarkEnd w:id="5"/>
      <w:bookmarkEnd w:id="6"/>
      <w:r w:rsidRPr="0044663D">
        <w:rPr>
          <w:rFonts w:cs="Arial"/>
        </w:rPr>
        <w:t xml:space="preserve"> </w:t>
      </w:r>
      <w:bookmarkEnd w:id="7"/>
      <w:bookmarkEnd w:id="8"/>
      <w:r w:rsidR="00104D7E">
        <w:rPr>
          <w:rFonts w:cs="Arial"/>
        </w:rPr>
        <w:t>22.3.1.13</w:t>
      </w:r>
    </w:p>
    <w:p w14:paraId="4C6BAA88" w14:textId="77777777"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14:paraId="5979F6F3" w14:textId="77777777" w:rsidR="00F94C11" w:rsidRPr="00594376" w:rsidRDefault="00F94C11" w:rsidP="00F94C11">
      <w:pPr>
        <w:pStyle w:val="Heading1"/>
        <w:overflowPunct/>
        <w:autoSpaceDE/>
        <w:adjustRightInd/>
        <w:textAlignment w:val="auto"/>
        <w:rPr>
          <w:rFonts w:cs="Arial"/>
        </w:rPr>
      </w:pPr>
      <w:bookmarkStart w:id="9" w:name="_Toc325725666"/>
      <w:bookmarkStart w:id="10" w:name="_Toc295288971"/>
      <w:bookmarkStart w:id="11" w:name="_Toc122434494"/>
      <w:bookmarkStart w:id="12" w:name="_Toc378008219"/>
      <w:bookmarkStart w:id="13" w:name="_Toc493251613"/>
      <w:r w:rsidRPr="00594376">
        <w:rPr>
          <w:rFonts w:cs="Arial"/>
        </w:rPr>
        <w:t>Execution Log Files</w:t>
      </w:r>
      <w:bookmarkEnd w:id="9"/>
      <w:bookmarkEnd w:id="10"/>
      <w:bookmarkEnd w:id="11"/>
      <w:bookmarkEnd w:id="12"/>
      <w:bookmarkEnd w:id="13"/>
    </w:p>
    <w:p w14:paraId="3703B66C" w14:textId="77777777" w:rsidR="00F94C11" w:rsidRDefault="00104D7E" w:rsidP="00F94C11">
      <w:pPr>
        <w:pStyle w:val="Heading2"/>
        <w:textAlignment w:val="auto"/>
        <w:rPr>
          <w:b w:val="0"/>
        </w:rPr>
      </w:pPr>
      <w:r>
        <w:rPr>
          <w:b w:val="0"/>
        </w:rPr>
        <w:t>Qualcomm 9205S</w:t>
      </w:r>
    </w:p>
    <w:p w14:paraId="247A2786" w14:textId="77777777" w:rsidR="00F94C11" w:rsidRDefault="00F94C11" w:rsidP="00F94C11">
      <w:pPr>
        <w:rPr>
          <w:rFonts w:cs="Arial"/>
        </w:rPr>
      </w:pPr>
      <w:r>
        <w:rPr>
          <w:rFonts w:cs="Arial"/>
        </w:rPr>
        <w:t xml:space="preserve">The </w:t>
      </w:r>
      <w:r w:rsidR="00104D7E">
        <w:rPr>
          <w:rFonts w:cs="Arial"/>
        </w:rPr>
        <w:t>Qualcomm</w:t>
      </w:r>
      <w:r w:rsidR="00BD5FB1">
        <w:rPr>
          <w:rFonts w:cs="Arial"/>
        </w:rPr>
        <w:t xml:space="preserve"> </w:t>
      </w:r>
      <w:r w:rsidR="00104D7E">
        <w:rPr>
          <w:rFonts w:cs="Arial"/>
        </w:rPr>
        <w:t>9205S</w:t>
      </w:r>
      <w:r w:rsidR="0045027A">
        <w:rPr>
          <w:rFonts w:cs="Arial"/>
        </w:rPr>
        <w:t xml:space="preserve"> device</w:t>
      </w:r>
      <w:r>
        <w:rPr>
          <w:rFonts w:cs="Arial"/>
        </w:rPr>
        <w:t xml:space="preserve"> passed this test case on Rohde &amp; Schwarz CMW500. The documentation below is enclosed as evidence of the successful test case run [1]:</w:t>
      </w:r>
    </w:p>
    <w:p w14:paraId="7D4B14CB" w14:textId="77777777" w:rsidR="00F96933" w:rsidRDefault="00F96933" w:rsidP="00F96933">
      <w:pPr>
        <w:rPr>
          <w:lang w:eastAsia="en-US"/>
        </w:rPr>
      </w:pPr>
      <w:r>
        <w:rPr>
          <w:lang w:eastAsia="en-US"/>
        </w:rPr>
        <w:t xml:space="preserve">Test Case Execution log file: </w:t>
      </w:r>
      <w:r>
        <w:rPr>
          <w:lang w:eastAsia="en-US"/>
        </w:rPr>
        <w:br/>
      </w:r>
      <w:bookmarkStart w:id="14" w:name="OLE_LINK1"/>
      <w:bookmarkStart w:id="15" w:name="OLE_LINK2"/>
      <w:bookmarkStart w:id="16" w:name="OLE_LINK3"/>
      <w:r>
        <w:rPr>
          <w:lang w:eastAsia="en-US"/>
        </w:rPr>
        <w:t>tc_</w:t>
      </w:r>
      <w:r w:rsidR="00104D7E">
        <w:rPr>
          <w:lang w:eastAsia="en-US"/>
        </w:rPr>
        <w:t>22_3_1_13</w:t>
      </w:r>
      <w:r w:rsidR="00393D9D">
        <w:rPr>
          <w:lang w:eastAsia="en-US"/>
        </w:rPr>
        <w:t>_</w:t>
      </w:r>
      <w:r w:rsidR="00104D7E">
        <w:rPr>
          <w:lang w:eastAsia="en-US"/>
        </w:rPr>
        <w:t>QC</w:t>
      </w:r>
      <w:r w:rsidR="00C04243">
        <w:rPr>
          <w:lang w:eastAsia="en-US"/>
        </w:rPr>
        <w:t xml:space="preserve">.log </w:t>
      </w:r>
      <w:bookmarkEnd w:id="14"/>
      <w:bookmarkEnd w:id="15"/>
      <w:bookmarkEnd w:id="16"/>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4469BD23" w14:textId="77777777"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789B844" w14:textId="77777777" w:rsidR="00F94C11" w:rsidRDefault="00F94C11" w:rsidP="00F94C11">
      <w:pPr>
        <w:pStyle w:val="Heading1"/>
        <w:overflowPunct/>
        <w:autoSpaceDE/>
        <w:adjustRightInd/>
        <w:textAlignment w:val="auto"/>
        <w:rPr>
          <w:rFonts w:cs="Arial"/>
        </w:rPr>
      </w:pPr>
      <w:bookmarkStart w:id="17" w:name="_Toc325725668"/>
      <w:bookmarkStart w:id="18" w:name="_Toc295288973"/>
      <w:bookmarkStart w:id="19" w:name="_Toc122434496"/>
      <w:bookmarkStart w:id="20" w:name="_Toc378008221"/>
      <w:bookmarkStart w:id="21" w:name="_Toc493251616"/>
      <w:r>
        <w:rPr>
          <w:rFonts w:cs="Arial"/>
          <w:b w:val="0"/>
        </w:rPr>
        <w:t>References</w:t>
      </w:r>
      <w:bookmarkEnd w:id="17"/>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45F7E" w14:paraId="52281A3B" w14:textId="77777777" w:rsidTr="002F4FB6">
        <w:tc>
          <w:tcPr>
            <w:tcW w:w="709" w:type="dxa"/>
            <w:hideMark/>
          </w:tcPr>
          <w:p w14:paraId="696EC64B" w14:textId="77777777" w:rsidR="00E45F7E" w:rsidRDefault="00E45F7E" w:rsidP="00E45F7E">
            <w:pPr>
              <w:pStyle w:val="FP"/>
              <w:spacing w:before="40" w:after="40"/>
              <w:rPr>
                <w:rFonts w:cs="Arial"/>
                <w:b/>
                <w:sz w:val="18"/>
              </w:rPr>
            </w:pPr>
            <w:r>
              <w:rPr>
                <w:rFonts w:cs="Arial"/>
                <w:b/>
                <w:sz w:val="18"/>
              </w:rPr>
              <w:t>[1]</w:t>
            </w:r>
          </w:p>
        </w:tc>
        <w:tc>
          <w:tcPr>
            <w:tcW w:w="7667" w:type="dxa"/>
            <w:hideMark/>
          </w:tcPr>
          <w:p w14:paraId="59BA10EC" w14:textId="77777777" w:rsidR="00E45F7E" w:rsidRDefault="00E45F7E" w:rsidP="00E45F7E">
            <w:pPr>
              <w:spacing w:before="40" w:after="40"/>
              <w:rPr>
                <w:rFonts w:cs="Arial"/>
                <w:b/>
                <w:sz w:val="18"/>
              </w:rPr>
            </w:pPr>
            <w:r w:rsidRPr="00F829B4">
              <w:rPr>
                <w:b/>
              </w:rPr>
              <w:t>R5s</w:t>
            </w:r>
            <w:r w:rsidRPr="00615EC0">
              <w:rPr>
                <w:b/>
              </w:rPr>
              <w:t>2</w:t>
            </w:r>
            <w:r>
              <w:rPr>
                <w:b/>
              </w:rPr>
              <w:t>4</w:t>
            </w:r>
            <w:r w:rsidR="00AC5B25">
              <w:rPr>
                <w:b/>
              </w:rPr>
              <w:t>0247</w:t>
            </w:r>
            <w:r w:rsidRPr="00F829B4">
              <w:t xml:space="preserve">:   </w:t>
            </w:r>
            <w:r w:rsidRPr="00DA0ED9">
              <w:t>S</w:t>
            </w:r>
            <w:r w:rsidRPr="00DA0ED9">
              <w:rPr>
                <w:rFonts w:eastAsiaTheme="minorEastAsia"/>
              </w:rPr>
              <w:t xml:space="preserve">upporting information for </w:t>
            </w:r>
            <w:r w:rsidRPr="00DA0ED9">
              <w:rPr>
                <w:rFonts w:cs="Arial"/>
                <w:color w:val="000000"/>
              </w:rPr>
              <w:t>addition of NB-IOT NTN testcase 22.3.</w:t>
            </w:r>
            <w:r>
              <w:rPr>
                <w:rFonts w:cs="Arial"/>
                <w:color w:val="000000"/>
              </w:rPr>
              <w:t>1.13</w:t>
            </w:r>
            <w:r w:rsidRPr="00DA0ED9">
              <w:t>.</w:t>
            </w:r>
          </w:p>
        </w:tc>
      </w:tr>
    </w:tbl>
    <w:p w14:paraId="678323DF" w14:textId="77777777" w:rsidR="00F94C11" w:rsidRPr="00352800" w:rsidRDefault="00F94C11" w:rsidP="00F94C11">
      <w:pPr>
        <w:pStyle w:val="Heading2"/>
        <w:numPr>
          <w:ilvl w:val="0"/>
          <w:numId w:val="0"/>
        </w:numPr>
      </w:pPr>
    </w:p>
    <w:p w14:paraId="2D040512" w14:textId="77777777"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D7A4E" w14:textId="77777777" w:rsidR="00FB3FBC" w:rsidRDefault="00FB3FBC">
      <w:r>
        <w:separator/>
      </w:r>
    </w:p>
  </w:endnote>
  <w:endnote w:type="continuationSeparator" w:id="0">
    <w:p w14:paraId="19C9EE89" w14:textId="77777777" w:rsidR="00FB3FBC" w:rsidRDefault="00FB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42384" w14:textId="77777777" w:rsidR="00E45F7E" w:rsidRDefault="00E45F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308D0" w14:textId="77777777" w:rsidR="00E45F7E" w:rsidRDefault="00E45F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B8153" w14:textId="77777777" w:rsidR="00E45F7E" w:rsidRDefault="00E45F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F6852" w14:textId="77777777"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D21AFC" w14:textId="77777777" w:rsidR="002C0844" w:rsidRDefault="002C08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3B60E" w14:textId="77777777"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492C">
      <w:rPr>
        <w:rStyle w:val="PageNumber"/>
      </w:rPr>
      <w:t>9</w:t>
    </w:r>
    <w:r>
      <w:rPr>
        <w:rStyle w:val="PageNumber"/>
      </w:rPr>
      <w:fldChar w:fldCharType="end"/>
    </w:r>
  </w:p>
  <w:p w14:paraId="20BC07F0" w14:textId="77777777" w:rsidR="002C0844" w:rsidRDefault="002C08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DA513" w14:textId="77777777" w:rsidR="002C0844" w:rsidRDefault="002C0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2A9BC" w14:textId="77777777" w:rsidR="00FB3FBC" w:rsidRDefault="00FB3FBC">
      <w:r>
        <w:separator/>
      </w:r>
    </w:p>
  </w:footnote>
  <w:footnote w:type="continuationSeparator" w:id="0">
    <w:p w14:paraId="35E6775A" w14:textId="77777777" w:rsidR="00FB3FBC" w:rsidRDefault="00FB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0F041" w14:textId="77777777" w:rsidR="00F63F58" w:rsidRDefault="00F63F58">
    <w:r>
      <w:t xml:space="preserve">Page </w:t>
    </w:r>
    <w:r>
      <w:fldChar w:fldCharType="begin"/>
    </w:r>
    <w:r>
      <w:instrText>PAGE</w:instrText>
    </w:r>
    <w:r>
      <w:fldChar w:fldCharType="separate"/>
    </w:r>
    <w:r>
      <w:rPr>
        <w:noProof/>
      </w:rPr>
      <w:t>1</w:t>
    </w:r>
    <w:r>
      <w:rPr>
        <w:noProof/>
      </w:rPr>
      <w:fldChar w:fldCharType="end"/>
    </w:r>
    <w:r>
      <w:br/>
    </w:r>
    <w:r w:rsidR="001B3C3A"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14:paraId="6F4B6BCA"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018C2" w14:textId="77777777" w:rsidR="005A0080" w:rsidRDefault="001B3C3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CA726D4"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69139" w14:textId="77777777" w:rsidR="005A0080" w:rsidRDefault="001B3C3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14:paraId="3C265D1B"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01D97" w14:textId="77777777" w:rsidR="002C0844" w:rsidRDefault="002C0844">
    <w:r>
      <w:t xml:space="preserve">Page </w:t>
    </w:r>
    <w:r>
      <w:fldChar w:fldCharType="begin"/>
    </w:r>
    <w:r>
      <w:instrText>PAGE</w:instrText>
    </w:r>
    <w:r>
      <w:fldChar w:fldCharType="separate"/>
    </w:r>
    <w:r>
      <w:t>4</w:t>
    </w:r>
    <w:r>
      <w:fldChar w:fldCharType="end"/>
    </w:r>
    <w:r>
      <w:br/>
      <w:t>Draft prETS 300 ???: Month YYYY</w:t>
    </w:r>
    <w:r w:rsidR="001B3C3A"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14:paraId="484E5B51"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448D6" w14:textId="77777777" w:rsidR="002C0844" w:rsidRDefault="001B3C3A">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14:paraId="46AEB35E"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E2D13" w14:textId="77777777" w:rsidR="002C0844" w:rsidRDefault="001B3C3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14:paraId="060C4FA5"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2"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5"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6"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8"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9"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9084399">
    <w:abstractNumId w:val="0"/>
  </w:num>
  <w:num w:numId="2" w16cid:durableId="1078594790">
    <w:abstractNumId w:val="20"/>
  </w:num>
  <w:num w:numId="3" w16cid:durableId="1752577107">
    <w:abstractNumId w:val="22"/>
  </w:num>
  <w:num w:numId="4" w16cid:durableId="990213059">
    <w:abstractNumId w:val="31"/>
  </w:num>
  <w:num w:numId="5" w16cid:durableId="264533638">
    <w:abstractNumId w:val="7"/>
  </w:num>
  <w:num w:numId="6" w16cid:durableId="384529051">
    <w:abstractNumId w:val="3"/>
  </w:num>
  <w:num w:numId="7" w16cid:durableId="1883443742">
    <w:abstractNumId w:val="38"/>
  </w:num>
  <w:num w:numId="8" w16cid:durableId="1338967110">
    <w:abstractNumId w:val="35"/>
  </w:num>
  <w:num w:numId="9" w16cid:durableId="323702549">
    <w:abstractNumId w:val="34"/>
  </w:num>
  <w:num w:numId="10" w16cid:durableId="1839225868">
    <w:abstractNumId w:val="37"/>
  </w:num>
  <w:num w:numId="11" w16cid:durableId="294454375">
    <w:abstractNumId w:val="11"/>
  </w:num>
  <w:num w:numId="12" w16cid:durableId="1072965175">
    <w:abstractNumId w:val="17"/>
  </w:num>
  <w:num w:numId="13" w16cid:durableId="512186918">
    <w:abstractNumId w:val="1"/>
  </w:num>
  <w:num w:numId="14" w16cid:durableId="1367677229">
    <w:abstractNumId w:val="27"/>
  </w:num>
  <w:num w:numId="15" w16cid:durableId="286359295">
    <w:abstractNumId w:val="36"/>
  </w:num>
  <w:num w:numId="16" w16cid:durableId="974482146">
    <w:abstractNumId w:val="13"/>
  </w:num>
  <w:num w:numId="17" w16cid:durableId="892547568">
    <w:abstractNumId w:val="8"/>
  </w:num>
  <w:num w:numId="18" w16cid:durableId="2099402861">
    <w:abstractNumId w:val="32"/>
  </w:num>
  <w:num w:numId="19" w16cid:durableId="1508323944">
    <w:abstractNumId w:val="39"/>
  </w:num>
  <w:num w:numId="20" w16cid:durableId="1384601160">
    <w:abstractNumId w:val="6"/>
  </w:num>
  <w:num w:numId="21" w16cid:durableId="246424220">
    <w:abstractNumId w:val="4"/>
  </w:num>
  <w:num w:numId="22" w16cid:durableId="1269243127">
    <w:abstractNumId w:val="2"/>
  </w:num>
  <w:num w:numId="23" w16cid:durableId="2102407363">
    <w:abstractNumId w:val="9"/>
  </w:num>
  <w:num w:numId="24" w16cid:durableId="1138453381">
    <w:abstractNumId w:val="16"/>
  </w:num>
  <w:num w:numId="25" w16cid:durableId="732435668">
    <w:abstractNumId w:val="33"/>
  </w:num>
  <w:num w:numId="26" w16cid:durableId="1651907112">
    <w:abstractNumId w:val="23"/>
  </w:num>
  <w:num w:numId="27" w16cid:durableId="246573919">
    <w:abstractNumId w:val="5"/>
  </w:num>
  <w:num w:numId="28" w16cid:durableId="1873112686">
    <w:abstractNumId w:val="29"/>
  </w:num>
  <w:num w:numId="29" w16cid:durableId="609505787">
    <w:abstractNumId w:val="25"/>
  </w:num>
  <w:num w:numId="30" w16cid:durableId="358044051">
    <w:abstractNumId w:val="21"/>
  </w:num>
  <w:num w:numId="31" w16cid:durableId="1939561713">
    <w:abstractNumId w:val="30"/>
  </w:num>
  <w:num w:numId="32" w16cid:durableId="1660616927">
    <w:abstractNumId w:val="14"/>
  </w:num>
  <w:num w:numId="33" w16cid:durableId="335617848">
    <w:abstractNumId w:val="15"/>
  </w:num>
  <w:num w:numId="34" w16cid:durableId="2086877826">
    <w:abstractNumId w:val="24"/>
  </w:num>
  <w:num w:numId="35" w16cid:durableId="19982632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7792181">
    <w:abstractNumId w:val="18"/>
  </w:num>
  <w:num w:numId="37" w16cid:durableId="1261914928">
    <w:abstractNumId w:val="26"/>
  </w:num>
  <w:num w:numId="38" w16cid:durableId="2098012178">
    <w:abstractNumId w:val="28"/>
  </w:num>
  <w:num w:numId="39" w16cid:durableId="238298165">
    <w:abstractNumId w:val="19"/>
  </w:num>
  <w:num w:numId="40" w16cid:durableId="1796481384">
    <w:abstractNumId w:val="10"/>
  </w:num>
  <w:num w:numId="41" w16cid:durableId="204782887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7A5"/>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4D7E"/>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5EC"/>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40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3DF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463D"/>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081F"/>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4248"/>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5B25"/>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22"/>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078"/>
    <w:rsid w:val="00CD1BAA"/>
    <w:rsid w:val="00CD296F"/>
    <w:rsid w:val="00CD35E4"/>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4CD5"/>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266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2C34"/>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5F7E"/>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0408"/>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3FBC"/>
    <w:rsid w:val="00FB643C"/>
    <w:rsid w:val="00FB6677"/>
    <w:rsid w:val="00FC0BFE"/>
    <w:rsid w:val="00FC19B6"/>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4AC38E"/>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666"/>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EDF9A-D688-4122-A39C-480D849F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15</Pages>
  <Words>3083</Words>
  <Characters>30451</Characters>
  <Application>Microsoft Office Word</Application>
  <DocSecurity>0</DocSecurity>
  <Lines>253</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33468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4</cp:revision>
  <cp:lastPrinted>2003-07-09T18:36:00Z</cp:lastPrinted>
  <dcterms:created xsi:type="dcterms:W3CDTF">2024-03-14T07:30:00Z</dcterms:created>
  <dcterms:modified xsi:type="dcterms:W3CDTF">2024-06-07T16:31:00Z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