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CB01" w14:textId="77777777" w:rsidR="00937483" w:rsidRDefault="00937483" w:rsidP="00937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R5s240398</w:t>
      </w:r>
      <w:r>
        <w:rPr>
          <w:b/>
          <w:i/>
          <w:noProof/>
          <w:sz w:val="28"/>
        </w:rPr>
        <w:fldChar w:fldCharType="end"/>
      </w:r>
    </w:p>
    <w:p w14:paraId="1E31B11E" w14:textId="77777777" w:rsidR="00937483" w:rsidRDefault="00937483" w:rsidP="009374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483" w14:paraId="75234D41" w14:textId="77777777" w:rsidTr="00F976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497DF" w14:textId="77777777" w:rsidR="00937483" w:rsidRDefault="00937483" w:rsidP="00F976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7483" w14:paraId="4D440ABA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7B192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483" w14:paraId="5E629161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C4F7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74DE306" w14:textId="77777777" w:rsidTr="00F9765A">
        <w:tc>
          <w:tcPr>
            <w:tcW w:w="142" w:type="dxa"/>
            <w:tcBorders>
              <w:left w:val="single" w:sz="4" w:space="0" w:color="auto"/>
            </w:tcBorders>
          </w:tcPr>
          <w:p w14:paraId="067012B4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A3C6A" w14:textId="77777777" w:rsidR="00937483" w:rsidRPr="00410371" w:rsidRDefault="00937483" w:rsidP="00F976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3C6AC1" w14:textId="77777777" w:rsidR="00937483" w:rsidRDefault="00937483" w:rsidP="00F9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82317" w14:textId="77777777" w:rsidR="00937483" w:rsidRPr="00410371" w:rsidRDefault="00937483" w:rsidP="00F976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C6ECF1" w14:textId="77777777" w:rsidR="00937483" w:rsidRDefault="00937483" w:rsidP="00F976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CAD40" w14:textId="77777777" w:rsidR="00937483" w:rsidRPr="00410371" w:rsidRDefault="00937483" w:rsidP="00F976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0F1F9A" w14:textId="77777777" w:rsidR="00937483" w:rsidRDefault="00937483" w:rsidP="00F976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C4F5A" w14:textId="77777777" w:rsidR="00937483" w:rsidRPr="00410371" w:rsidRDefault="00937483" w:rsidP="00F97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BD2C00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07A2FA98" w14:textId="77777777" w:rsidTr="00F976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B5405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116A5FF2" w14:textId="77777777" w:rsidTr="00F976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4443C" w14:textId="77777777" w:rsidR="00937483" w:rsidRPr="00F25D98" w:rsidRDefault="00937483" w:rsidP="00F976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483" w14:paraId="590CEF58" w14:textId="77777777" w:rsidTr="00F9765A">
        <w:tc>
          <w:tcPr>
            <w:tcW w:w="9641" w:type="dxa"/>
            <w:gridSpan w:val="9"/>
          </w:tcPr>
          <w:p w14:paraId="38EF8D4F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EAD1" w14:textId="77777777" w:rsidR="00937483" w:rsidRDefault="00937483" w:rsidP="009374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483" w14:paraId="5A573FB8" w14:textId="77777777" w:rsidTr="00F9765A">
        <w:tc>
          <w:tcPr>
            <w:tcW w:w="2835" w:type="dxa"/>
          </w:tcPr>
          <w:p w14:paraId="1BAB4AB1" w14:textId="77777777" w:rsidR="00937483" w:rsidRDefault="00937483" w:rsidP="00F976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D17F5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CD990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32E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34426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256B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A5BE2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390B1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2BADC" w14:textId="77777777" w:rsidR="00937483" w:rsidRDefault="00937483" w:rsidP="00F976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345FB7" w14:textId="77777777" w:rsidR="00937483" w:rsidRDefault="00937483" w:rsidP="009374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483" w14:paraId="0B28D4E2" w14:textId="77777777" w:rsidTr="00F9765A">
        <w:tc>
          <w:tcPr>
            <w:tcW w:w="9640" w:type="dxa"/>
            <w:gridSpan w:val="11"/>
          </w:tcPr>
          <w:p w14:paraId="5448E29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5BC2BFE" w14:textId="77777777" w:rsidTr="00F976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B8D69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CCE88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 7.1.1.6.1</w:t>
            </w:r>
            <w:r>
              <w:fldChar w:fldCharType="end"/>
            </w:r>
          </w:p>
        </w:tc>
      </w:tr>
      <w:tr w:rsidR="00937483" w14:paraId="54AE8217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EF0A163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C4562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F37821F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45C17CC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BD999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37483" w14:paraId="4BD9B28A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F87BA4D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2EA0D" w14:textId="788EAE9B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37483" w14:paraId="2A0198A8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79A32C59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958D5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E45B77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1A4A1E21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29B33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B8CABE" w14:textId="77777777" w:rsidR="00937483" w:rsidRDefault="00937483" w:rsidP="00F976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6C558" w14:textId="77777777" w:rsidR="00937483" w:rsidRDefault="00937483" w:rsidP="00F976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DB781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2024-06-07</w:t>
            </w:r>
            <w:r>
              <w:rPr>
                <w:noProof/>
              </w:rPr>
              <w:fldChar w:fldCharType="end"/>
            </w:r>
          </w:p>
        </w:tc>
      </w:tr>
      <w:tr w:rsidR="00937483" w14:paraId="3932A5FC" w14:textId="77777777" w:rsidTr="00F9765A">
        <w:tc>
          <w:tcPr>
            <w:tcW w:w="1843" w:type="dxa"/>
            <w:tcBorders>
              <w:left w:val="single" w:sz="4" w:space="0" w:color="auto"/>
            </w:tcBorders>
          </w:tcPr>
          <w:p w14:paraId="539D1844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8CB3C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9912A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2E654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EAF7D7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57E15B8F" w14:textId="77777777" w:rsidTr="00F976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1674D5" w14:textId="77777777" w:rsidR="00937483" w:rsidRDefault="00937483" w:rsidP="00F976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8D09BC" w14:textId="77777777" w:rsidR="00937483" w:rsidRDefault="00937483" w:rsidP="00F976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BB62E4" w14:textId="77777777" w:rsidR="00937483" w:rsidRDefault="00937483" w:rsidP="00F976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D8665" w14:textId="77777777" w:rsidR="00937483" w:rsidRDefault="00937483" w:rsidP="00F976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981B2" w14:textId="77777777" w:rsidR="00937483" w:rsidRDefault="00937483" w:rsidP="00F976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37483" w14:paraId="14B4853E" w14:textId="77777777" w:rsidTr="00F976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26B3E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911BF" w14:textId="77777777" w:rsidR="00937483" w:rsidRDefault="00937483" w:rsidP="00F976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ABFB3" w14:textId="77777777" w:rsidR="00937483" w:rsidRDefault="00937483" w:rsidP="00F976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924C6" w14:textId="77777777" w:rsidR="00937483" w:rsidRPr="007C2097" w:rsidRDefault="00937483" w:rsidP="00F976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7483" w14:paraId="47874CF7" w14:textId="77777777" w:rsidTr="00F9765A">
        <w:tc>
          <w:tcPr>
            <w:tcW w:w="1843" w:type="dxa"/>
          </w:tcPr>
          <w:p w14:paraId="6C684FAC" w14:textId="77777777" w:rsidR="00937483" w:rsidRDefault="00937483" w:rsidP="00F976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56381" w14:textId="77777777" w:rsidR="00937483" w:rsidRDefault="00937483" w:rsidP="00F976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031C2C43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0785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6A9C8" w14:textId="372C60CE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Redundant line of code for creation of cell (NR Cell 1)</w:t>
            </w:r>
          </w:p>
        </w:tc>
      </w:tr>
      <w:tr w:rsidR="00937483" w14:paraId="340BA1A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A835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3D6FD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46023AB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FD5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4620C" w14:textId="3C8A8F16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Removed the duplicate line of code.</w:t>
            </w:r>
          </w:p>
        </w:tc>
      </w:tr>
      <w:tr w:rsidR="00937483" w14:paraId="53A675CB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FA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769E5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3BC8F1F4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1D36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40D" w14:textId="2AA0071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following normal procedure for creation of cell only once.</w:t>
            </w:r>
          </w:p>
        </w:tc>
      </w:tr>
      <w:tr w:rsidR="00937483" w14:paraId="3D19A6E0" w14:textId="77777777" w:rsidTr="00F9765A">
        <w:tc>
          <w:tcPr>
            <w:tcW w:w="2694" w:type="dxa"/>
            <w:gridSpan w:val="2"/>
          </w:tcPr>
          <w:p w14:paraId="26F6DF34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DA541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1CEAB831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3A74F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64390" w14:textId="583C33B3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</w:t>
            </w:r>
          </w:p>
        </w:tc>
      </w:tr>
      <w:tr w:rsidR="00937483" w14:paraId="695C5A4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8F13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9469" w14:textId="77777777" w:rsidR="00937483" w:rsidRDefault="00937483" w:rsidP="00937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483" w14:paraId="7B339278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69B4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3E74D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2D1E56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F186E8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15EEE" w14:textId="77777777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D3BF75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06C6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B9EA3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1C2B4" w14:textId="0689B0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77E62" w14:textId="77777777" w:rsidR="00937483" w:rsidRDefault="00937483" w:rsidP="00937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84D58" w14:textId="14CD6D24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231BA6D5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CC4A9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14B21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C129E" w14:textId="39D6895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32B3D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95F5" w14:textId="27E0C93C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673679CD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BF026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8D98A" w14:textId="77777777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E6729" w14:textId="7660456B" w:rsidR="00937483" w:rsidRDefault="00937483" w:rsidP="00937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87C9F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18274" w14:textId="7594BD63" w:rsidR="00937483" w:rsidRDefault="00937483" w:rsidP="00937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483" w14:paraId="107E9BD9" w14:textId="77777777" w:rsidTr="00F976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8943" w14:textId="77777777" w:rsidR="00937483" w:rsidRDefault="00937483" w:rsidP="009374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D965E" w14:textId="77777777" w:rsidR="00937483" w:rsidRDefault="00937483" w:rsidP="00937483">
            <w:pPr>
              <w:pStyle w:val="CRCoverPage"/>
              <w:spacing w:after="0"/>
              <w:rPr>
                <w:noProof/>
              </w:rPr>
            </w:pPr>
          </w:p>
        </w:tc>
      </w:tr>
      <w:tr w:rsidR="00937483" w14:paraId="42D02F87" w14:textId="77777777" w:rsidTr="00F976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D8582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7B67A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483" w:rsidRPr="008863B9" w14:paraId="47FBF763" w14:textId="77777777" w:rsidTr="00F976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C1347" w14:textId="77777777" w:rsidR="00937483" w:rsidRPr="008863B9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C5E57" w14:textId="77777777" w:rsidR="00937483" w:rsidRPr="008863B9" w:rsidRDefault="00937483" w:rsidP="009374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483" w14:paraId="2B98F9F6" w14:textId="77777777" w:rsidTr="00F976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6B41" w14:textId="77777777" w:rsidR="00937483" w:rsidRDefault="00937483" w:rsidP="00937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571BB" w14:textId="77777777" w:rsidR="00937483" w:rsidRDefault="00937483" w:rsidP="00937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86456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7BB1D0A" w14:textId="0954051B" w:rsidR="002A077B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2A077B" w:rsidRPr="007045C0">
        <w:rPr>
          <w:rFonts w:ascii="Arial" w:hAnsi="Arial" w:cs="Arial"/>
          <w:iCs/>
          <w:noProof/>
        </w:rPr>
        <w:t>Table of Contents</w:t>
      </w:r>
      <w:r w:rsidR="002A077B">
        <w:rPr>
          <w:noProof/>
        </w:rPr>
        <w:tab/>
      </w:r>
      <w:r w:rsidR="002A077B">
        <w:rPr>
          <w:noProof/>
        </w:rPr>
        <w:fldChar w:fldCharType="begin"/>
      </w:r>
      <w:r w:rsidR="002A077B">
        <w:rPr>
          <w:noProof/>
        </w:rPr>
        <w:instrText xml:space="preserve"> PAGEREF _Toc168645679 \h </w:instrText>
      </w:r>
      <w:r w:rsidR="002A077B">
        <w:rPr>
          <w:noProof/>
        </w:rPr>
      </w:r>
      <w:r w:rsidR="002A077B">
        <w:rPr>
          <w:noProof/>
        </w:rPr>
        <w:fldChar w:fldCharType="separate"/>
      </w:r>
      <w:r w:rsidR="002A077B">
        <w:rPr>
          <w:noProof/>
        </w:rPr>
        <w:t>2</w:t>
      </w:r>
      <w:r w:rsidR="002A077B">
        <w:rPr>
          <w:noProof/>
        </w:rPr>
        <w:fldChar w:fldCharType="end"/>
      </w:r>
    </w:p>
    <w:p w14:paraId="6055FDAB" w14:textId="7F760CA7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17ED5" w14:textId="68FABF6C" w:rsidR="002A077B" w:rsidRDefault="002A077B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7045C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7045C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9B98EF" w14:textId="1241178D" w:rsidR="002A077B" w:rsidRDefault="002A077B">
      <w:pPr>
        <w:pStyle w:val="TOC2"/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7045C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7045C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_Toc168645682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046BD5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86456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86456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8645682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47C3D89" w:rsidR="00273EC8" w:rsidRPr="000D7399" w:rsidRDefault="002A077B" w:rsidP="00A03A20">
            <w:pPr>
              <w:spacing w:after="0"/>
              <w:rPr>
                <w:rFonts w:ascii="Arial" w:hAnsi="Arial" w:cs="Arial"/>
              </w:rPr>
            </w:pPr>
            <w:r w:rsidRPr="002A077B">
              <w:rPr>
                <w:rFonts w:ascii="Arial" w:hAnsi="Arial" w:cs="Arial"/>
              </w:rPr>
              <w:t>f_TC_7_1_1_6_1_NR5GC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37D92BF2" w:rsidR="00CF375B" w:rsidRPr="002A077B" w:rsidRDefault="002A077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2A077B">
              <w:rPr>
                <w:rFonts w:ascii="Arial" w:hAnsi="Arial" w:cs="Arial"/>
                <w:noProof/>
              </w:rPr>
              <w:t>Redundant line of code for creation of cell (NR Cell 1)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C191693" w:rsidR="00DE4E0A" w:rsidRPr="002A077B" w:rsidRDefault="002A077B" w:rsidP="005E2F7D">
            <w:pPr>
              <w:pStyle w:val="CRCoverPage"/>
              <w:spacing w:after="0"/>
              <w:rPr>
                <w:rFonts w:cs="Arial"/>
              </w:rPr>
            </w:pPr>
            <w:r w:rsidRPr="002A077B">
              <w:rPr>
                <w:rFonts w:cs="Arial"/>
              </w:rPr>
              <w:t>Removed the duplicate line of code.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0A6421A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NR5GC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1FA973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CC2B5E4" w14:textId="458796A8" w:rsidR="00380B6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8611CB7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C6BA66" w14:textId="77AAB9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104D0CD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F4EF43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628BB022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23F0FD8B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R5-297339 sic@</w:t>
            </w:r>
          </w:p>
          <w:p w14:paraId="6F3B744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56E84C7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cs_NR_PDSCH_TimeDomainResourceAllocationList_71161;</w:t>
            </w:r>
          </w:p>
          <w:p w14:paraId="28C948B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4CF7812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f_NR_CellConfig_Def(nr_Cell1);</w:t>
            </w:r>
          </w:p>
          <w:p w14:paraId="4E21910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78C487C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269B1619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26AB8756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73C84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65EA1D71" w14:textId="7DD83EE9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7AD15E4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738DF0E" w14:textId="40703294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921F1A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364185A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0AB1A25A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AE1722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0BA5548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7669481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//Init Cell parameters</w:t>
            </w:r>
          </w:p>
          <w:p w14:paraId="455C018A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f_NR5GC_Init(NR_1);</w:t>
            </w:r>
          </w:p>
          <w:p w14:paraId="75B3DB7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R5-297339 sic@</w:t>
            </w:r>
          </w:p>
          <w:p w14:paraId="0FF6E68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 := f_NR_CellInfo_GetDownlinkBWP(nr_Cell1, tsc_NR_BWP_Id);</w:t>
            </w:r>
          </w:p>
          <w:p w14:paraId="0DF7A158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v_DownlinkBWP.Pdsch.ConfigCommon.R15.pdsch_TimeDomainAllocationList :=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cs_NR_PDSCH_TimeDomainResourceAllocationList_71161;</w:t>
            </w:r>
          </w:p>
          <w:p w14:paraId="6FF5529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f_NR_CellInfo_SetDownlinkBWP(nr_Cell1, v_DownlinkBWP, tsc_NR_BWP_Id);</w:t>
            </w:r>
          </w:p>
          <w:p w14:paraId="316DFF03" w14:textId="2AB6FBEE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r w:rsidRPr="002A077B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f_NR_CellConfig_Def(nr_Cell1);</w:t>
            </w:r>
          </w:p>
          <w:p w14:paraId="63DCEAAF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 R5-297339 sic@</w:t>
            </w:r>
          </w:p>
          <w:p w14:paraId="2D241830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(pc_dl_SchedulingOffset_PDSCH_TypeA) {</w:t>
            </w:r>
          </w:p>
          <w:p w14:paraId="5CC0B065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f_NR_CellInfo_SetSIB1_TimeDomainAllocation(nr_Cell1, cs_NR_PDSCH_TimeDomainResourceAllocationList_71161);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//Create and configure NR cell1</w:t>
            </w:r>
          </w:p>
          <w:p w14:paraId="46E690E4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f_NR_CellConfig_Def(nr_Cell1);</w:t>
            </w:r>
          </w:p>
          <w:p w14:paraId="16514BAE" w14:textId="77777777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625C754" w14:textId="1128923D" w:rsidR="0093623F" w:rsidRPr="00B5380A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</w:tc>
      </w:tr>
    </w:tbl>
    <w:p w14:paraId="2ECB5090" w14:textId="77777777" w:rsidR="00473068" w:rsidRDefault="00473068" w:rsidP="002A077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0D9F997D" w14:textId="77777777" w:rsidR="002A077B" w:rsidRPr="002A077B" w:rsidRDefault="002A077B" w:rsidP="002A077B">
      <w:pPr>
        <w:rPr>
          <w:lang w:val="en-US"/>
        </w:rPr>
      </w:pPr>
    </w:p>
    <w:sectPr w:rsidR="002A077B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6D5E" w14:textId="77777777" w:rsidR="00937483" w:rsidRDefault="00937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DB1A" w14:textId="77777777" w:rsidR="00937483" w:rsidRDefault="00937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60F2" w14:textId="77777777" w:rsidR="00937483" w:rsidRDefault="00937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DFB5" w14:textId="77777777" w:rsidR="00937483" w:rsidRDefault="00937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A001" w14:textId="77777777" w:rsidR="00937483" w:rsidRDefault="009374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2AF453A1" w:rsidR="00786530" w:rsidRDefault="00937483">
    <w:pPr>
      <w:pStyle w:val="Header"/>
    </w:pPr>
    <w:r>
      <w:rPr>
        <w:noProof/>
      </w:rPr>
      <w:pict w14:anchorId="72F62EF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EndPr>
                  <w:rPr>
                    <w:rStyle w:val="Classification"/>
                  </w:rPr>
                </w:sdtEndPr>
                <w:sdtContent>
                  <w:p w14:paraId="1413C1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3725963E" w:rsidR="00786530" w:rsidRDefault="00786530">
    <w:pPr>
      <w:pStyle w:val="Header"/>
      <w:tabs>
        <w:tab w:val="right" w:pos="9639"/>
      </w:tabs>
    </w:pPr>
    <w:r>
      <w:tab/>
    </w:r>
    <w:r w:rsidR="00937483">
      <w:rPr>
        <w:noProof/>
      </w:rPr>
      <w:pict w14:anchorId="27D12F75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EndPr>
                  <w:rPr>
                    <w:rStyle w:val="Classification"/>
                  </w:rPr>
                </w:sdtEndPr>
                <w:sdtContent>
                  <w:p w14:paraId="3B07C4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4DA7753" w:rsidR="00786530" w:rsidRDefault="00937483">
    <w:pPr>
      <w:pStyle w:val="Header"/>
    </w:pPr>
    <w:r>
      <w:rPr>
        <w:noProof/>
      </w:rPr>
      <w:pict w14:anchorId="4A5341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EndPr>
                  <w:rPr>
                    <w:rStyle w:val="Classification"/>
                  </w:rPr>
                </w:sdtEndPr>
                <w:sdtContent>
                  <w:p w14:paraId="3AC5900C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4"/>
  </w:num>
  <w:num w:numId="2" w16cid:durableId="791752271">
    <w:abstractNumId w:val="4"/>
  </w:num>
  <w:num w:numId="3" w16cid:durableId="1629386987">
    <w:abstractNumId w:val="6"/>
  </w:num>
  <w:num w:numId="4" w16cid:durableId="78525773">
    <w:abstractNumId w:val="8"/>
  </w:num>
  <w:num w:numId="5" w16cid:durableId="2107799360">
    <w:abstractNumId w:val="2"/>
  </w:num>
  <w:num w:numId="6" w16cid:durableId="311061797">
    <w:abstractNumId w:val="0"/>
  </w:num>
  <w:num w:numId="7" w16cid:durableId="267852781">
    <w:abstractNumId w:val="5"/>
  </w:num>
  <w:num w:numId="8" w16cid:durableId="49496477">
    <w:abstractNumId w:val="7"/>
  </w:num>
  <w:num w:numId="9" w16cid:durableId="1032460018">
    <w:abstractNumId w:val="1"/>
  </w:num>
  <w:num w:numId="10" w16cid:durableId="115028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37483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7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19</cp:revision>
  <cp:lastPrinted>1900-12-31T16:00:00Z</cp:lastPrinted>
  <dcterms:created xsi:type="dcterms:W3CDTF">2024-03-26T13:16:00Z</dcterms:created>
  <dcterms:modified xsi:type="dcterms:W3CDTF">2024-06-07T12:55:00Z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