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F12B4" w:rsidRPr="004F12B4">
        <w:rPr>
          <w:b/>
          <w:i/>
          <w:noProof/>
          <w:sz w:val="28"/>
        </w:rPr>
        <w:t>R5s240381</w:t>
      </w:r>
      <w:r w:rsidR="004F12B4">
        <w:rPr>
          <w:b/>
          <w:i/>
          <w:noProof/>
          <w:sz w:val="28"/>
        </w:rPr>
        <w:t xml:space="preserve"> </w:t>
      </w:r>
    </w:p>
    <w:p w:rsidR="0072478F" w:rsidRDefault="00D7110E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>
        <w:fldChar w:fldCharType="begin"/>
      </w:r>
      <w:r w:rsidR="0072478F">
        <w:instrText xml:space="preserve"> DOCPROPERTY  Country  \* MERGEFORMAT </w:instrText>
      </w:r>
      <w:r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11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24EC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1012" w:rsidP="00547111">
            <w:pPr>
              <w:pStyle w:val="CRCoverPage"/>
              <w:spacing w:after="0"/>
              <w:rPr>
                <w:noProof/>
              </w:rPr>
            </w:pPr>
            <w:r w:rsidRPr="00891012">
              <w:rPr>
                <w:b/>
                <w:noProof/>
                <w:sz w:val="28"/>
              </w:rPr>
              <w:t>3449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711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11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4EC" w:rsidRPr="00410371">
                <w:rPr>
                  <w:b/>
                  <w:noProof/>
                  <w:sz w:val="28"/>
                </w:rPr>
                <w:t>17.</w:t>
              </w:r>
              <w:r w:rsidR="002624EC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2624E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10E" w:rsidP="008E18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698B">
                <w:t xml:space="preserve">Correction to </w:t>
              </w:r>
              <w:r w:rsidR="0072698B">
                <w:rPr>
                  <w:rFonts w:hint="eastAsia"/>
                  <w:lang w:eastAsia="zh-CN"/>
                </w:rPr>
                <w:t>NR5GC</w:t>
              </w:r>
              <w:r w:rsidR="0072698B">
                <w:t xml:space="preserve"> testcase </w:t>
              </w:r>
              <w:r w:rsidR="0072698B">
                <w:rPr>
                  <w:rFonts w:hint="eastAsia"/>
                  <w:lang w:eastAsia="zh-CN"/>
                </w:rPr>
                <w:t>7.1.1.4.1</w:t>
              </w:r>
              <w:r w:rsidR="00015CB9">
                <w:rPr>
                  <w:rFonts w:hint="eastAsia"/>
                  <w:lang w:eastAsia="zh-CN"/>
                </w:rPr>
                <w:t>.x</w:t>
              </w:r>
              <w:r w:rsidR="008E18AA">
                <w:rPr>
                  <w:rFonts w:hint="eastAsia"/>
                  <w:lang w:eastAsia="zh-CN"/>
                </w:rPr>
                <w:t xml:space="preserve"> and 7.1.1.6.1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  <w:r w:rsidR="00015CB9" w:rsidRPr="00015CB9">
              <w:rPr>
                <w:lang w:eastAsia="zh-CN"/>
              </w:rPr>
              <w:t>, TDIA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110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7B59">
            <w:pPr>
              <w:pStyle w:val="CRCoverPage"/>
              <w:spacing w:after="0"/>
              <w:ind w:left="100"/>
              <w:rPr>
                <w:noProof/>
              </w:rPr>
            </w:pPr>
            <w:r w:rsidRPr="00C37B5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10E" w:rsidP="00536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E42F9">
                <w:rPr>
                  <w:noProof/>
                </w:rPr>
                <w:t>2024-</w:t>
              </w:r>
              <w:r w:rsidR="008E42F9">
                <w:rPr>
                  <w:rFonts w:hint="eastAsia"/>
                  <w:noProof/>
                  <w:lang w:eastAsia="zh-CN"/>
                </w:rPr>
                <w:t>05</w:t>
              </w:r>
              <w:r w:rsidR="008E42F9">
                <w:rPr>
                  <w:noProof/>
                </w:rPr>
                <w:t>-</w:t>
              </w:r>
              <w:r w:rsidR="008E42F9">
                <w:rPr>
                  <w:rFonts w:hint="eastAsia"/>
                  <w:noProof/>
                  <w:lang w:eastAsia="zh-CN"/>
                </w:rPr>
                <w:t>2</w:t>
              </w:r>
              <w:r w:rsidR="00536ADB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11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1B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1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479B8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According to TS38.523-1, the configuration for </w:t>
            </w:r>
            <w:r>
              <w:t xml:space="preserve">testcase </w:t>
            </w:r>
            <w:r>
              <w:rPr>
                <w:rFonts w:hint="eastAsia"/>
                <w:lang w:eastAsia="zh-CN"/>
              </w:rPr>
              <w:t>7.1.1.4.1</w:t>
            </w:r>
            <w:r w:rsidR="007A1B26">
              <w:rPr>
                <w:rFonts w:hint="eastAsia"/>
                <w:lang w:eastAsia="zh-CN"/>
              </w:rPr>
              <w:t>.x</w:t>
            </w:r>
            <w:r>
              <w:rPr>
                <w:rFonts w:hint="eastAsia"/>
                <w:lang w:eastAsia="zh-CN"/>
              </w:rPr>
              <w:t xml:space="preserve"> and 7.1.1.6.1 are not 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0B19" w:rsidRDefault="000A0B19" w:rsidP="00FB2CCB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1 Use correct </w:t>
            </w:r>
            <w:r w:rsidR="00B756CA">
              <w:rPr>
                <w:rFonts w:hint="eastAsia"/>
                <w:lang w:eastAsia="zh-CN"/>
              </w:rPr>
              <w:t>configuration</w:t>
            </w:r>
            <w:r w:rsidRPr="00DE0B89">
              <w:t xml:space="preserve"> </w:t>
            </w:r>
            <w:r>
              <w:rPr>
                <w:rFonts w:hint="eastAsia"/>
                <w:lang w:eastAsia="zh-CN"/>
              </w:rPr>
              <w:t>for the test cases</w:t>
            </w:r>
          </w:p>
          <w:p w:rsidR="000A0B19" w:rsidRPr="0074701C" w:rsidRDefault="000A0B19" w:rsidP="00FB2CCB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 Correct the notes</w:t>
            </w: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  <w:r w:rsidRPr="00393589">
              <w:rPr>
                <w:noProof/>
              </w:rPr>
              <w:t>A conformant UE may fail the test case</w:t>
            </w:r>
            <w:r>
              <w:rPr>
                <w:noProof/>
              </w:rPr>
              <w:t>s.</w:t>
            </w:r>
          </w:p>
        </w:tc>
      </w:tr>
      <w:tr w:rsidR="000A0B19" w:rsidTr="00547111">
        <w:tc>
          <w:tcPr>
            <w:tcW w:w="2694" w:type="dxa"/>
            <w:gridSpan w:val="2"/>
          </w:tcPr>
          <w:p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187712" w:rsidP="00187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7712">
              <w:rPr>
                <w:noProof/>
              </w:rPr>
              <w:t>7.1.1.4.1.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187712">
              <w:rPr>
                <w:noProof/>
              </w:rPr>
              <w:t>.NR5GC</w:t>
            </w:r>
            <w:r w:rsidR="00B756CA">
              <w:rPr>
                <w:rFonts w:hint="eastAsia"/>
                <w:noProof/>
                <w:lang w:eastAsia="zh-CN"/>
              </w:rPr>
              <w:t>,</w:t>
            </w:r>
            <w:r w:rsidR="00B756CA">
              <w:t xml:space="preserve"> </w:t>
            </w:r>
            <w:r w:rsidR="00B756CA" w:rsidRPr="00B756CA">
              <w:rPr>
                <w:noProof/>
                <w:lang w:eastAsia="zh-CN"/>
              </w:rPr>
              <w:t>7.1.1.4.1.3.NR5GC</w:t>
            </w:r>
            <w:r w:rsidR="00B756CA">
              <w:rPr>
                <w:rFonts w:hint="eastAsia"/>
                <w:noProof/>
                <w:lang w:eastAsia="zh-CN"/>
              </w:rPr>
              <w:t>,</w:t>
            </w:r>
            <w:r w:rsidR="00B756CA">
              <w:t xml:space="preserve"> </w:t>
            </w:r>
            <w:r w:rsidR="00B756CA" w:rsidRPr="00B756CA">
              <w:rPr>
                <w:noProof/>
                <w:lang w:eastAsia="zh-CN"/>
              </w:rPr>
              <w:t>7.1.1.4.1.4.NR5GC</w:t>
            </w:r>
            <w:r w:rsidR="00B756CA">
              <w:rPr>
                <w:rFonts w:hint="eastAsia"/>
                <w:noProof/>
                <w:lang w:eastAsia="zh-CN"/>
              </w:rPr>
              <w:t>,</w:t>
            </w:r>
            <w:r w:rsidR="00B756CA">
              <w:t xml:space="preserve"> </w:t>
            </w:r>
            <w:r w:rsidR="00B756CA" w:rsidRPr="00B756CA">
              <w:rPr>
                <w:noProof/>
                <w:lang w:eastAsia="zh-CN"/>
              </w:rPr>
              <w:t>7.1.1.4.1.5.NR5GC</w:t>
            </w:r>
            <w:r w:rsidR="00B756CA">
              <w:rPr>
                <w:rFonts w:hint="eastAsia"/>
                <w:noProof/>
                <w:lang w:eastAsia="zh-CN"/>
              </w:rPr>
              <w:t>,</w:t>
            </w:r>
            <w:r w:rsidR="00B756CA">
              <w:t xml:space="preserve"> </w:t>
            </w:r>
            <w:r w:rsidR="00B756CA" w:rsidRPr="00B756CA">
              <w:rPr>
                <w:noProof/>
                <w:lang w:eastAsia="zh-CN"/>
              </w:rPr>
              <w:t>7.1.1.6.1.NR5GC</w:t>
            </w: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A0B19" w:rsidRDefault="000A0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0B19" w:rsidRDefault="000A0B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95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0B19" w:rsidRDefault="000A0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A0B19" w:rsidRDefault="000A0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B1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0B19" w:rsidRDefault="000A0B19">
            <w:pPr>
              <w:pStyle w:val="CRCoverPage"/>
              <w:spacing w:after="0"/>
              <w:rPr>
                <w:noProof/>
              </w:rPr>
            </w:pPr>
          </w:p>
        </w:tc>
      </w:tr>
      <w:tr w:rsidR="000A0B1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0B1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A0B19" w:rsidRPr="008863B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A0B19" w:rsidRPr="008863B9" w:rsidRDefault="000A0B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0B1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B19" w:rsidRDefault="000A0B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0B19" w:rsidRDefault="000A0B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478F" w:rsidRPr="00D83A7A" w:rsidRDefault="0072478F" w:rsidP="0072478F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67873713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C5471E" w:rsidRDefault="00D7110E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7110E"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 w:rsidRPr="00D7110E">
        <w:rPr>
          <w:rFonts w:cs="Arial"/>
        </w:rPr>
        <w:fldChar w:fldCharType="separate"/>
      </w:r>
      <w:r w:rsidR="00C5471E" w:rsidRPr="001150EF">
        <w:rPr>
          <w:rFonts w:cs="Arial"/>
          <w:iCs/>
        </w:rPr>
        <w:t>Table of Contents</w:t>
      </w:r>
      <w:r w:rsidR="00C5471E">
        <w:tab/>
      </w:r>
      <w:r w:rsidR="00C5471E">
        <w:fldChar w:fldCharType="begin"/>
      </w:r>
      <w:r w:rsidR="00C5471E">
        <w:instrText xml:space="preserve"> PAGEREF _Toc167873713 \h </w:instrText>
      </w:r>
      <w:r w:rsidR="00C5471E">
        <w:fldChar w:fldCharType="separate"/>
      </w:r>
      <w:r w:rsidR="00C5471E">
        <w:t>2</w:t>
      </w:r>
      <w:r w:rsidR="00C5471E">
        <w:fldChar w:fldCharType="end"/>
      </w:r>
    </w:p>
    <w:p w:rsidR="00C5471E" w:rsidRDefault="00C5471E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150E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150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_Toc167873714 \h </w:instrText>
      </w:r>
      <w:r>
        <w:fldChar w:fldCharType="separate"/>
      </w:r>
      <w:r>
        <w:t>3</w:t>
      </w:r>
      <w:r>
        <w:fldChar w:fldCharType="end"/>
      </w:r>
    </w:p>
    <w:p w:rsidR="00C5471E" w:rsidRDefault="00C5471E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150E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150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_Toc167873715 \h </w:instrText>
      </w:r>
      <w:r>
        <w:fldChar w:fldCharType="separate"/>
      </w:r>
      <w:r>
        <w:t>3</w:t>
      </w:r>
      <w:r>
        <w:fldChar w:fldCharType="end"/>
      </w:r>
    </w:p>
    <w:p w:rsidR="00C5471E" w:rsidRDefault="00C5471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150E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150E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_Toc167873716 \h </w:instrText>
      </w:r>
      <w:r>
        <w:fldChar w:fldCharType="separate"/>
      </w:r>
      <w:r>
        <w:t>3</w:t>
      </w:r>
      <w:r>
        <w:fldChar w:fldCharType="end"/>
      </w:r>
    </w:p>
    <w:p w:rsidR="00C5471E" w:rsidRDefault="00C5471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1150EF">
        <w:rPr>
          <w:b/>
          <w:lang w:val="pt-BR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1150EF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_Toc167873717 \h </w:instrText>
      </w:r>
      <w:r>
        <w:fldChar w:fldCharType="separate"/>
      </w:r>
      <w:r>
        <w:t>3</w:t>
      </w:r>
      <w:r>
        <w:fldChar w:fldCharType="end"/>
      </w:r>
    </w:p>
    <w:p w:rsidR="0072478F" w:rsidRDefault="00D7110E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:rsidR="0072478F" w:rsidRDefault="0072478F" w:rsidP="007247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7873714"/>
      <w:r>
        <w:rPr>
          <w:b/>
          <w:lang w:eastAsia="ja-JP"/>
        </w:rPr>
        <w:lastRenderedPageBreak/>
        <w:t>Overview</w:t>
      </w:r>
      <w:bookmarkEnd w:id="2"/>
      <w:bookmarkEnd w:id="3"/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77817" w:rsidRPr="00AF72A9">
        <w:rPr>
          <w:rFonts w:cs="Arial"/>
        </w:rPr>
        <w:t>iwd-TTCN3-B202</w:t>
      </w:r>
      <w:r w:rsidR="00577817">
        <w:rPr>
          <w:rFonts w:cs="Arial"/>
        </w:rPr>
        <w:t>2</w:t>
      </w:r>
      <w:r w:rsidR="00577817" w:rsidRPr="00AF72A9">
        <w:rPr>
          <w:rFonts w:cs="Arial"/>
        </w:rPr>
        <w:t>-09_D2</w:t>
      </w:r>
      <w:r w:rsidR="00577817">
        <w:rPr>
          <w:rFonts w:cs="Arial" w:hint="eastAsia"/>
          <w:lang w:eastAsia="zh-CN"/>
        </w:rPr>
        <w:t>4</w:t>
      </w:r>
      <w:r w:rsidR="00577817" w:rsidRPr="00AF72A9">
        <w:rPr>
          <w:rFonts w:cs="Arial"/>
        </w:rPr>
        <w:t>wk</w:t>
      </w:r>
      <w:r w:rsidR="00577817">
        <w:rPr>
          <w:rFonts w:cs="Arial" w:hint="eastAsia"/>
          <w:lang w:eastAsia="zh-CN"/>
        </w:rPr>
        <w:t xml:space="preserve">12 </w:t>
      </w:r>
      <w:r>
        <w:rPr>
          <w:rFonts w:cs="Arial"/>
        </w:rPr>
        <w:t>related to the title of this CR.</w:t>
      </w:r>
    </w:p>
    <w:p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45CF6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197B4B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</w:p>
    <w:p w:rsidR="0072478F" w:rsidRPr="00854C55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7873715"/>
      <w:r w:rsidRPr="00854C55">
        <w:rPr>
          <w:b/>
        </w:rPr>
        <w:t>Corrections required</w:t>
      </w:r>
      <w:bookmarkEnd w:id="4"/>
      <w:bookmarkEnd w:id="5"/>
      <w:bookmarkEnd w:id="6"/>
    </w:p>
    <w:p w:rsidR="0072478F" w:rsidRDefault="0072478F" w:rsidP="0072478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787371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72478F" w:rsidTr="001A7545">
        <w:trPr>
          <w:trHeight w:val="447"/>
        </w:trPr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72478F" w:rsidRPr="002D56A7" w:rsidRDefault="005F06C2" w:rsidP="001A7545">
            <w:pPr>
              <w:spacing w:after="0"/>
            </w:pPr>
            <w:r w:rsidRPr="005F06C2">
              <w:t>Template</w:t>
            </w:r>
            <w:r>
              <w:rPr>
                <w:rFonts w:hint="eastAsia"/>
                <w:lang w:eastAsia="zh-CN"/>
              </w:rPr>
              <w:t xml:space="preserve"> </w:t>
            </w:r>
            <w:r w:rsidR="008A5EAD" w:rsidRPr="008A5EAD">
              <w:t>cs_NR_PDSCH_TimeDomainResourceAllocationList_71141x</w:t>
            </w:r>
          </w:p>
        </w:tc>
      </w:tr>
      <w:tr w:rsidR="0072478F" w:rsidTr="001A7545">
        <w:trPr>
          <w:trHeight w:val="452"/>
        </w:trPr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2478F" w:rsidRPr="0022675A" w:rsidRDefault="005F06C2" w:rsidP="001A7545">
            <w:pPr>
              <w:rPr>
                <w:rFonts w:ascii="Arial" w:hAnsi="Arial" w:cs="Arial"/>
                <w:lang w:eastAsia="zh-CN"/>
              </w:rPr>
            </w:pPr>
            <w:r>
              <w:rPr>
                <w:rFonts w:hint="eastAsia"/>
                <w:lang w:eastAsia="zh-CN"/>
              </w:rPr>
              <w:t>According to TS38.523-1</w:t>
            </w:r>
            <w:r w:rsidRPr="00DE0B89">
              <w:t>Table 7.1.1.4.1.0-1</w:t>
            </w:r>
            <w:r>
              <w:rPr>
                <w:rFonts w:hint="eastAsia"/>
                <w:lang w:eastAsia="zh-CN"/>
              </w:rPr>
              <w:t>,</w:t>
            </w:r>
            <w:r w:rsidR="00C835A3">
              <w:rPr>
                <w:rFonts w:hint="eastAsia"/>
                <w:lang w:eastAsia="zh-CN"/>
              </w:rPr>
              <w:t xml:space="preserve"> the configuration and notes are not correct.</w:t>
            </w:r>
          </w:p>
        </w:tc>
      </w:tr>
      <w:tr w:rsidR="0072478F" w:rsidTr="001A7545"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4701C" w:rsidRDefault="0074701C" w:rsidP="007470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1 Use </w:t>
            </w:r>
            <w:r w:rsidRPr="00DE0B89">
              <w:t>Table 7.1.1.4.1.0-1</w:t>
            </w:r>
            <w:r>
              <w:rPr>
                <w:rFonts w:hint="eastAsia"/>
                <w:lang w:eastAsia="zh-CN"/>
              </w:rPr>
              <w:t xml:space="preserve"> for 71141x</w:t>
            </w:r>
          </w:p>
          <w:p w:rsidR="0074701C" w:rsidRPr="0074701C" w:rsidRDefault="0074701C" w:rsidP="007470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="00C65B31">
              <w:rPr>
                <w:rFonts w:hint="eastAsia"/>
                <w:lang w:eastAsia="zh-CN"/>
              </w:rPr>
              <w:t xml:space="preserve">Correct the </w:t>
            </w:r>
            <w:r w:rsidR="00C65B31" w:rsidRPr="00DE0B89">
              <w:t>startSymbolAndLength</w:t>
            </w:r>
          </w:p>
        </w:tc>
      </w:tr>
      <w:tr w:rsidR="0072478F" w:rsidTr="001A7545"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2478F" w:rsidRPr="00E751F5" w:rsidRDefault="00F404E1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F404E1">
              <w:rPr>
                <w:rFonts w:ascii="Arial" w:hAnsi="Arial" w:cs="Arial"/>
                <w:noProof/>
              </w:rPr>
              <w:t>MAC_TC_Common_NR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72478F" w:rsidRPr="00E751F5" w:rsidTr="001A7545">
        <w:tc>
          <w:tcPr>
            <w:tcW w:w="1985" w:type="dxa"/>
          </w:tcPr>
          <w:p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2478F" w:rsidRPr="00E751F5" w:rsidRDefault="0072478F" w:rsidP="001A7545">
            <w:pPr>
              <w:rPr>
                <w:rFonts w:ascii="Arial" w:hAnsi="Arial"/>
                <w:highlight w:val="cyan"/>
              </w:rPr>
            </w:pPr>
          </w:p>
        </w:tc>
      </w:tr>
    </w:tbl>
    <w:p w:rsidR="00F67543" w:rsidRDefault="00F67543" w:rsidP="00F675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F67543" w:rsidRPr="00504291" w:rsidTr="006421A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>template (value) PDSCH_TimeDomainResourceAllocationList cs_NR_PDSCH_TimeDomainResourceAllocationList_71141x :=</w:t>
            </w:r>
          </w:p>
          <w:p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Table </w:t>
            </w:r>
            <w:r w:rsidRPr="00085C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7.1.1.6.1.3.3-5E</w:t>
            </w: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>: PDSCH-TimeDomainResourceAllocationList</w:t>
            </w:r>
          </w:p>
          <w:p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R5-190677 sic@</w:t>
            </w:r>
          </w:p>
          <w:p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cs_NR_PDSCH_TimeDomainResourceAllocation(omit, typeA, 53),    // S=2, L=12</w:t>
            </w:r>
          </w:p>
          <w:p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cs_NR_PDSCH_TimeDomainResourceAllocation(omit, typeA, </w:t>
            </w:r>
            <w:r w:rsidRPr="0043779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53</w:t>
            </w: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>)   // S=2, L=7</w:t>
            </w:r>
          </w:p>
          <w:p w:rsidR="00C606C3" w:rsidRPr="00C606C3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7543" w:rsidRPr="001B6B18" w:rsidRDefault="00C606C3" w:rsidP="00C606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606C3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F67543" w:rsidRPr="00CD057D" w:rsidRDefault="00F67543" w:rsidP="00F67543">
      <w:pPr>
        <w:spacing w:after="0"/>
        <w:rPr>
          <w:rFonts w:ascii="Arial" w:hAnsi="Arial"/>
          <w:b/>
          <w:color w:val="000000"/>
          <w:lang w:eastAsia="en-GB"/>
        </w:rPr>
      </w:pPr>
    </w:p>
    <w:p w:rsidR="00F67543" w:rsidRDefault="00F67543" w:rsidP="00F675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F67543" w:rsidRPr="00504291" w:rsidTr="006421A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>template (value) PDSCH_TimeDomainResourceAllocationList cs_NR_PDSCH_TimeDomainResourceAllocationList_71141x :=</w:t>
            </w:r>
          </w:p>
          <w:p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</w:t>
            </w:r>
            <w:r w:rsidRPr="00085C2E">
              <w:rPr>
                <w:highlight w:val="yellow"/>
              </w:rPr>
              <w:t>7.1.1.4.1.0-1</w:t>
            </w: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>: PDSCH-TimeDomainResourceAllocationList</w:t>
            </w:r>
          </w:p>
          <w:p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R5-190677 sic@</w:t>
            </w:r>
          </w:p>
          <w:p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Allocation(omit, typeA, 53),  </w:t>
            </w: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>// S=2, L=12</w:t>
            </w:r>
          </w:p>
          <w:p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cs_NR_PDSCH_TimeDomainResourceAllocation(omit, typeA, </w:t>
            </w:r>
            <w:r w:rsidRPr="00085C2E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86</w:t>
            </w: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>)   // S=2, L=7</w:t>
            </w:r>
          </w:p>
          <w:p w:rsidR="008F3B0B" w:rsidRPr="008A5EAD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67543" w:rsidRPr="001B6B18" w:rsidRDefault="008F3B0B" w:rsidP="008F3B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A5EAD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DB48EF" w:rsidRPr="00DB48EF" w:rsidRDefault="0072478F" w:rsidP="00DB48E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 w:eastAsia="zh-CN"/>
        </w:rPr>
      </w:pPr>
      <w:bookmarkStart w:id="8" w:name="_Toc167873717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DB48EF" w:rsidTr="006421A7">
        <w:trPr>
          <w:trHeight w:val="447"/>
        </w:trPr>
        <w:tc>
          <w:tcPr>
            <w:tcW w:w="1985" w:type="dxa"/>
          </w:tcPr>
          <w:p w:rsidR="00DB48EF" w:rsidRPr="00E751F5" w:rsidRDefault="00DB48EF" w:rsidP="006421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B48EF" w:rsidRPr="002D56A7" w:rsidRDefault="00DB48EF" w:rsidP="006421A7">
            <w:pPr>
              <w:spacing w:after="0"/>
            </w:pPr>
            <w:r w:rsidRPr="005F06C2">
              <w:t>Template</w:t>
            </w:r>
            <w:r>
              <w:rPr>
                <w:rFonts w:hint="eastAsia"/>
                <w:lang w:eastAsia="zh-CN"/>
              </w:rPr>
              <w:t xml:space="preserve"> </w:t>
            </w:r>
            <w:r w:rsidR="001A6C64" w:rsidRPr="001A6C64">
              <w:t>cs_NR_PDSCH_TimeDomainResourceAllocationList_71161</w:t>
            </w:r>
          </w:p>
        </w:tc>
      </w:tr>
      <w:tr w:rsidR="00DB48EF" w:rsidTr="006421A7">
        <w:trPr>
          <w:trHeight w:val="452"/>
        </w:trPr>
        <w:tc>
          <w:tcPr>
            <w:tcW w:w="1985" w:type="dxa"/>
          </w:tcPr>
          <w:p w:rsidR="00DB48EF" w:rsidRPr="00E751F5" w:rsidRDefault="00DB48EF" w:rsidP="006421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B48EF" w:rsidRPr="0022675A" w:rsidRDefault="00DB48EF" w:rsidP="006421A7">
            <w:pPr>
              <w:rPr>
                <w:rFonts w:ascii="Arial" w:hAnsi="Arial" w:cs="Arial"/>
                <w:lang w:eastAsia="zh-CN"/>
              </w:rPr>
            </w:pPr>
            <w:r>
              <w:rPr>
                <w:rFonts w:hint="eastAsia"/>
                <w:lang w:eastAsia="zh-CN"/>
              </w:rPr>
              <w:t>According to TS38.523-1</w:t>
            </w:r>
            <w:r w:rsidR="00C2347B" w:rsidRPr="00196BCA">
              <w:t xml:space="preserve"> Table 7.1.1.6.1.3.3-5E</w:t>
            </w:r>
            <w:r>
              <w:rPr>
                <w:rFonts w:hint="eastAsia"/>
                <w:lang w:eastAsia="zh-CN"/>
              </w:rPr>
              <w:t>, the configuration and notes are not correct.</w:t>
            </w:r>
          </w:p>
        </w:tc>
      </w:tr>
      <w:tr w:rsidR="00DB48EF" w:rsidTr="006421A7">
        <w:tc>
          <w:tcPr>
            <w:tcW w:w="1985" w:type="dxa"/>
          </w:tcPr>
          <w:p w:rsidR="00DB48EF" w:rsidRPr="00E751F5" w:rsidRDefault="00DB48EF" w:rsidP="006421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B48EF" w:rsidRDefault="00DB48EF" w:rsidP="006421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1 Use </w:t>
            </w:r>
            <w:r w:rsidR="00C2347B" w:rsidRPr="00196BCA">
              <w:t>Table 7.1.1.6.1.3.3-5E</w:t>
            </w:r>
            <w:r>
              <w:rPr>
                <w:rFonts w:hint="eastAsia"/>
                <w:lang w:eastAsia="zh-CN"/>
              </w:rPr>
              <w:t xml:space="preserve"> for 711</w:t>
            </w:r>
            <w:r w:rsidR="00C2347B">
              <w:rPr>
                <w:rFonts w:hint="eastAsia"/>
                <w:lang w:eastAsia="zh-CN"/>
              </w:rPr>
              <w:t>61</w:t>
            </w:r>
          </w:p>
          <w:p w:rsidR="00DB48EF" w:rsidRPr="0074701C" w:rsidRDefault="00DB48EF" w:rsidP="006421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Correct the </w:t>
            </w:r>
            <w:r w:rsidRPr="00DE0B89">
              <w:t>startSymbolAndLength</w:t>
            </w:r>
          </w:p>
        </w:tc>
      </w:tr>
      <w:tr w:rsidR="00DB48EF" w:rsidTr="006421A7">
        <w:tc>
          <w:tcPr>
            <w:tcW w:w="1985" w:type="dxa"/>
          </w:tcPr>
          <w:p w:rsidR="00DB48EF" w:rsidRPr="00E751F5" w:rsidRDefault="00DB48EF" w:rsidP="006421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B48EF" w:rsidRPr="00E751F5" w:rsidRDefault="00DB48EF" w:rsidP="006421A7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F404E1">
              <w:rPr>
                <w:rFonts w:ascii="Arial" w:hAnsi="Arial" w:cs="Arial"/>
                <w:noProof/>
              </w:rPr>
              <w:t>MAC_TC_Common_NR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DB48EF" w:rsidRPr="00E751F5" w:rsidTr="006421A7">
        <w:tc>
          <w:tcPr>
            <w:tcW w:w="1985" w:type="dxa"/>
          </w:tcPr>
          <w:p w:rsidR="00DB48EF" w:rsidRPr="00E751F5" w:rsidRDefault="00DB48EF" w:rsidP="006421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B48EF" w:rsidRPr="00E751F5" w:rsidRDefault="00DB48EF" w:rsidP="006421A7">
            <w:pPr>
              <w:rPr>
                <w:rFonts w:ascii="Arial" w:hAnsi="Arial"/>
                <w:highlight w:val="cyan"/>
              </w:rPr>
            </w:pPr>
          </w:p>
        </w:tc>
      </w:tr>
    </w:tbl>
    <w:p w:rsidR="00DB48EF" w:rsidRDefault="00DB48EF" w:rsidP="00DB48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DB48EF" w:rsidRPr="00504291" w:rsidTr="006421A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PDSCH_TimeDomainResourceAllocationList cs_NR_PDSCH_TimeDomainResourceAllocationList_71161 :=</w:t>
            </w:r>
          </w:p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Table </w:t>
            </w:r>
            <w:r w:rsidRPr="005A580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7.1.1.4.1.0-1</w:t>
            </w: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>: PDSCH-TimeDomainResourceAllocationList</w:t>
            </w:r>
          </w:p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R5-297339 sic@</w:t>
            </w:r>
          </w:p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cs_NR_PDSCH_TimeDomainResourceAllocation(0, typeA, 53),    // S=2, L=12</w:t>
            </w:r>
          </w:p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cs_NR_PDSCH_TimeDomainResourceAllocation(4, typeA, 53)   // S=2, L=12</w:t>
            </w:r>
          </w:p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B48EF" w:rsidRPr="001B6B18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DB48EF" w:rsidRPr="00CD057D" w:rsidRDefault="00DB48EF" w:rsidP="00DB48EF">
      <w:pPr>
        <w:spacing w:after="0"/>
        <w:rPr>
          <w:rFonts w:ascii="Arial" w:hAnsi="Arial"/>
          <w:b/>
          <w:color w:val="000000"/>
          <w:lang w:eastAsia="en-GB"/>
        </w:rPr>
      </w:pPr>
    </w:p>
    <w:p w:rsidR="00DB48EF" w:rsidRDefault="00DB48EF" w:rsidP="00DB48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DB48EF" w:rsidRPr="00504291" w:rsidTr="006421A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PDSCH_TimeDomainResourceAllocationList cs_NR_PDSCH_TimeDomainResourceAllocationList_71161 :=</w:t>
            </w:r>
          </w:p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</w:t>
            </w:r>
            <w:r w:rsidR="005A5803" w:rsidRPr="00196BCA">
              <w:t xml:space="preserve">Table </w:t>
            </w:r>
            <w:r w:rsidR="005A5803" w:rsidRPr="005A5803">
              <w:rPr>
                <w:highlight w:val="yellow"/>
              </w:rPr>
              <w:t>7.1.1.6.1.3.3-5E</w:t>
            </w: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>: PDSCH-TimeDomainResourceAllocationList</w:t>
            </w:r>
          </w:p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R5-297339 sic@</w:t>
            </w:r>
          </w:p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cs_NR_PDSCH_TimeDomainResourceAllocation(0, typeA, 53),    // S=2, L=12</w:t>
            </w:r>
          </w:p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cs_NR_PDSCH_TimeDomainResourceAllocation(4, typeA, 53)   // S=2, L=12</w:t>
            </w:r>
          </w:p>
          <w:p w:rsidR="00F523C5" w:rsidRPr="00F523C5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B48EF" w:rsidRPr="001B6B18" w:rsidRDefault="00F523C5" w:rsidP="00F523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523C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1E41F3" w:rsidRDefault="001E41F3" w:rsidP="00C41542">
      <w:pPr>
        <w:spacing w:after="0"/>
        <w:rPr>
          <w:noProof/>
          <w:lang w:eastAsia="zh-CN"/>
        </w:rPr>
      </w:pPr>
    </w:p>
    <w:sectPr w:rsidR="001E41F3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6B9" w:rsidRDefault="00FD36B9">
      <w:r>
        <w:separator/>
      </w:r>
    </w:p>
  </w:endnote>
  <w:endnote w:type="continuationSeparator" w:id="1">
    <w:p w:rsidR="00FD36B9" w:rsidRDefault="00FD3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6B9" w:rsidRDefault="00FD36B9">
      <w:r>
        <w:separator/>
      </w:r>
    </w:p>
  </w:footnote>
  <w:footnote w:type="continuationSeparator" w:id="1">
    <w:p w:rsidR="00FD36B9" w:rsidRDefault="00FD36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7110E">
      <w:fldChar w:fldCharType="begin"/>
    </w:r>
    <w:r w:rsidR="00374DD4">
      <w:instrText>PAGE</w:instrText>
    </w:r>
    <w:r w:rsidR="00D7110E">
      <w:fldChar w:fldCharType="separate"/>
    </w:r>
    <w:r>
      <w:rPr>
        <w:noProof/>
      </w:rPr>
      <w:t>1</w:t>
    </w:r>
    <w:r w:rsidR="00D7110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15CB9"/>
    <w:rsid w:val="00022E4A"/>
    <w:rsid w:val="00070E09"/>
    <w:rsid w:val="00085C2E"/>
    <w:rsid w:val="000A0B19"/>
    <w:rsid w:val="000A6394"/>
    <w:rsid w:val="000B7FDD"/>
    <w:rsid w:val="000B7FED"/>
    <w:rsid w:val="000C038A"/>
    <w:rsid w:val="000C6598"/>
    <w:rsid w:val="000D44B3"/>
    <w:rsid w:val="00145D43"/>
    <w:rsid w:val="00166113"/>
    <w:rsid w:val="00177065"/>
    <w:rsid w:val="00187712"/>
    <w:rsid w:val="00192C46"/>
    <w:rsid w:val="00197B4B"/>
    <w:rsid w:val="001A08B3"/>
    <w:rsid w:val="001A407E"/>
    <w:rsid w:val="001A6C64"/>
    <w:rsid w:val="001A7B60"/>
    <w:rsid w:val="001B52F0"/>
    <w:rsid w:val="001B7A65"/>
    <w:rsid w:val="001E41F3"/>
    <w:rsid w:val="0026004D"/>
    <w:rsid w:val="002624EC"/>
    <w:rsid w:val="002640DD"/>
    <w:rsid w:val="00275D12"/>
    <w:rsid w:val="00284FEB"/>
    <w:rsid w:val="002860C4"/>
    <w:rsid w:val="00286614"/>
    <w:rsid w:val="00286D93"/>
    <w:rsid w:val="002B5741"/>
    <w:rsid w:val="002E472E"/>
    <w:rsid w:val="002F3CD0"/>
    <w:rsid w:val="00305409"/>
    <w:rsid w:val="0032076C"/>
    <w:rsid w:val="00325606"/>
    <w:rsid w:val="003609EF"/>
    <w:rsid w:val="00361960"/>
    <w:rsid w:val="0036231A"/>
    <w:rsid w:val="00374DD4"/>
    <w:rsid w:val="003E1A36"/>
    <w:rsid w:val="00410371"/>
    <w:rsid w:val="004242F1"/>
    <w:rsid w:val="00437793"/>
    <w:rsid w:val="00473C4B"/>
    <w:rsid w:val="004B75B7"/>
    <w:rsid w:val="004F12B4"/>
    <w:rsid w:val="004F3184"/>
    <w:rsid w:val="005141D9"/>
    <w:rsid w:val="0051580D"/>
    <w:rsid w:val="00536ADB"/>
    <w:rsid w:val="0054030B"/>
    <w:rsid w:val="00547111"/>
    <w:rsid w:val="005479B8"/>
    <w:rsid w:val="005719C2"/>
    <w:rsid w:val="00577817"/>
    <w:rsid w:val="00592D74"/>
    <w:rsid w:val="005A5803"/>
    <w:rsid w:val="005E2C44"/>
    <w:rsid w:val="005F06C2"/>
    <w:rsid w:val="00621188"/>
    <w:rsid w:val="006257ED"/>
    <w:rsid w:val="00635577"/>
    <w:rsid w:val="00653DE4"/>
    <w:rsid w:val="00661F0B"/>
    <w:rsid w:val="00665C47"/>
    <w:rsid w:val="00695808"/>
    <w:rsid w:val="006A33A0"/>
    <w:rsid w:val="006B46FB"/>
    <w:rsid w:val="006E21FB"/>
    <w:rsid w:val="00717091"/>
    <w:rsid w:val="0072478F"/>
    <w:rsid w:val="0072698B"/>
    <w:rsid w:val="00735C52"/>
    <w:rsid w:val="00742F7C"/>
    <w:rsid w:val="0074701C"/>
    <w:rsid w:val="00751CD9"/>
    <w:rsid w:val="00792342"/>
    <w:rsid w:val="007977A8"/>
    <w:rsid w:val="007A1B26"/>
    <w:rsid w:val="007A3ED8"/>
    <w:rsid w:val="007B512A"/>
    <w:rsid w:val="007C2097"/>
    <w:rsid w:val="007D6A07"/>
    <w:rsid w:val="007E3C4C"/>
    <w:rsid w:val="007F7259"/>
    <w:rsid w:val="008040A8"/>
    <w:rsid w:val="008279FA"/>
    <w:rsid w:val="008323EC"/>
    <w:rsid w:val="008626E7"/>
    <w:rsid w:val="00866F6F"/>
    <w:rsid w:val="00870EE7"/>
    <w:rsid w:val="008863B9"/>
    <w:rsid w:val="00891012"/>
    <w:rsid w:val="008A45A6"/>
    <w:rsid w:val="008A5EAD"/>
    <w:rsid w:val="008D3CCC"/>
    <w:rsid w:val="008E18AA"/>
    <w:rsid w:val="008E42F9"/>
    <w:rsid w:val="008F3789"/>
    <w:rsid w:val="008F3B0B"/>
    <w:rsid w:val="008F686C"/>
    <w:rsid w:val="009148DE"/>
    <w:rsid w:val="00941E30"/>
    <w:rsid w:val="00951065"/>
    <w:rsid w:val="009531B0"/>
    <w:rsid w:val="009741B3"/>
    <w:rsid w:val="009777D9"/>
    <w:rsid w:val="00991B88"/>
    <w:rsid w:val="009A5753"/>
    <w:rsid w:val="009A579D"/>
    <w:rsid w:val="009E3297"/>
    <w:rsid w:val="009F734F"/>
    <w:rsid w:val="00A02F6E"/>
    <w:rsid w:val="00A246B6"/>
    <w:rsid w:val="00A45CF6"/>
    <w:rsid w:val="00A47E70"/>
    <w:rsid w:val="00A50CF0"/>
    <w:rsid w:val="00A7671C"/>
    <w:rsid w:val="00AA2CBC"/>
    <w:rsid w:val="00AC5820"/>
    <w:rsid w:val="00AD1CD8"/>
    <w:rsid w:val="00B258BB"/>
    <w:rsid w:val="00B45DAF"/>
    <w:rsid w:val="00B67B97"/>
    <w:rsid w:val="00B756CA"/>
    <w:rsid w:val="00B968C8"/>
    <w:rsid w:val="00BA3EC5"/>
    <w:rsid w:val="00BA51D9"/>
    <w:rsid w:val="00BB5DFC"/>
    <w:rsid w:val="00BD279D"/>
    <w:rsid w:val="00BD6BB8"/>
    <w:rsid w:val="00BE30EC"/>
    <w:rsid w:val="00C2347B"/>
    <w:rsid w:val="00C37B59"/>
    <w:rsid w:val="00C41542"/>
    <w:rsid w:val="00C5471E"/>
    <w:rsid w:val="00C550B6"/>
    <w:rsid w:val="00C606C3"/>
    <w:rsid w:val="00C65B31"/>
    <w:rsid w:val="00C66BA2"/>
    <w:rsid w:val="00C835A3"/>
    <w:rsid w:val="00C870F6"/>
    <w:rsid w:val="00C95985"/>
    <w:rsid w:val="00CC5026"/>
    <w:rsid w:val="00CC68D0"/>
    <w:rsid w:val="00D03F9A"/>
    <w:rsid w:val="00D06D51"/>
    <w:rsid w:val="00D113B5"/>
    <w:rsid w:val="00D24991"/>
    <w:rsid w:val="00D50255"/>
    <w:rsid w:val="00D66520"/>
    <w:rsid w:val="00D7110E"/>
    <w:rsid w:val="00D71BBE"/>
    <w:rsid w:val="00D84AE9"/>
    <w:rsid w:val="00D9124E"/>
    <w:rsid w:val="00D948AC"/>
    <w:rsid w:val="00D96937"/>
    <w:rsid w:val="00DA69D2"/>
    <w:rsid w:val="00DB48EF"/>
    <w:rsid w:val="00DE34CF"/>
    <w:rsid w:val="00E13F3D"/>
    <w:rsid w:val="00E34898"/>
    <w:rsid w:val="00EB09B7"/>
    <w:rsid w:val="00EE7D7C"/>
    <w:rsid w:val="00F25D98"/>
    <w:rsid w:val="00F300FB"/>
    <w:rsid w:val="00F404E1"/>
    <w:rsid w:val="00F4621E"/>
    <w:rsid w:val="00F523C5"/>
    <w:rsid w:val="00F67543"/>
    <w:rsid w:val="00FB2CCB"/>
    <w:rsid w:val="00FB6386"/>
    <w:rsid w:val="00FD3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6754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72</cp:revision>
  <cp:lastPrinted>1900-01-01T00:00:00Z</cp:lastPrinted>
  <dcterms:created xsi:type="dcterms:W3CDTF">2024-04-17T09:14:00Z</dcterms:created>
  <dcterms:modified xsi:type="dcterms:W3CDTF">2024-05-29T03:16:00Z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