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D108B" w14:textId="16C045B3" w:rsidR="00BF0B45" w:rsidRDefault="00BF0B45" w:rsidP="00B759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78306F" w:rsidRPr="0078306F">
        <w:rPr>
          <w:b/>
          <w:bCs/>
          <w:i/>
          <w:iCs/>
          <w:sz w:val="28"/>
          <w:szCs w:val="28"/>
        </w:rPr>
        <w:t>R5s240354</w:t>
      </w:r>
    </w:p>
    <w:p w14:paraId="5EB06B14" w14:textId="77777777" w:rsidR="00BF0B45" w:rsidRDefault="00000000" w:rsidP="00BF0B4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F0B45" w:rsidRPr="00BA51D9">
          <w:rPr>
            <w:b/>
            <w:noProof/>
            <w:sz w:val="24"/>
          </w:rPr>
          <w:t>Online</w:t>
        </w:r>
      </w:fldSimple>
      <w:r w:rsidR="00BF0B45">
        <w:rPr>
          <w:b/>
          <w:noProof/>
          <w:sz w:val="24"/>
        </w:rPr>
        <w:t xml:space="preserve">, </w:t>
      </w:r>
      <w:r w:rsidR="00BF0B45">
        <w:fldChar w:fldCharType="begin"/>
      </w:r>
      <w:r w:rsidR="00BF0B45">
        <w:instrText xml:space="preserve"> DOCPROPERTY  Country  \* MERGEFORMAT </w:instrText>
      </w:r>
      <w:r w:rsidR="00BF0B45">
        <w:fldChar w:fldCharType="end"/>
      </w:r>
      <w:r w:rsidR="00BF0B45">
        <w:rPr>
          <w:b/>
          <w:noProof/>
          <w:sz w:val="24"/>
        </w:rPr>
        <w:t xml:space="preserve">, </w:t>
      </w:r>
      <w:fldSimple w:instr=" DOCPROPERTY  StartDate  \* MERGEFORMAT ">
        <w:r w:rsidR="00BF0B45">
          <w:rPr>
            <w:b/>
            <w:noProof/>
            <w:sz w:val="24"/>
          </w:rPr>
          <w:t>8</w:t>
        </w:r>
        <w:r w:rsidR="00BF0B45" w:rsidRPr="00BA51D9">
          <w:rPr>
            <w:b/>
            <w:noProof/>
            <w:sz w:val="24"/>
          </w:rPr>
          <w:t>th Dec 20</w:t>
        </w:r>
        <w:r w:rsidR="00BF0B45">
          <w:rPr>
            <w:b/>
            <w:noProof/>
            <w:sz w:val="24"/>
          </w:rPr>
          <w:t>23</w:t>
        </w:r>
      </w:fldSimple>
      <w:r w:rsidR="00BF0B45">
        <w:rPr>
          <w:b/>
          <w:noProof/>
          <w:sz w:val="24"/>
        </w:rPr>
        <w:t xml:space="preserve"> - </w:t>
      </w:r>
      <w:fldSimple w:instr=" DOCPROPERTY  EndDate  \* MERGEFORMAT ">
        <w:r w:rsidR="00BF0B45" w:rsidRPr="00BA51D9">
          <w:rPr>
            <w:b/>
            <w:noProof/>
            <w:sz w:val="24"/>
          </w:rPr>
          <w:t>31st Dec 202</w:t>
        </w:r>
        <w:r w:rsidR="00BF0B45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48132CBE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</w:t>
            </w:r>
            <w:r w:rsidR="0078306F">
              <w:rPr>
                <w:rFonts w:cs="Arial"/>
                <w:i/>
                <w:noProof/>
                <w:sz w:val="14"/>
              </w:rPr>
              <w:t>3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51D6252F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</w:t>
            </w:r>
            <w:r w:rsidR="00824F3F">
              <w:rPr>
                <w:rFonts w:cs="Arial"/>
                <w:b/>
                <w:bCs/>
                <w:sz w:val="24"/>
                <w:szCs w:val="24"/>
              </w:rPr>
              <w:t>6</w:t>
            </w:r>
            <w:r w:rsidRPr="003C4E4F">
              <w:rPr>
                <w:rFonts w:cs="Arial"/>
                <w:b/>
                <w:bCs/>
                <w:sz w:val="24"/>
                <w:szCs w:val="24"/>
              </w:rPr>
              <w:t>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10044778" w:rsidR="00D86314" w:rsidRPr="00616CC3" w:rsidRDefault="0078306F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78306F">
              <w:rPr>
                <w:rFonts w:cs="Arial"/>
                <w:color w:val="000000"/>
                <w:sz w:val="22"/>
                <w:szCs w:val="22"/>
              </w:rPr>
              <w:t>4818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2F7E04CA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</w:t>
            </w:r>
            <w:r w:rsidR="00E001C7">
              <w:rPr>
                <w:rFonts w:cs="Arial"/>
                <w:b/>
                <w:noProof/>
                <w:sz w:val="28"/>
              </w:rPr>
              <w:t>8</w:t>
            </w:r>
            <w:r w:rsidRPr="003C4E4F">
              <w:rPr>
                <w:rFonts w:cs="Arial"/>
                <w:b/>
                <w:noProof/>
                <w:sz w:val="28"/>
              </w:rPr>
              <w:t>.</w:t>
            </w:r>
            <w:r w:rsidR="0078306F">
              <w:rPr>
                <w:rFonts w:cs="Arial"/>
                <w:b/>
                <w:noProof/>
                <w:sz w:val="28"/>
              </w:rPr>
              <w:t>3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600B2C2E" w:rsidR="00D86314" w:rsidRPr="003C4E4F" w:rsidRDefault="00050406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0" w:name="_Hlk141962036"/>
            <w:r>
              <w:rPr>
                <w:rFonts w:cs="Arial"/>
              </w:rPr>
              <w:t>Re-verification</w:t>
            </w:r>
            <w:r w:rsidRPr="00A652F8">
              <w:rPr>
                <w:rFonts w:cs="Arial"/>
              </w:rPr>
              <w:t xml:space="preserve"> </w:t>
            </w:r>
            <w:r w:rsidR="00A652F8" w:rsidRPr="00A652F8">
              <w:rPr>
                <w:rFonts w:cs="Arial"/>
              </w:rPr>
              <w:t xml:space="preserve">of </w:t>
            </w:r>
            <w:fldSimple w:instr=" DOCPROPERTY  CrTitle  \* MERGEFORMAT ">
              <w:r w:rsidR="00803F32">
                <w:t>LTE NAS RACS testcase 9.2.</w:t>
              </w:r>
            </w:fldSimple>
            <w:r w:rsidR="00803F32">
              <w:t>5.</w:t>
            </w:r>
            <w:bookmarkEnd w:id="0"/>
            <w:r w:rsidR="00C64EC7">
              <w:t>3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51CDC996" w:rsidR="00D86314" w:rsidRPr="003C4E4F" w:rsidRDefault="00824F3F" w:rsidP="0073341E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 </w:t>
            </w:r>
            <w:r w:rsidR="00D86314"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803F32" w:rsidRPr="003C4E4F" w:rsidRDefault="00803F32" w:rsidP="00803F32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74D6140B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FA5F5E">
              <w:rPr>
                <w:noProof/>
              </w:rPr>
              <w:t>TEI16_Test, 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803F32" w:rsidRPr="003C4E4F" w:rsidRDefault="00803F32" w:rsidP="00803F32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803F32" w:rsidRPr="003C4E4F" w:rsidRDefault="00803F32" w:rsidP="00803F32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6A96E7A6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>
              <w:rPr>
                <w:rFonts w:cs="Arial"/>
              </w:rPr>
              <w:t>0</w:t>
            </w:r>
            <w:r w:rsidR="00050406">
              <w:rPr>
                <w:rFonts w:cs="Arial"/>
              </w:rPr>
              <w:t>4</w:t>
            </w:r>
            <w:r>
              <w:rPr>
                <w:rFonts w:cs="Arial"/>
              </w:rPr>
              <w:t>-2</w:t>
            </w:r>
            <w:r w:rsidR="00050406">
              <w:rPr>
                <w:rFonts w:cs="Arial"/>
              </w:rPr>
              <w:t>5</w:t>
            </w:r>
          </w:p>
        </w:tc>
      </w:tr>
      <w:tr w:rsidR="00803F32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803F32" w:rsidRPr="003C4E4F" w:rsidRDefault="00803F32" w:rsidP="00803F32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2EC39C00" w:rsidR="00803F32" w:rsidRPr="003C4E4F" w:rsidRDefault="0078306F" w:rsidP="00803F32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803F32" w:rsidRPr="003C4E4F" w:rsidRDefault="00803F32" w:rsidP="00803F32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42124772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</w:t>
            </w:r>
            <w:r>
              <w:rPr>
                <w:rFonts w:cs="Arial"/>
              </w:rPr>
              <w:t>8</w:t>
            </w:r>
          </w:p>
        </w:tc>
      </w:tr>
      <w:tr w:rsidR="00803F32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803F32" w:rsidRPr="003C4E4F" w:rsidRDefault="00803F32" w:rsidP="00803F32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803F32" w:rsidRPr="003C4E4F" w:rsidRDefault="00803F32" w:rsidP="00803F32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803F32" w:rsidRPr="003C4E4F" w:rsidRDefault="00803F32" w:rsidP="00803F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803F32" w:rsidRPr="003C4E4F" w14:paraId="1E71D9B9" w14:textId="77777777" w:rsidTr="00EB0E21">
        <w:tc>
          <w:tcPr>
            <w:tcW w:w="1843" w:type="dxa"/>
          </w:tcPr>
          <w:p w14:paraId="201F6E0D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33595553" w:rsidR="00803F32" w:rsidRPr="003C4E4F" w:rsidRDefault="00050406" w:rsidP="00803F32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</w:t>
            </w:r>
            <w:r>
              <w:rPr>
                <w:rFonts w:ascii="Arial" w:hAnsi="Arial" w:cs="Arial"/>
                <w:noProof/>
                <w:lang w:val="en-SG"/>
              </w:rPr>
              <w:t>re-verify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="00803F32" w:rsidRPr="003C4E4F">
              <w:rPr>
                <w:rFonts w:ascii="Arial" w:hAnsi="Arial" w:cs="Arial"/>
                <w:noProof/>
                <w:lang w:val="en-SG"/>
              </w:rPr>
              <w:t xml:space="preserve">test case </w:t>
            </w:r>
            <w:r w:rsidR="00B267EF">
              <w:rPr>
                <w:rFonts w:ascii="Arial" w:hAnsi="Arial" w:cs="Arial"/>
                <w:noProof/>
                <w:lang w:val="en-SG"/>
              </w:rPr>
              <w:t>9.2.5.3</w:t>
            </w:r>
            <w:r w:rsidR="00803F32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="00803F32" w:rsidRPr="003C4E4F">
              <w:rPr>
                <w:rFonts w:ascii="Arial" w:hAnsi="Arial" w:cs="Arial"/>
                <w:noProof/>
                <w:lang w:val="en-SG"/>
              </w:rPr>
              <w:t xml:space="preserve">to the </w:t>
            </w:r>
            <w:r w:rsidR="008A20D0">
              <w:rPr>
                <w:rFonts w:ascii="Arial" w:hAnsi="Arial" w:cs="Arial"/>
                <w:noProof/>
                <w:lang w:val="en-SG"/>
              </w:rPr>
              <w:t>LTE_A_PRO</w:t>
            </w:r>
            <w:r w:rsidR="00803F32" w:rsidRPr="003C4E4F">
              <w:rPr>
                <w:rFonts w:ascii="Arial" w:hAnsi="Arial" w:cs="Arial"/>
                <w:noProof/>
                <w:lang w:val="en-SG"/>
              </w:rPr>
              <w:t xml:space="preserve"> ATS.</w:t>
            </w:r>
          </w:p>
        </w:tc>
      </w:tr>
      <w:tr w:rsidR="00803F32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2F403429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</w:t>
            </w:r>
            <w:r>
              <w:rPr>
                <w:rFonts w:cs="Arial"/>
                <w:noProof/>
                <w:lang w:val="en-SG"/>
              </w:rPr>
              <w:t xml:space="preserve">case </w:t>
            </w:r>
            <w:r w:rsidR="00B267EF">
              <w:rPr>
                <w:rFonts w:cs="Arial"/>
                <w:noProof/>
                <w:lang w:val="en-SG"/>
              </w:rPr>
              <w:t>9.2.5.3</w:t>
            </w:r>
            <w:r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803F32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803F32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0F0312CD" w:rsidR="00803F32" w:rsidRPr="003C4E4F" w:rsidRDefault="00B267EF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  <w:lang w:val="en-SG"/>
              </w:rPr>
              <w:t>9.2.5.3</w:t>
            </w:r>
          </w:p>
        </w:tc>
      </w:tr>
      <w:tr w:rsidR="00803F32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803F32" w:rsidRPr="003C4E4F" w:rsidRDefault="00803F32" w:rsidP="00803F32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803F32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803F32" w:rsidRPr="003C4E4F" w:rsidRDefault="00803F32" w:rsidP="00803F32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803F32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481948F2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0D104036" w:rsidR="00803F32" w:rsidRPr="003C4E4F" w:rsidRDefault="006B2410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675D122D" w:rsidR="00803F32" w:rsidRPr="003C4E4F" w:rsidRDefault="00C77DD8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803F32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803F32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03F32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6BB348C8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803F32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1982586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5647D91" w14:textId="31AC6AD1" w:rsidR="00C57971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C57971" w:rsidRPr="002F3017">
        <w:rPr>
          <w:rFonts w:ascii="Arial" w:hAnsi="Arial" w:cs="Arial"/>
          <w:iCs/>
        </w:rPr>
        <w:t>Table of Contents</w:t>
      </w:r>
      <w:r w:rsidR="00C57971">
        <w:tab/>
      </w:r>
      <w:r w:rsidR="00C57971">
        <w:fldChar w:fldCharType="begin"/>
      </w:r>
      <w:r w:rsidR="00C57971">
        <w:instrText xml:space="preserve"> PAGEREF _Toc151982586 \h </w:instrText>
      </w:r>
      <w:r w:rsidR="00C57971">
        <w:fldChar w:fldCharType="separate"/>
      </w:r>
      <w:r w:rsidR="00C57971">
        <w:t>2</w:t>
      </w:r>
      <w:r w:rsidR="00C57971">
        <w:fldChar w:fldCharType="end"/>
      </w:r>
    </w:p>
    <w:p w14:paraId="1B31E10B" w14:textId="2F38DE61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_Toc151982587 \h </w:instrText>
      </w:r>
      <w:r>
        <w:fldChar w:fldCharType="separate"/>
      </w:r>
      <w:r>
        <w:t>3</w:t>
      </w:r>
      <w:r>
        <w:fldChar w:fldCharType="end"/>
      </w:r>
    </w:p>
    <w:p w14:paraId="639333C4" w14:textId="4AB995A7" w:rsidR="00C57971" w:rsidRDefault="00C579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_Toc151982588 \h </w:instrText>
      </w:r>
      <w:r>
        <w:fldChar w:fldCharType="separate"/>
      </w:r>
      <w:r>
        <w:t>3</w:t>
      </w:r>
      <w:r>
        <w:fldChar w:fldCharType="end"/>
      </w:r>
    </w:p>
    <w:p w14:paraId="2135DF11" w14:textId="4568154C" w:rsidR="00C57971" w:rsidRDefault="00C57971">
      <w:pPr>
        <w:pStyle w:val="TOC1"/>
      </w:pPr>
      <w:r w:rsidRPr="002F3017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_Toc151982589 \h </w:instrText>
      </w:r>
      <w:r>
        <w:fldChar w:fldCharType="separate"/>
      </w:r>
      <w:r>
        <w:t>3</w:t>
      </w:r>
      <w:r>
        <w:fldChar w:fldCharType="end"/>
      </w:r>
    </w:p>
    <w:p w14:paraId="5A5CC020" w14:textId="4A814AF8" w:rsidR="00923EB0" w:rsidRDefault="00803F32" w:rsidP="005028D6">
      <w:pPr>
        <w:pStyle w:val="TOC2"/>
      </w:pPr>
      <w:r w:rsidRPr="00125B89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125B89">
        <w:rPr>
          <w:rFonts w:cs="Arial"/>
          <w:color w:val="000000"/>
          <w:lang w:eastAsia="en-GB"/>
        </w:rPr>
        <w:t xml:space="preserve">Change </w:t>
      </w:r>
      <w:r w:rsidRPr="00125B89">
        <w:rPr>
          <w:rFonts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_Toc141170368 \h </w:instrText>
      </w:r>
      <w:r>
        <w:fldChar w:fldCharType="separate"/>
      </w:r>
      <w:r>
        <w:t>3</w:t>
      </w:r>
      <w:r>
        <w:fldChar w:fldCharType="end"/>
      </w:r>
    </w:p>
    <w:p w14:paraId="77D632B4" w14:textId="398B7C4B" w:rsidR="00142166" w:rsidRDefault="00142166" w:rsidP="00142166">
      <w:pPr>
        <w:pStyle w:val="TOC2"/>
      </w:pPr>
      <w:r w:rsidRPr="00125B89">
        <w:rPr>
          <w:rFonts w:cs="Arial"/>
          <w:b/>
          <w:lang w:val="en-US" w:eastAsia="zh-CN"/>
        </w:rPr>
        <w:t>2.</w:t>
      </w:r>
      <w:r>
        <w:rPr>
          <w:rFonts w:cs="Arial"/>
          <w:b/>
          <w:lang w:val="en-US"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125B89">
        <w:rPr>
          <w:rFonts w:cs="Arial"/>
          <w:color w:val="000000"/>
          <w:lang w:eastAsia="en-GB"/>
        </w:rPr>
        <w:t xml:space="preserve">Change </w:t>
      </w:r>
      <w:r>
        <w:rPr>
          <w:rFonts w:cs="Arial"/>
          <w:color w:val="000000"/>
          <w:lang w:val="en-US" w:eastAsia="zh-CN"/>
        </w:rPr>
        <w:t>2</w:t>
      </w:r>
      <w:r>
        <w:tab/>
      </w:r>
      <w:r w:rsidR="004D27C3">
        <w:t>5</w:t>
      </w:r>
    </w:p>
    <w:p w14:paraId="2ABB4221" w14:textId="34A984E3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Branches executed</w:t>
      </w:r>
      <w:r>
        <w:tab/>
      </w:r>
      <w:r w:rsidR="004D27C3">
        <w:t>7</w:t>
      </w:r>
    </w:p>
    <w:p w14:paraId="6CE4B33E" w14:textId="6AF353C4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Execution Log Files</w:t>
      </w:r>
      <w:r>
        <w:tab/>
      </w:r>
      <w:r w:rsidR="004D27C3">
        <w:t>7</w:t>
      </w:r>
    </w:p>
    <w:p w14:paraId="1CBD47C3" w14:textId="4AAC7B08" w:rsidR="00C57971" w:rsidRDefault="00C579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="00803F32">
        <w:rPr>
          <w:rStyle w:val="Strong"/>
        </w:rPr>
        <w:t>Samsung Shannon S5E9945ERD UE</w:t>
      </w:r>
      <w:r>
        <w:tab/>
      </w:r>
      <w:r w:rsidR="004D27C3">
        <w:t>7</w:t>
      </w:r>
    </w:p>
    <w:p w14:paraId="2476CF98" w14:textId="4421AAB8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References</w:t>
      </w:r>
      <w:r>
        <w:tab/>
      </w:r>
      <w:r w:rsidR="004D27C3">
        <w:t>7</w:t>
      </w:r>
    </w:p>
    <w:p w14:paraId="325A0C2F" w14:textId="7D06C631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1982587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45016F00" w14:textId="7A95B4F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B267EF">
        <w:rPr>
          <w:rFonts w:ascii="Arial" w:hAnsi="Arial" w:cs="Arial"/>
        </w:rPr>
        <w:t>9.2.5.3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803F32">
        <w:rPr>
          <w:rFonts w:ascii="Arial" w:hAnsi="Arial" w:cs="Arial"/>
        </w:rPr>
        <w:t>LTE_A_PRO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4" w:name="_Toc151982588"/>
      <w:r w:rsidRPr="003C4E4F">
        <w:rPr>
          <w:rFonts w:cs="Arial"/>
          <w:b/>
        </w:rPr>
        <w:t>Verification Test Summary</w:t>
      </w:r>
      <w:bookmarkEnd w:id="4"/>
      <w:r w:rsidRPr="003C4E4F">
        <w:rPr>
          <w:rFonts w:cs="Arial"/>
          <w:b/>
        </w:rPr>
        <w:t xml:space="preserve"> </w:t>
      </w:r>
    </w:p>
    <w:p w14:paraId="1FB96184" w14:textId="52E0F2EF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B267EF">
        <w:rPr>
          <w:rFonts w:ascii="Arial" w:hAnsi="Arial" w:cs="Arial"/>
          <w:noProof/>
          <w:lang w:val="en-SG"/>
        </w:rPr>
        <w:t>9.2.5.3</w:t>
      </w:r>
    </w:p>
    <w:p w14:paraId="763E129C" w14:textId="7560A788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CD5FA7" w:rsidRPr="00CD5FA7">
        <w:rPr>
          <w:rFonts w:ascii="Arial" w:hAnsi="Arial" w:cs="Arial"/>
          <w:lang w:eastAsia="ja-JP"/>
        </w:rPr>
        <w:t>iwd-TTCN3-B2022-09_D2</w:t>
      </w:r>
      <w:r w:rsidR="00050406">
        <w:rPr>
          <w:rFonts w:ascii="Arial" w:hAnsi="Arial" w:cs="Arial"/>
          <w:lang w:eastAsia="ja-JP"/>
        </w:rPr>
        <w:t>4</w:t>
      </w:r>
      <w:r w:rsidR="00CD5FA7" w:rsidRPr="00CD5FA7">
        <w:rPr>
          <w:rFonts w:ascii="Arial" w:hAnsi="Arial" w:cs="Arial"/>
          <w:lang w:eastAsia="ja-JP"/>
        </w:rPr>
        <w:t>wk</w:t>
      </w:r>
      <w:r w:rsidR="00050406">
        <w:rPr>
          <w:rFonts w:ascii="Arial" w:hAnsi="Arial" w:cs="Arial"/>
          <w:lang w:eastAsia="ja-JP"/>
        </w:rPr>
        <w:t>12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331EC436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803F32" w:rsidRPr="00803F32">
        <w:rPr>
          <w:rFonts w:ascii="Arial" w:hAnsi="Arial" w:cs="Arial"/>
          <w:b/>
          <w:lang w:eastAsia="ja-JP"/>
        </w:rPr>
        <w:t>Samsung Shannon S5E9945ERD 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0A0474D6" w14:textId="4FC731B6" w:rsidR="00803F32" w:rsidRPr="00803F32" w:rsidRDefault="00007D89" w:rsidP="00803F3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5" w:name="_Toc122434488"/>
      <w:bookmarkStart w:id="6" w:name="_Toc295288959"/>
      <w:bookmarkStart w:id="7" w:name="_Toc151982589"/>
      <w:r w:rsidRPr="003C4E4F">
        <w:rPr>
          <w:rFonts w:cs="Arial"/>
          <w:b/>
        </w:rPr>
        <w:t>Corrections require</w:t>
      </w:r>
      <w:bookmarkEnd w:id="5"/>
      <w:bookmarkEnd w:id="6"/>
      <w:r w:rsidR="00FC2058" w:rsidRPr="003C4E4F">
        <w:rPr>
          <w:rFonts w:cs="Arial"/>
          <w:b/>
        </w:rPr>
        <w:t>d</w:t>
      </w:r>
      <w:bookmarkStart w:id="8" w:name="_Toc122434493"/>
      <w:bookmarkStart w:id="9" w:name="_Toc295288970"/>
      <w:bookmarkStart w:id="10" w:name="_Toc325725665"/>
      <w:bookmarkStart w:id="11" w:name="_Toc121172016"/>
      <w:bookmarkStart w:id="12" w:name="_Toc151982590"/>
      <w:bookmarkEnd w:id="7"/>
    </w:p>
    <w:p w14:paraId="5C0D1AA2" w14:textId="57981BA9" w:rsidR="00AD53F0" w:rsidRDefault="00AD53F0" w:rsidP="005028D6">
      <w:pPr>
        <w:pStyle w:val="Heading2"/>
        <w:rPr>
          <w:rFonts w:cs="Arial"/>
          <w:sz w:val="28"/>
          <w:szCs w:val="28"/>
        </w:rPr>
      </w:pPr>
      <w:r w:rsidRPr="009A3E76">
        <w:rPr>
          <w:rFonts w:cs="Arial"/>
          <w:b/>
          <w:bCs/>
          <w:sz w:val="28"/>
          <w:szCs w:val="28"/>
        </w:rPr>
        <w:t>2.</w:t>
      </w:r>
      <w:r w:rsidR="005028D6">
        <w:rPr>
          <w:rFonts w:cs="Arial"/>
          <w:b/>
          <w:bCs/>
          <w:sz w:val="28"/>
          <w:szCs w:val="28"/>
        </w:rPr>
        <w:t>1</w:t>
      </w:r>
      <w:r>
        <w:rPr>
          <w:rFonts w:cs="Arial"/>
          <w:sz w:val="28"/>
          <w:szCs w:val="28"/>
        </w:rPr>
        <w:t xml:space="preserve"> Change </w:t>
      </w:r>
      <w:r w:rsidR="005028D6">
        <w:rPr>
          <w:rFonts w:cs="Arial"/>
          <w:sz w:val="28"/>
          <w:szCs w:val="28"/>
        </w:rPr>
        <w:t>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AD53F0" w:rsidRPr="007C0A48" w14:paraId="2991A498" w14:textId="77777777" w:rsidTr="001D2DE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392E9" w14:textId="77777777" w:rsidR="00AD53F0" w:rsidRPr="007C0A48" w:rsidRDefault="00AD53F0" w:rsidP="001D2DE7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0195" w14:textId="4A816459" w:rsidR="00AD53F0" w:rsidRPr="0068308B" w:rsidRDefault="006B2410" w:rsidP="001D2DE7">
            <w:pPr>
              <w:rPr>
                <w:rFonts w:ascii="Arial" w:eastAsia="Calibri" w:hAnsi="Arial" w:cs="Arial"/>
                <w:color w:val="000000"/>
              </w:rPr>
            </w:pPr>
            <w:r w:rsidRPr="006B2410">
              <w:rPr>
                <w:rFonts w:ascii="Arial" w:eastAsia="Calibri" w:hAnsi="Arial" w:cs="Arial"/>
                <w:color w:val="000000"/>
              </w:rPr>
              <w:t>fl_TC_9_2_5_3_Body</w:t>
            </w:r>
          </w:p>
        </w:tc>
      </w:tr>
      <w:tr w:rsidR="00AD53F0" w:rsidRPr="007C0A48" w14:paraId="6CF1D7CA" w14:textId="77777777" w:rsidTr="001D2DE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43189" w14:textId="77777777" w:rsidR="00AD53F0" w:rsidRPr="007C0A48" w:rsidRDefault="00AD53F0" w:rsidP="001D2DE7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9971" w14:textId="77777777" w:rsidR="00AD53F0" w:rsidRDefault="006B2410" w:rsidP="001D2DE7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Step15 is </w:t>
            </w:r>
            <w:r w:rsidR="00EA77D3">
              <w:rPr>
                <w:rFonts w:cs="Arial"/>
                <w:lang w:val="en-SG" w:eastAsia="ja-JP"/>
              </w:rPr>
              <w:t xml:space="preserve">made </w:t>
            </w:r>
            <w:r>
              <w:rPr>
                <w:rFonts w:cs="Arial"/>
                <w:lang w:val="en-SG" w:eastAsia="ja-JP"/>
              </w:rPr>
              <w:t xml:space="preserve">void in D24wk12 TTCN, this will result in runtime error, since </w:t>
            </w:r>
            <w:r w:rsidR="00EA77D3">
              <w:rPr>
                <w:rFonts w:cs="Arial"/>
                <w:lang w:val="en-SG" w:eastAsia="ja-JP"/>
              </w:rPr>
              <w:t xml:space="preserve">TAU request will not be received and Step15Ab1 cannot be performed. </w:t>
            </w:r>
          </w:p>
          <w:p w14:paraId="6D0CFE67" w14:textId="77777777" w:rsidR="007B40E0" w:rsidRDefault="007B40E0" w:rsidP="001D2DE7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  <w:p w14:paraId="45CD3833" w14:textId="6E9A9A96" w:rsidR="007B40E0" w:rsidRPr="00811755" w:rsidRDefault="007B40E0" w:rsidP="001D2DE7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Incorrect SRB is used to receive </w:t>
            </w:r>
            <w:r w:rsidRPr="007B40E0">
              <w:rPr>
                <w:rFonts w:cs="Arial"/>
                <w:lang w:val="en-SG" w:eastAsia="ja-JP"/>
              </w:rPr>
              <w:t>NAS Security Mode Complete</w:t>
            </w:r>
            <w:r>
              <w:rPr>
                <w:rFonts w:cs="Arial"/>
                <w:lang w:val="en-SG" w:eastAsia="ja-JP"/>
              </w:rPr>
              <w:t xml:space="preserve"> at Step15Ab1.</w:t>
            </w:r>
          </w:p>
        </w:tc>
      </w:tr>
      <w:tr w:rsidR="00AD53F0" w:rsidRPr="007C0A48" w14:paraId="3C86AF29" w14:textId="77777777" w:rsidTr="001D2DE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0435E" w14:textId="77777777" w:rsidR="00AD53F0" w:rsidRPr="007C0A48" w:rsidRDefault="00AD53F0" w:rsidP="001D2DE7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7145" w14:textId="77777777" w:rsidR="00AD53F0" w:rsidRDefault="006B2410" w:rsidP="001D2DE7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7B40E0">
              <w:rPr>
                <w:rFonts w:ascii="Arial" w:hAnsi="Arial" w:cs="Arial"/>
                <w:highlight w:val="yellow"/>
                <w:lang w:eastAsia="en-GB"/>
              </w:rPr>
              <w:t>Inlcude</w:t>
            </w:r>
            <w:proofErr w:type="spellEnd"/>
            <w:r w:rsidRPr="007B40E0">
              <w:rPr>
                <w:rFonts w:ascii="Arial" w:hAnsi="Arial" w:cs="Arial"/>
                <w:highlight w:val="yellow"/>
                <w:lang w:eastAsia="en-GB"/>
              </w:rPr>
              <w:t xml:space="preserve"> back Step15 to receive TAU request from UE</w:t>
            </w:r>
            <w:r w:rsidR="00142166" w:rsidRPr="007B40E0">
              <w:rPr>
                <w:rFonts w:ascii="Arial" w:hAnsi="Arial" w:cs="Arial"/>
                <w:highlight w:val="yellow"/>
                <w:lang w:eastAsia="en-GB"/>
              </w:rPr>
              <w:t>.</w:t>
            </w:r>
          </w:p>
          <w:p w14:paraId="60551EAD" w14:textId="77B2A29E" w:rsidR="00142166" w:rsidRPr="00B37016" w:rsidRDefault="00142166" w:rsidP="001D2DE7">
            <w:pPr>
              <w:rPr>
                <w:rFonts w:ascii="Arial" w:hAnsi="Arial" w:cs="Arial"/>
                <w:lang w:eastAsia="en-GB"/>
              </w:rPr>
            </w:pPr>
            <w:r w:rsidRPr="007B40E0">
              <w:rPr>
                <w:rFonts w:ascii="Arial" w:hAnsi="Arial" w:cs="Arial"/>
                <w:highlight w:val="green"/>
                <w:lang w:eastAsia="en-GB"/>
              </w:rPr>
              <w:t xml:space="preserve">Use SRB2 </w:t>
            </w:r>
            <w:r w:rsidR="007B40E0" w:rsidRPr="007B40E0">
              <w:rPr>
                <w:rFonts w:ascii="Arial" w:hAnsi="Arial" w:cs="Arial"/>
                <w:highlight w:val="green"/>
                <w:lang w:eastAsia="en-GB"/>
              </w:rPr>
              <w:t>to receive NAS Security Mode Complete.</w:t>
            </w:r>
          </w:p>
        </w:tc>
      </w:tr>
      <w:tr w:rsidR="00AD53F0" w:rsidRPr="007C0A48" w14:paraId="3D9E71BB" w14:textId="77777777" w:rsidTr="001D2DE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A8958" w14:textId="77777777" w:rsidR="00AD53F0" w:rsidRPr="007C0A48" w:rsidRDefault="00AD53F0" w:rsidP="001D2DE7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B974" w14:textId="68E22BAC" w:rsidR="00AD53F0" w:rsidRPr="007C0A48" w:rsidRDefault="006B2410" w:rsidP="001D2DE7">
            <w:pPr>
              <w:spacing w:after="0"/>
              <w:rPr>
                <w:rFonts w:ascii="Arial" w:hAnsi="Arial" w:cs="Arial"/>
                <w:color w:val="000000"/>
              </w:rPr>
            </w:pPr>
            <w:r w:rsidRPr="004B7380">
              <w:rPr>
                <w:rFonts w:ascii="Arial" w:hAnsi="Arial" w:cs="Arial"/>
                <w:lang w:eastAsia="en-GB"/>
              </w:rPr>
              <w:t>LTE_</w:t>
            </w:r>
            <w:r>
              <w:rPr>
                <w:rFonts w:ascii="Arial" w:hAnsi="Arial" w:cs="Arial"/>
                <w:lang w:eastAsia="en-GB"/>
              </w:rPr>
              <w:t>A_PRO</w:t>
            </w:r>
            <w:r w:rsidRPr="004B7380">
              <w:rPr>
                <w:rFonts w:ascii="Arial" w:hAnsi="Arial" w:cs="Arial"/>
                <w:lang w:eastAsia="en-GB"/>
              </w:rPr>
              <w:t>\9_2\</w:t>
            </w:r>
            <w:proofErr w:type="spellStart"/>
            <w:r w:rsidRPr="004B7380">
              <w:rPr>
                <w:rFonts w:ascii="Arial" w:hAnsi="Arial" w:cs="Arial"/>
                <w:lang w:eastAsia="en-GB"/>
              </w:rPr>
              <w:t>NAS_</w:t>
            </w:r>
            <w:r>
              <w:rPr>
                <w:rFonts w:ascii="Arial" w:hAnsi="Arial" w:cs="Arial"/>
                <w:lang w:eastAsia="en-GB"/>
              </w:rPr>
              <w:t>RACS</w:t>
            </w:r>
            <w:r w:rsidRPr="004B7380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AD53F0" w:rsidRPr="007C0A48" w14:paraId="5665AA88" w14:textId="77777777" w:rsidTr="001D2DE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DDD91" w14:textId="77777777" w:rsidR="00AD53F0" w:rsidRPr="007C0A48" w:rsidRDefault="00AD53F0" w:rsidP="001D2DE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B3DB" w14:textId="77777777" w:rsidR="00AD53F0" w:rsidRPr="007C0A48" w:rsidRDefault="00AD53F0" w:rsidP="001D2DE7"/>
        </w:tc>
      </w:tr>
    </w:tbl>
    <w:p w14:paraId="154C0950" w14:textId="77777777" w:rsidR="00AD53F0" w:rsidRPr="000817B8" w:rsidRDefault="00AD53F0" w:rsidP="00AD53F0">
      <w:pPr>
        <w:spacing w:after="0"/>
        <w:rPr>
          <w:rFonts w:ascii="Arial" w:hAnsi="Arial" w:cs="Arial"/>
          <w:b/>
          <w:lang w:eastAsia="en-GB"/>
        </w:rPr>
      </w:pPr>
    </w:p>
    <w:p w14:paraId="210DF6BD" w14:textId="77777777" w:rsidR="00AD53F0" w:rsidRPr="00717CA8" w:rsidRDefault="00AD53F0" w:rsidP="00AD53F0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615F88DB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function fl_TC_9_2_5_3_Body() runs on EUTRA_PTC</w:t>
      </w:r>
    </w:p>
    <w:p w14:paraId="291234AB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3A7B484E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NAS_MSG_Indication_Type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691BD6B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SRB_COMMON_IND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v_ReceivedAsp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01C669F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APNandPCOs_Type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v_APNandPCOs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1C99B6CF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NAS_AttDetValue_Type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v_AttachType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f_GetEAttachType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(NORMAL);</w:t>
      </w:r>
    </w:p>
    <w:p w14:paraId="5006DCE5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GutiParameters_Type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v_Guti1_Params :=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25511C9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NAS_Tac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v_Tac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:= bit2oct(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f_EUTRA_CellInfo_GetTAC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049828A3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NAS_PlmnId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v_PLMN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:= f_Asn2Nas_PlmnId(v_Guti1_Params.PLMN_Identity);</w:t>
      </w:r>
    </w:p>
    <w:p w14:paraId="5C5B95CF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NAS_Lac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v_LacA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f_EUTRA_CellInfo_GetLocationAreaCode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08F0090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EPS_BearerIdentity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v_EPS_Bearer_Id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f_EUTRA_InitialRegistrationEpsBearerId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firstPDN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9157066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DRB_Identity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v_DRB_Id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f_EUTRA_NB_EpsBearerAssociatedDRB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v_EPS_Bearer_Id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685DBF5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ProcedureTransactionIdentifier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v_EPS_TI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8543D36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EPS_BearerContextStatus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2BD4073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LocAreaId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v_LAI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f_GetLAI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v_PLMN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v_LacA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, NORMAL);</w:t>
      </w:r>
    </w:p>
    <w:p w14:paraId="315E2A9C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ProtocolConfigOptions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v_Pco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omit;</w:t>
      </w:r>
    </w:p>
    <w:p w14:paraId="04956A4F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(present) B3_Type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v_EpsUpdate_TypeValue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f_GetEPSTAUType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(NORMAL);</w:t>
      </w:r>
    </w:p>
    <w:p w14:paraId="731C15B0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AdditionalUpdateType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v_AdditionalUpdateType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f_GetAdditionalUpdateType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();</w:t>
      </w:r>
    </w:p>
    <w:p w14:paraId="1778FB99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07CA068" w14:textId="6EE3096D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</w:t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r w:rsidRPr="006B2410">
        <w:rPr>
          <w:rFonts w:ascii="Courier New" w:hAnsi="Courier New" w:cs="Courier New"/>
          <w:bCs/>
          <w:sz w:val="16"/>
          <w:szCs w:val="16"/>
          <w:highlight w:val="lightGray"/>
          <w:lang w:eastAsia="de-DE"/>
        </w:rPr>
        <w:t>// SKIPPED CODE</w:t>
      </w:r>
    </w:p>
    <w:p w14:paraId="32E9F9B1" w14:textId="737A2A3B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51CD13E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13-14"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D941E79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//Steps 15-16 of the generic procedure for UE registration specified in TS 36.508 subclause 4.5.2.3 are performed.</w:t>
      </w:r>
    </w:p>
    <w:p w14:paraId="4661F7D3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f_EUTRA_InitialRegistration_Step16_16c1(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noDelay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);//@sic R5-240182 sic@</w:t>
      </w:r>
    </w:p>
    <w:p w14:paraId="376D3AC3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@siclog "Step 15"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4740DE6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Void.</w:t>
      </w:r>
    </w:p>
    <w:p w14:paraId="23462033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44E10E1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EXCEPTION: Steps 15Aa1-15Ab1 describe behaviour that depends on UE configuration; the "lower case letter" identifies a step sequence that takes place depending on whether the UE has a manufacturer-assigned UE Radio Capability ID</w:t>
      </w:r>
    </w:p>
    <w:p w14:paraId="51EA6519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835565C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@siclog "Step 15Aa1"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13EDEF1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IF the UE has a manufacturer-assigned UE Radio Capability ID THEN Check: Does the UE indicate UE radio Capability ID available in UE radio capability availability indication IE in TRACKING AREA UPDATE REQUEST message?</w:t>
      </w:r>
    </w:p>
    <w:p w14:paraId="03FB7D06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1F80EDE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@siclog "Step 15Aa2"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45F43A0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The SS transmits a NAS SECURITY MODE COMMAND message requesting UE radio capability ID.</w:t>
      </w:r>
    </w:p>
    <w:p w14:paraId="55B216F5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C2799EF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@siclog "Step 15Aa3"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6493301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Check: Does the UE transmit a NAS SECURITY MODE COMPLETE message including the manufacturer-assigned UE Radio Capability ID?</w:t>
      </w:r>
    </w:p>
    <w:p w14:paraId="41366449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EB223D4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@siclog "Step 15Ab1"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31557A6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ELSE Check: Does the UE indicate UE radio Capability ID not available in UE radio capability availability indication IE in TRACKING AREA UPDATE REQUEST message?</w:t>
      </w:r>
    </w:p>
    <w:p w14:paraId="14D08121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f_EUTRA_Check_TAU_SMC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eutra_CellA,v_NAS_Ind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); //@sic R5-241690 R5s240220 sic@</w:t>
      </w:r>
    </w:p>
    <w:p w14:paraId="1DF6925A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16"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759457D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TRACKING AREA UPDATE ACCEPT message including a UE radio capability ID.</w:t>
      </w:r>
    </w:p>
    <w:p w14:paraId="2E2D3A74" w14:textId="6D7A42D4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</w:t>
      </w:r>
    </w:p>
    <w:p w14:paraId="6FA70FF0" w14:textId="77777777" w:rsid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6B2410">
        <w:rPr>
          <w:rFonts w:ascii="Courier New" w:hAnsi="Courier New" w:cs="Courier New"/>
          <w:bCs/>
          <w:sz w:val="16"/>
          <w:szCs w:val="16"/>
          <w:highlight w:val="lightGray"/>
          <w:lang w:eastAsia="de-DE"/>
        </w:rPr>
        <w:t>// SKIPPED CODE</w:t>
      </w:r>
    </w:p>
    <w:p w14:paraId="1EEC8A16" w14:textId="77777777" w:rsid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B134D42" w14:textId="5BBDE44F" w:rsidR="00AD53F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} //End of fl_TC_9_2_5_3_Body</w:t>
      </w:r>
    </w:p>
    <w:p w14:paraId="74F81CEA" w14:textId="77777777" w:rsid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4E87A7E7" w14:textId="77777777" w:rsidR="00AD53F0" w:rsidRDefault="00AD53F0" w:rsidP="00AD53F0">
      <w:pPr>
        <w:spacing w:after="0"/>
        <w:rPr>
          <w:rFonts w:ascii="Arial" w:hAnsi="Arial" w:cs="Arial"/>
          <w:b/>
          <w:lang w:val="pt-BR" w:eastAsia="en-GB"/>
        </w:rPr>
      </w:pPr>
    </w:p>
    <w:p w14:paraId="45413B55" w14:textId="77777777" w:rsidR="00AD53F0" w:rsidRDefault="00AD53F0" w:rsidP="00AD53F0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728E13BA" w14:textId="77777777" w:rsidR="00AD53F0" w:rsidRPr="00717CA8" w:rsidRDefault="00AD53F0" w:rsidP="00AD53F0">
      <w:pPr>
        <w:spacing w:after="0"/>
        <w:rPr>
          <w:rFonts w:ascii="Arial" w:hAnsi="Arial" w:cs="Arial"/>
          <w:b/>
          <w:lang w:val="pt-BR" w:eastAsia="en-GB"/>
        </w:rPr>
      </w:pPr>
    </w:p>
    <w:p w14:paraId="2647292B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function fl_TC_9_2_5_3_Body() runs on EUTRA_PTC</w:t>
      </w:r>
    </w:p>
    <w:p w14:paraId="13031C62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79649332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NAS_MSG_Indication_Type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26FDCD4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SRB_COMMON_IND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v_ReceivedAsp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87767A4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APNandPCOs_Type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v_APNandPCOs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7CFC203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NAS_AttDetValue_Type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v_AttachType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f_GetEAttachType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(NORMAL);</w:t>
      </w:r>
    </w:p>
    <w:p w14:paraId="5852D936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GutiParameters_Type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v_Guti1_Params :=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D63CA93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NAS_Tac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v_Tac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:= bit2oct(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f_EUTRA_CellInfo_GetTAC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785F610F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NAS_PlmnId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v_PLMN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:= f_Asn2Nas_PlmnId(v_Guti1_Params.PLMN_Identity);</w:t>
      </w:r>
    </w:p>
    <w:p w14:paraId="7E1B7FCC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NAS_Lac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v_LacA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f_EUTRA_CellInfo_GetLocationAreaCode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0029EFD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EPS_BearerIdentity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v_EPS_Bearer_Id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f_EUTRA_InitialRegistrationEpsBearerId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firstPDN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F99F658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DRB_Identity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v_DRB_Id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f_EUTRA_NB_EpsBearerAssociatedDRB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v_EPS_Bearer_Id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08C9524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ProcedureTransactionIdentifier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v_EPS_TI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C426191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EPS_BearerContextStatus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9A5C932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LocAreaId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v_LAI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f_GetLAI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v_PLMN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v_LacA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, NORMAL);</w:t>
      </w:r>
    </w:p>
    <w:p w14:paraId="482474FB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ProtocolConfigOptions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v_Pco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omit;</w:t>
      </w:r>
    </w:p>
    <w:p w14:paraId="39A897A7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(present) B3_Type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v_EpsUpdate_TypeValue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f_GetEPSTAUType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(NORMAL);</w:t>
      </w:r>
    </w:p>
    <w:p w14:paraId="13CEACAD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AdditionalUpdateType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v_AdditionalUpdateType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f_GetAdditionalUpdateType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();</w:t>
      </w:r>
    </w:p>
    <w:p w14:paraId="7AC31580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91CD998" w14:textId="77777777" w:rsid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</w:t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r w:rsidRPr="006B2410">
        <w:rPr>
          <w:rFonts w:ascii="Courier New" w:hAnsi="Courier New" w:cs="Courier New"/>
          <w:bCs/>
          <w:sz w:val="16"/>
          <w:szCs w:val="16"/>
          <w:highlight w:val="lightGray"/>
          <w:lang w:eastAsia="de-DE"/>
        </w:rPr>
        <w:t>// SKIPPED CODE</w:t>
      </w:r>
    </w:p>
    <w:p w14:paraId="52D46D11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A68FEA4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8FDAEC5" w14:textId="04387892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</w:t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@</w:t>
      </w: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siclog "Step 13-14"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726A98F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15-16 of the generic procedure for UE registration specified in TS 36.508 subclause 4.5.2.3 are performed.</w:t>
      </w:r>
    </w:p>
    <w:p w14:paraId="5143C5AA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f_EUTRA_InitialRegistration_Step16_16c1(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noDelay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);//@sic R5-240182 sic@</w:t>
      </w:r>
    </w:p>
    <w:p w14:paraId="3002E81F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@siclog "Step 15"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25242C0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SRB.receive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(car_SRB2_NasPdu_IND(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eutra_CellA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</w:t>
      </w:r>
    </w:p>
    <w:p w14:paraId="78D7855B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                         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cr_NAS_Indication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tsc_SHT_IntegrityProtected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</w:t>
      </w:r>
    </w:p>
    <w:p w14:paraId="7F23EA71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                                           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cdr_TAU_Request_ActiveFlag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v_EpsUpdate_TypeValue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</w:t>
      </w:r>
    </w:p>
    <w:p w14:paraId="1FE5F0F5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                                                              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f_EUTRA_SecurityKSIasme_Get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(),</w:t>
      </w:r>
    </w:p>
    <w:p w14:paraId="53599CE0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                                                              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cr_DRXparameter_Any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('5C'O) ifpresent,</w:t>
      </w:r>
    </w:p>
    <w:p w14:paraId="2FE42E38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                                                              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v_AdditionalUpdateType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)))) -&gt; value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v_ReceivedAsp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;</w:t>
      </w:r>
    </w:p>
    <w:p w14:paraId="5FCDE2F3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                                                                     </w:t>
      </w:r>
    </w:p>
    <w:p w14:paraId="7A8FAD2C" w14:textId="78885E7D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v_NAS_Ind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:=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v_ReceivedAsp.Signalling.Nas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[0];</w:t>
      </w:r>
    </w:p>
    <w:p w14:paraId="74F36EDC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9F0F41F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// EXCEPTION: Steps 15Aa1-15Ab1 describe behaviour that depends on UE configuration; the "lower case letter" identifies a step sequence that takes place depending on whether the UE has a manufacturer-assigned UE Radio Capability ID</w:t>
      </w:r>
    </w:p>
    <w:p w14:paraId="6BD20906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3B11B1F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@siclog "Step 15Aa1"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C6A5C7C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IF the UE has a manufacturer-assigned UE Radio Capability ID THEN Check: Does the UE indicate UE radio Capability ID available in UE radio capability availability indication IE in TRACKING AREA UPDATE REQUEST message?</w:t>
      </w:r>
    </w:p>
    <w:p w14:paraId="476AF45D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D2D5C3D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@siclog "Step 15Aa2"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03882CE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The SS transmits a NAS SECURITY MODE COMMAND message requesting UE radio capability ID.</w:t>
      </w:r>
    </w:p>
    <w:p w14:paraId="12FEC905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372706D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@siclog "Step 15Aa3"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84FE2DD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Check: Does the UE transmit a NAS SECURITY MODE COMPLETE message including the manufacturer-assigned UE Radio Capability ID?</w:t>
      </w:r>
    </w:p>
    <w:p w14:paraId="5BBF1F76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E26D047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@siclog "Step 15Ab1"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2110889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ELSE Check: Does the UE indicate UE radio Capability ID not available in UE radio capability availability indication IE in TRACKING AREA UPDATE REQUEST message?</w:t>
      </w:r>
    </w:p>
    <w:p w14:paraId="22815A52" w14:textId="6F3FD3C5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f_EUTRA_Check_TAU_SMC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eutra_CellA,v_NAS_Ind</w:t>
      </w:r>
      <w:proofErr w:type="spellEnd"/>
      <w:r w:rsidR="00142166" w:rsidRPr="00142166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, tsc_SRB2</w:t>
      </w: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); //@sic R5-241690 R5s240220 sic@</w:t>
      </w:r>
    </w:p>
    <w:p w14:paraId="5772BA81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16" </w:t>
      </w:r>
      <w:proofErr w:type="spellStart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769C1F9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TRACKING AREA UPDATE ACCEPT message including a UE radio capability ID.</w:t>
      </w:r>
    </w:p>
    <w:p w14:paraId="5F4368DD" w14:textId="77777777" w:rsidR="006B2410" w:rsidRP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</w:t>
      </w:r>
    </w:p>
    <w:p w14:paraId="381AC658" w14:textId="77777777" w:rsid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6B2410">
        <w:rPr>
          <w:rFonts w:ascii="Courier New" w:hAnsi="Courier New" w:cs="Courier New"/>
          <w:bCs/>
          <w:sz w:val="16"/>
          <w:szCs w:val="16"/>
          <w:highlight w:val="lightGray"/>
          <w:lang w:eastAsia="de-DE"/>
        </w:rPr>
        <w:t>// SKIPPED CODE</w:t>
      </w:r>
    </w:p>
    <w:p w14:paraId="7637F28F" w14:textId="77777777" w:rsid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B615AEC" w14:textId="77777777" w:rsidR="006B2410" w:rsidRDefault="006B2410" w:rsidP="006B241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B2410">
        <w:rPr>
          <w:rFonts w:ascii="Courier New" w:hAnsi="Courier New" w:cs="Courier New"/>
          <w:bCs/>
          <w:sz w:val="16"/>
          <w:szCs w:val="16"/>
          <w:lang w:eastAsia="de-DE"/>
        </w:rPr>
        <w:t>} //End of fl_TC_9_2_5_3_Body</w:t>
      </w:r>
    </w:p>
    <w:p w14:paraId="3310CAF7" w14:textId="77777777" w:rsidR="006B2410" w:rsidRDefault="006B241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813387E" w14:textId="77777777" w:rsidR="006B2410" w:rsidRDefault="006B241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D578320" w14:textId="77777777" w:rsidR="006B2410" w:rsidRDefault="006B241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AEAF335" w14:textId="77777777" w:rsidR="00142166" w:rsidRDefault="00142166" w:rsidP="0014216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280FE64" w14:textId="03EDCD53" w:rsidR="00142166" w:rsidRPr="00FD579F" w:rsidRDefault="00142166" w:rsidP="00142166">
      <w:pPr>
        <w:pStyle w:val="Heading2"/>
        <w:numPr>
          <w:ilvl w:val="1"/>
          <w:numId w:val="42"/>
        </w:numPr>
        <w:rPr>
          <w:rFonts w:cs="Arial"/>
          <w:color w:val="000000"/>
          <w:lang w:val="en-US" w:eastAsia="zh-CN"/>
        </w:rPr>
      </w:pPr>
      <w:r>
        <w:rPr>
          <w:rFonts w:cs="Arial"/>
          <w:color w:val="000000"/>
          <w:lang w:eastAsia="en-GB"/>
        </w:rPr>
        <w:t xml:space="preserve">Change </w:t>
      </w:r>
      <w:r>
        <w:rPr>
          <w:rFonts w:cs="Arial"/>
          <w:color w:val="000000"/>
          <w:lang w:val="en-US" w:eastAsia="zh-CN"/>
        </w:rPr>
        <w:t>2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42166" w14:paraId="2F36F0E4" w14:textId="77777777" w:rsidTr="0093478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F666" w14:textId="77777777" w:rsidR="00142166" w:rsidRDefault="00142166" w:rsidP="0093478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Testcase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B079" w14:textId="77777777" w:rsidR="00142166" w:rsidRPr="00345402" w:rsidRDefault="00142166" w:rsidP="009347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proofErr w:type="spellStart"/>
            <w:r w:rsidRPr="00050406">
              <w:rPr>
                <w:rFonts w:ascii="Arial" w:hAnsi="Arial" w:cs="Arial"/>
                <w:lang w:eastAsia="de-DE"/>
              </w:rPr>
              <w:t>f_EUTRA_Check_TAU_SMC</w:t>
            </w:r>
            <w:proofErr w:type="spellEnd"/>
          </w:p>
        </w:tc>
      </w:tr>
      <w:tr w:rsidR="00142166" w14:paraId="342FD694" w14:textId="77777777" w:rsidTr="0093478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39FC" w14:textId="77777777" w:rsidR="00142166" w:rsidRDefault="00142166" w:rsidP="009347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1957" w14:textId="6F357FF7" w:rsidR="00142166" w:rsidRPr="001D04A9" w:rsidRDefault="004D27C3" w:rsidP="00934789">
            <w:pPr>
              <w:pStyle w:val="B2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At </w:t>
            </w:r>
            <w:r w:rsidRPr="004D27C3">
              <w:rPr>
                <w:rFonts w:ascii="Arial" w:hAnsi="Arial" w:cs="Arial"/>
              </w:rPr>
              <w:t>Step n+0Aa3</w:t>
            </w:r>
            <w:r>
              <w:rPr>
                <w:rFonts w:ascii="Arial" w:hAnsi="Arial" w:cs="Arial"/>
              </w:rPr>
              <w:t>, SRB1 is mandated to use for receiving NAS security command, but testcase 9.2.5.3 would need SRB2 to be used at Step15Ab1</w:t>
            </w:r>
          </w:p>
        </w:tc>
      </w:tr>
      <w:tr w:rsidR="00142166" w14:paraId="4BB7BEFB" w14:textId="77777777" w:rsidTr="00934789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B98B" w14:textId="77777777" w:rsidR="00142166" w:rsidRDefault="00142166" w:rsidP="009347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8A2E" w14:textId="24990750" w:rsidR="00142166" w:rsidRPr="00F81C82" w:rsidRDefault="004D27C3" w:rsidP="00934789">
            <w:pPr>
              <w:pStyle w:val="CRCoverPage"/>
              <w:spacing w:after="0" w:line="259" w:lineRule="auto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Introduce flexibility to use required SRB at Step n+0Aa3</w:t>
            </w:r>
          </w:p>
        </w:tc>
      </w:tr>
      <w:tr w:rsidR="00142166" w14:paraId="62DD6B83" w14:textId="77777777" w:rsidTr="0093478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8CD5" w14:textId="77777777" w:rsidR="00142166" w:rsidRDefault="00142166" w:rsidP="009347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A590" w14:textId="77777777" w:rsidR="00142166" w:rsidRPr="00345402" w:rsidRDefault="00142166" w:rsidP="00934789">
            <w:pPr>
              <w:spacing w:after="0"/>
              <w:rPr>
                <w:rFonts w:ascii="Arial" w:hAnsi="Arial" w:cs="Arial"/>
                <w:lang w:eastAsia="en-GB"/>
              </w:rPr>
            </w:pPr>
            <w:r w:rsidRPr="004B7380">
              <w:rPr>
                <w:rFonts w:ascii="Arial" w:hAnsi="Arial" w:cs="Arial"/>
                <w:lang w:eastAsia="en-GB"/>
              </w:rPr>
              <w:t>LTE_</w:t>
            </w:r>
            <w:r>
              <w:rPr>
                <w:rFonts w:ascii="Arial" w:hAnsi="Arial" w:cs="Arial"/>
                <w:lang w:eastAsia="en-GB"/>
              </w:rPr>
              <w:t>A_PRO</w:t>
            </w:r>
            <w:r w:rsidRPr="004B7380">
              <w:rPr>
                <w:rFonts w:ascii="Arial" w:hAnsi="Arial" w:cs="Arial"/>
                <w:lang w:eastAsia="en-GB"/>
              </w:rPr>
              <w:t>\9_2\</w:t>
            </w:r>
            <w:proofErr w:type="spellStart"/>
            <w:r w:rsidRPr="004B7380">
              <w:rPr>
                <w:rFonts w:ascii="Arial" w:hAnsi="Arial" w:cs="Arial"/>
                <w:lang w:eastAsia="en-GB"/>
              </w:rPr>
              <w:t>NAS_</w:t>
            </w:r>
            <w:r>
              <w:rPr>
                <w:rFonts w:ascii="Arial" w:hAnsi="Arial" w:cs="Arial"/>
                <w:lang w:eastAsia="en-GB"/>
              </w:rPr>
              <w:t>RACS</w:t>
            </w:r>
            <w:r w:rsidRPr="004B7380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142166" w14:paraId="182B40D2" w14:textId="77777777" w:rsidTr="0093478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7780" w14:textId="77777777" w:rsidR="00142166" w:rsidRDefault="00142166" w:rsidP="009347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4D74" w14:textId="77777777" w:rsidR="00142166" w:rsidRPr="00345402" w:rsidRDefault="00142166" w:rsidP="00934789">
            <w:pPr>
              <w:rPr>
                <w:rFonts w:ascii="Arial" w:hAnsi="Arial" w:cs="Arial"/>
                <w:lang w:eastAsia="zh-CN"/>
              </w:rPr>
            </w:pPr>
          </w:p>
        </w:tc>
      </w:tr>
    </w:tbl>
    <w:p w14:paraId="4E627E6C" w14:textId="77777777" w:rsidR="00142166" w:rsidRDefault="00142166" w:rsidP="00142166">
      <w:pPr>
        <w:rPr>
          <w:lang w:val="en-US" w:eastAsia="zh-CN"/>
        </w:rPr>
      </w:pPr>
    </w:p>
    <w:p w14:paraId="3398CFAD" w14:textId="77777777" w:rsidR="00142166" w:rsidRPr="00717CA8" w:rsidRDefault="00142166" w:rsidP="00142166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0AF4F206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f_EUTRA_Check_TAU_SMC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EUTRA_CellId_Type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1F57A70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NAS_MSG_Indication_Type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p_NAS_Ind) runs on EUTRA_PTC</w:t>
      </w:r>
    </w:p>
    <w:p w14:paraId="7167059C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184F134E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NAS_MSG_Indication_Type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:=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p_NAS_Ind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CA464E3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EUTRA_SecurityParams_Type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v_AuthParams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9BF323B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76F6CC22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5023839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if(ispresent(v_NAS_Ind.Pdu.Msg.tRACKING_AREA_UPDATE_REQUEST.ueRadioCapIdAvailability.availability)){</w:t>
      </w:r>
    </w:p>
    <w:p w14:paraId="7133D6EB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(match (v_NAS_Ind.Pdu.Msg.tRACKING_AREA_UPDATE_REQUEST.ueRadioCapIdAvailability.availability, '001'B)) {</w:t>
      </w:r>
    </w:p>
    <w:p w14:paraId="6CC8EB15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@siclog "Step n+0Aa1"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2EF6C41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//IF the UE has a manufacturer-assigned UE Radio Capability ID THEN Check: Does the UE indicate UE radio Capability ID available in UE radio capability availability indication IE in TRACKING AREA UPDATE REQUEST message?</w:t>
      </w:r>
    </w:p>
    <w:p w14:paraId="6618DB8B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v_AuthParams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f_EUTRA_Security_Get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62AB4CEB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@siclog "Step n+0Aa2"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0B2C303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The SS transmits a NAS SECURITY MODE COMMAND message requesting UE radio capability ID.</w:t>
      </w:r>
    </w:p>
    <w:p w14:paraId="44F03CA8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@siclog "Step n+0Aa3"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F53C874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Check: Does the UE transmit a NAS SECURITY MODE COMPLETE message including the manufacturer-assigned UE Radio Capability ID?</w:t>
      </w:r>
    </w:p>
    <w:p w14:paraId="5C3DF8A9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f_EUTRA_NAS_ActivateSecurity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p_CellId,v_AuthParams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,-,</w:t>
      </w: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omit ,false, v_NAS_Ind.Pdu.Msg.tRACKING_AREA_UPDATE_REQUEST.ueRadioCapIdAvailability);</w:t>
      </w:r>
    </w:p>
    <w:p w14:paraId="50794229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f_EUTRA_MobileInfo_GetRxdRACS_Id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56EC05C5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37A63F78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if (match(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),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cs_UERadioCapId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('66'O, '00000000000000'O))) {</w:t>
      </w:r>
    </w:p>
    <w:p w14:paraId="7FDD9D74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(__FILE__, __LINE__, "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check pass");</w:t>
      </w:r>
    </w:p>
    <w:p w14:paraId="73EE7A8D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} else {</w:t>
      </w:r>
    </w:p>
    <w:p w14:paraId="1EE0668A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f_EUTRA_SetVerdictFailOrInconc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(__FILE__, __LINE__, "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check fail");</w:t>
      </w:r>
    </w:p>
    <w:p w14:paraId="21CA8497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714D6121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 else {</w:t>
      </w:r>
    </w:p>
    <w:p w14:paraId="40942BBF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f_EUTRA_SetVerdictFailOrInconc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(__FILE__, __LINE__, "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check error");</w:t>
      </w:r>
    </w:p>
    <w:p w14:paraId="0F5F0280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4AEFA03F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65E3701E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else if(match (v_NAS_Ind.Pdu.Msg.tRACKING_AREA_UPDATE_REQUEST.ueRadioCapIdAvailability.availability, '000'B)){</w:t>
      </w:r>
    </w:p>
    <w:p w14:paraId="615129EE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@siclog "Step n+0b1"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1C2730B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//Check: Does the UE not indicate a UE radio Capability ID is available in TRACKING AREA UPDATE REQUEST message?</w:t>
      </w:r>
    </w:p>
    <w:p w14:paraId="1BC42FD6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(__FILE__, __LINE__, "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check pass");</w:t>
      </w:r>
    </w:p>
    <w:p w14:paraId="506BD91E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54754377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{</w:t>
      </w:r>
    </w:p>
    <w:p w14:paraId="31AA17D4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(__FILE__, __LINE__, "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check pass");</w:t>
      </w:r>
    </w:p>
    <w:p w14:paraId="6560F38F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536CA318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6946DDF" w14:textId="09B9AA03" w:rsidR="00142166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7747CA4B" w14:textId="77777777" w:rsidR="00142166" w:rsidRDefault="00142166" w:rsidP="00142166">
      <w:pPr>
        <w:spacing w:after="0"/>
        <w:rPr>
          <w:rFonts w:ascii="Arial" w:hAnsi="Arial" w:cs="Arial"/>
          <w:b/>
          <w:lang w:val="pt-BR" w:eastAsia="en-GB"/>
        </w:rPr>
      </w:pPr>
    </w:p>
    <w:p w14:paraId="182887A0" w14:textId="77777777" w:rsidR="00142166" w:rsidRDefault="00142166" w:rsidP="00142166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65E7B9A6" w14:textId="77777777" w:rsidR="00142166" w:rsidRPr="00717CA8" w:rsidRDefault="00142166" w:rsidP="00142166">
      <w:pPr>
        <w:spacing w:after="0"/>
        <w:rPr>
          <w:rFonts w:ascii="Arial" w:hAnsi="Arial" w:cs="Arial"/>
          <w:b/>
          <w:lang w:val="pt-BR" w:eastAsia="en-GB"/>
        </w:rPr>
      </w:pPr>
    </w:p>
    <w:p w14:paraId="27F7E2BC" w14:textId="77777777" w:rsid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import from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CommonAspDefs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all;</w:t>
      </w: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</w:p>
    <w:p w14:paraId="11718F3A" w14:textId="313AF491" w:rsid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… </w:t>
      </w:r>
    </w:p>
    <w:p w14:paraId="2950E5E0" w14:textId="6BC220CF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f_EUTRA_Check_TAU_SMC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EUTRA_CellId_Type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1E19268" w14:textId="2763C4CC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NAS_MSG_Indication_Type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p_NAS_Ind</w:t>
      </w:r>
      <w:r w:rsidRPr="007B40E0">
        <w:t xml:space="preserve"> </w:t>
      </w:r>
      <w:r w:rsidRPr="007B40E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</w:t>
      </w:r>
    </w:p>
    <w:p w14:paraId="1F8F9E50" w14:textId="15BA4E8A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7B40E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7B40E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7B40E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7B40E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7B40E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7B40E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7B40E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SRB_Identity_Type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p_SRB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:= tsc_SRB1</w:t>
      </w: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) runs on EUTRA_PTC</w:t>
      </w:r>
    </w:p>
    <w:p w14:paraId="63B93808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53A763FF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NAS_MSG_Indication_Type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:=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p_NAS_Ind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7B4065A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EUTRA_SecurityParams_Type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v_AuthParams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06486EF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1B99494E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29DFDF1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if(ispresent(v_NAS_Ind.Pdu.Msg.tRACKING_AREA_UPDATE_REQUEST.ueRadioCapIdAvailability.availability)){</w:t>
      </w:r>
    </w:p>
    <w:p w14:paraId="6223E0C3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(match (v_NAS_Ind.Pdu.Msg.tRACKING_AREA_UPDATE_REQUEST.ueRadioCapIdAvailability.availability, '001'B)) {</w:t>
      </w:r>
    </w:p>
    <w:p w14:paraId="15728D5B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@siclog "Step n+0Aa1"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6A5A0D7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//IF the UE has a manufacturer-assigned UE Radio Capability ID THEN Check: Does the UE indicate UE radio Capability ID available in UE radio capability availability indication IE in TRACKING AREA UPDATE REQUEST message?</w:t>
      </w:r>
    </w:p>
    <w:p w14:paraId="7B184E90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v_AuthParams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f_EUTRA_Security_Get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6E8AF12E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@siclog "Step n+0Aa2"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353701D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The SS transmits a NAS SECURITY MODE COMMAND message requesting UE radio capability ID.</w:t>
      </w:r>
    </w:p>
    <w:p w14:paraId="1300F2DD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@siclog "Step n+0Aa3"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671B219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Check: Does the UE transmit a NAS SECURITY MODE COMPLETE message including the manufacturer-assigned UE Radio Capability ID?</w:t>
      </w:r>
    </w:p>
    <w:p w14:paraId="72CA2A31" w14:textId="3DD98009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f_EUTRA_NAS_ActivateSecurity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p_CellId,v_AuthParams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,</w:t>
      </w:r>
      <w:r w:rsidRPr="007B40E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p_SRB</w:t>
      </w: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,omit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,false, v_NAS_Ind.Pdu.Msg.tRACKING_AREA_UPDATE_REQUEST.ueRadioCapIdAvailability);</w:t>
      </w:r>
    </w:p>
    <w:p w14:paraId="50C19415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f_EUTRA_MobileInfo_GetRxdRACS_Id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2D5AD441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108D874D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if (match(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),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cs_UERadioCapId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('66'O, '00000000000000'O))) {</w:t>
      </w:r>
    </w:p>
    <w:p w14:paraId="208C459A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(__FILE__, __LINE__, "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check pass");</w:t>
      </w:r>
    </w:p>
    <w:p w14:paraId="4056FA5D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 else {</w:t>
      </w:r>
    </w:p>
    <w:p w14:paraId="63CF9E52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f_EUTRA_SetVerdictFailOrInconc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(__FILE__, __LINE__, "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check fail");</w:t>
      </w:r>
    </w:p>
    <w:p w14:paraId="2EF99624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3801C190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 else {</w:t>
      </w:r>
    </w:p>
    <w:p w14:paraId="366B8D07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f_EUTRA_SetVerdictFailOrInconc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(__FILE__, __LINE__, "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check error");</w:t>
      </w:r>
    </w:p>
    <w:p w14:paraId="570E059B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4FF9F0C3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4296406E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else if(match (v_NAS_Ind.Pdu.Msg.tRACKING_AREA_UPDATE_REQUEST.ueRadioCapIdAvailability.availability, '000'B)){</w:t>
      </w:r>
    </w:p>
    <w:p w14:paraId="1932A2C4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@siclog "Step n+0b1"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69AF4C5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//Check: Does the UE not indicate a UE radio Capability ID is available in TRACKING AREA UPDATE REQUEST message?</w:t>
      </w:r>
    </w:p>
    <w:p w14:paraId="41AD12EA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(__FILE__, __LINE__, "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check pass");</w:t>
      </w:r>
    </w:p>
    <w:p w14:paraId="27BB83AF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5FB7A0E5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{</w:t>
      </w:r>
    </w:p>
    <w:p w14:paraId="22A4669B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(__FILE__, __LINE__, "</w:t>
      </w:r>
      <w:proofErr w:type="spellStart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check pass");</w:t>
      </w:r>
    </w:p>
    <w:p w14:paraId="180113FD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7C6895EA" w14:textId="77777777" w:rsidR="007B40E0" w:rsidRPr="007B40E0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3323E36" w14:textId="534C3D60" w:rsidR="00142166" w:rsidRDefault="007B40E0" w:rsidP="007B40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B40E0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6989817F" w14:textId="77777777" w:rsidR="00142166" w:rsidRDefault="00142166" w:rsidP="0014216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B39C3EB" w14:textId="77777777" w:rsidR="00142166" w:rsidRPr="00045309" w:rsidRDefault="00142166" w:rsidP="00142166">
      <w:pPr>
        <w:spacing w:after="0"/>
      </w:pPr>
    </w:p>
    <w:p w14:paraId="391BCBE1" w14:textId="16FF2432" w:rsidR="00007D89" w:rsidRPr="003C4E4F" w:rsidRDefault="00007D89" w:rsidP="00142166">
      <w:pPr>
        <w:pStyle w:val="Heading1"/>
        <w:numPr>
          <w:ilvl w:val="0"/>
          <w:numId w:val="42"/>
        </w:numPr>
        <w:autoSpaceDN w:val="0"/>
        <w:rPr>
          <w:rFonts w:cs="Arial"/>
          <w:b/>
        </w:rPr>
      </w:pPr>
      <w:r w:rsidRPr="003C4E4F">
        <w:rPr>
          <w:rFonts w:cs="Arial"/>
          <w:b/>
        </w:rPr>
        <w:lastRenderedPageBreak/>
        <w:t xml:space="preserve">Branches </w:t>
      </w:r>
      <w:bookmarkEnd w:id="8"/>
      <w:bookmarkEnd w:id="9"/>
      <w:bookmarkEnd w:id="10"/>
      <w:r w:rsidRPr="003C4E4F">
        <w:rPr>
          <w:rFonts w:cs="Arial"/>
          <w:b/>
        </w:rPr>
        <w:t>executed</w:t>
      </w:r>
      <w:bookmarkEnd w:id="11"/>
      <w:bookmarkEnd w:id="12"/>
    </w:p>
    <w:p w14:paraId="7A367498" w14:textId="420851E3" w:rsidR="00662A05" w:rsidRPr="003C4E4F" w:rsidRDefault="00662A05" w:rsidP="00662A05">
      <w:pPr>
        <w:rPr>
          <w:rFonts w:ascii="Arial" w:hAnsi="Arial" w:cs="Arial"/>
          <w:b/>
        </w:rPr>
      </w:pPr>
      <w:bookmarkStart w:id="13" w:name="_Toc122434494"/>
      <w:bookmarkStart w:id="14" w:name="_Toc295288971"/>
      <w:bookmarkStart w:id="15" w:name="_Toc325725666"/>
      <w:r w:rsidRPr="003C4E4F">
        <w:rPr>
          <w:rFonts w:ascii="Arial" w:hAnsi="Arial" w:cs="Arial"/>
        </w:rPr>
        <w:t xml:space="preserve">The </w:t>
      </w:r>
      <w:r w:rsidR="0089287F" w:rsidRPr="0089287F">
        <w:rPr>
          <w:rFonts w:ascii="Arial" w:hAnsi="Arial" w:cs="Arial"/>
        </w:rPr>
        <w:t xml:space="preserve">test case implementation was executed with Integrity and ciphering enabled using </w:t>
      </w:r>
      <w:r w:rsidR="00803F32">
        <w:rPr>
          <w:rFonts w:ascii="Arial" w:hAnsi="Arial" w:cs="Arial"/>
        </w:rPr>
        <w:t>LTE FDD</w:t>
      </w:r>
      <w:r w:rsidR="0089287F" w:rsidRPr="0089287F">
        <w:rPr>
          <w:rFonts w:ascii="Arial" w:hAnsi="Arial" w:cs="Arial"/>
        </w:rPr>
        <w:t xml:space="preserve"> band</w:t>
      </w:r>
      <w:r w:rsidR="00803F32">
        <w:rPr>
          <w:rFonts w:ascii="Arial" w:hAnsi="Arial" w:cs="Arial"/>
        </w:rPr>
        <w:t xml:space="preserve"> 4</w:t>
      </w:r>
      <w:r w:rsidR="0089287F" w:rsidRPr="0089287F">
        <w:rPr>
          <w:rFonts w:ascii="Arial" w:hAnsi="Arial" w:cs="Arial"/>
        </w:rPr>
        <w:t xml:space="preserve">. 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21172017"/>
      <w:bookmarkStart w:id="17" w:name="_Toc151982591"/>
      <w:r w:rsidRPr="003C4E4F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bookmarkEnd w:id="17"/>
    </w:p>
    <w:p w14:paraId="3F4DE0CB" w14:textId="513DB50F" w:rsidR="00007D89" w:rsidRPr="003C4E4F" w:rsidRDefault="00803F32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51982592"/>
      <w:bookmarkStart w:id="19" w:name="_Hlk120026754"/>
      <w:r>
        <w:rPr>
          <w:rStyle w:val="Strong"/>
        </w:rPr>
        <w:t>Samsung Shannon S5E9945ERD UE</w:t>
      </w:r>
      <w:bookmarkEnd w:id="18"/>
    </w:p>
    <w:bookmarkEnd w:id="19"/>
    <w:p w14:paraId="29B59B52" w14:textId="7E3997FD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803F32" w:rsidRPr="00803F32">
        <w:rPr>
          <w:rFonts w:ascii="Arial" w:hAnsi="Arial" w:cs="Arial"/>
        </w:rPr>
        <w:t>Samsung Shannon S5E9945ERD UE</w:t>
      </w:r>
      <w:r w:rsidR="0073341E" w:rsidRPr="0073341E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227DBB7E" w:rsidR="00662A05" w:rsidRPr="003C4E4F" w:rsidRDefault="007C2DFB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662A05" w:rsidRPr="003C4E4F">
        <w:rPr>
          <w:rFonts w:ascii="Arial" w:hAnsi="Arial" w:cs="Arial"/>
        </w:rPr>
        <w:t>TC</w:t>
      </w:r>
      <w:r w:rsidR="0089287F">
        <w:rPr>
          <w:rFonts w:ascii="Arial" w:hAnsi="Arial" w:cs="Arial"/>
        </w:rPr>
        <w:t>_</w:t>
      </w:r>
      <w:r w:rsidR="00803F32">
        <w:rPr>
          <w:rFonts w:ascii="Arial" w:hAnsi="Arial" w:cs="Arial"/>
        </w:rPr>
        <w:t>9_2_5_</w:t>
      </w:r>
      <w:r w:rsidR="00B267EF">
        <w:rPr>
          <w:rFonts w:ascii="Arial" w:hAnsi="Arial" w:cs="Arial"/>
        </w:rPr>
        <w:t>3</w:t>
      </w:r>
      <w:r w:rsidR="00662A05" w:rsidRPr="003C4E4F">
        <w:rPr>
          <w:rFonts w:ascii="Arial" w:hAnsi="Arial" w:cs="Arial"/>
        </w:rPr>
        <w:t>_LOG.</w:t>
      </w:r>
      <w:r w:rsidR="00302E5D">
        <w:rPr>
          <w:rFonts w:ascii="Arial" w:hAnsi="Arial" w:cs="Arial"/>
        </w:rPr>
        <w:t>x</w:t>
      </w:r>
      <w:r w:rsidR="00662A05" w:rsidRPr="003C4E4F">
        <w:rPr>
          <w:rFonts w:ascii="Arial" w:hAnsi="Arial" w:cs="Arial"/>
        </w:rPr>
        <w:t>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162052A3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803F32">
        <w:rPr>
          <w:rFonts w:ascii="Arial" w:hAnsi="Arial" w:cs="Arial"/>
        </w:rPr>
        <w:t>9_2_5_</w:t>
      </w:r>
      <w:r w:rsidR="00B267EF">
        <w:rPr>
          <w:rFonts w:ascii="Arial" w:hAnsi="Arial" w:cs="Arial"/>
        </w:rPr>
        <w:t>3</w:t>
      </w:r>
      <w:r w:rsidR="0089287F" w:rsidRPr="003C4E4F">
        <w:rPr>
          <w:rFonts w:ascii="Arial" w:hAnsi="Arial" w:cs="Arial"/>
        </w:rPr>
        <w:t xml:space="preserve"> 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</w:t>
      </w:r>
      <w:r w:rsidR="00302E5D">
        <w:rPr>
          <w:rFonts w:ascii="Arial" w:hAnsi="Arial" w:cs="Arial"/>
        </w:rPr>
        <w:t>t</w:t>
      </w:r>
      <w:r w:rsidR="00662A05" w:rsidRPr="003C4E4F">
        <w:rPr>
          <w:rFonts w:ascii="Arial" w:hAnsi="Arial" w:cs="Arial"/>
        </w:rPr>
        <w:t>x</w:t>
      </w:r>
      <w:r w:rsidR="00302E5D">
        <w:rPr>
          <w:rFonts w:ascii="Arial" w:hAnsi="Arial" w:cs="Arial"/>
        </w:rPr>
        <w:t>t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1172019"/>
      <w:bookmarkStart w:id="24" w:name="_Toc151982593"/>
      <w:r w:rsidRPr="003C4E4F">
        <w:rPr>
          <w:rFonts w:cs="Arial"/>
          <w:b/>
        </w:rPr>
        <w:t>References</w:t>
      </w:r>
      <w:bookmarkEnd w:id="20"/>
      <w:bookmarkEnd w:id="21"/>
      <w:bookmarkEnd w:id="22"/>
      <w:bookmarkEnd w:id="23"/>
      <w:bookmarkEnd w:id="24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7B24C627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</w:t>
            </w:r>
            <w:r w:rsidR="0089287F">
              <w:rPr>
                <w:rFonts w:ascii="Arial" w:hAnsi="Arial" w:cs="Arial"/>
                <w:bCs/>
                <w:szCs w:val="22"/>
              </w:rPr>
              <w:t>40</w:t>
            </w:r>
            <w:r w:rsidR="00FE23F2">
              <w:rPr>
                <w:rFonts w:ascii="Arial" w:hAnsi="Arial" w:cs="Arial"/>
                <w:bCs/>
                <w:szCs w:val="22"/>
              </w:rPr>
              <w:t>355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 xml:space="preserve">Supporting information for addition of </w:t>
            </w:r>
            <w:r w:rsidR="00803F32">
              <w:rPr>
                <w:rFonts w:ascii="Arial" w:hAnsi="Arial" w:cs="Arial"/>
                <w:bCs/>
                <w:szCs w:val="22"/>
              </w:rPr>
              <w:t>LTE NAS RACS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 testcase </w:t>
            </w:r>
            <w:r w:rsidR="00B267EF">
              <w:rPr>
                <w:rFonts w:ascii="Arial" w:hAnsi="Arial" w:cs="Arial"/>
                <w:bCs/>
                <w:szCs w:val="22"/>
              </w:rPr>
              <w:t>9.2.5.3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036E3" w14:textId="77777777" w:rsidR="006A73AD" w:rsidRDefault="006A73AD">
      <w:r>
        <w:separator/>
      </w:r>
    </w:p>
  </w:endnote>
  <w:endnote w:type="continuationSeparator" w:id="0">
    <w:p w14:paraId="38383603" w14:textId="77777777" w:rsidR="006A73AD" w:rsidRDefault="006A7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9814E" w14:textId="77777777" w:rsidR="006A73AD" w:rsidRDefault="006A73AD">
      <w:r>
        <w:separator/>
      </w:r>
    </w:p>
  </w:footnote>
  <w:footnote w:type="continuationSeparator" w:id="0">
    <w:p w14:paraId="776B1A0E" w14:textId="77777777" w:rsidR="006A73AD" w:rsidRDefault="006A7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DD3CE0"/>
    <w:multiLevelType w:val="multilevel"/>
    <w:tmpl w:val="24CC1EF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B0C64"/>
    <w:multiLevelType w:val="hybridMultilevel"/>
    <w:tmpl w:val="BA36417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A827F1"/>
    <w:multiLevelType w:val="hybridMultilevel"/>
    <w:tmpl w:val="BCF0D10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3"/>
  </w:num>
  <w:num w:numId="3" w16cid:durableId="1083718607">
    <w:abstractNumId w:val="5"/>
  </w:num>
  <w:num w:numId="4" w16cid:durableId="12107976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4"/>
  </w:num>
  <w:num w:numId="6" w16cid:durableId="1221668658">
    <w:abstractNumId w:val="19"/>
  </w:num>
  <w:num w:numId="7" w16cid:durableId="1811633016">
    <w:abstractNumId w:val="12"/>
  </w:num>
  <w:num w:numId="8" w16cid:durableId="1058895011">
    <w:abstractNumId w:val="37"/>
  </w:num>
  <w:num w:numId="9" w16cid:durableId="172444968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3"/>
  </w:num>
  <w:num w:numId="11" w16cid:durableId="1006713528">
    <w:abstractNumId w:val="16"/>
  </w:num>
  <w:num w:numId="12" w16cid:durableId="703486945">
    <w:abstractNumId w:val="2"/>
  </w:num>
  <w:num w:numId="13" w16cid:durableId="246039214">
    <w:abstractNumId w:val="10"/>
  </w:num>
  <w:num w:numId="14" w16cid:durableId="294260156">
    <w:abstractNumId w:val="35"/>
  </w:num>
  <w:num w:numId="15" w16cid:durableId="257107239">
    <w:abstractNumId w:val="9"/>
  </w:num>
  <w:num w:numId="16" w16cid:durableId="840659352">
    <w:abstractNumId w:val="7"/>
  </w:num>
  <w:num w:numId="17" w16cid:durableId="1128938593">
    <w:abstractNumId w:val="21"/>
  </w:num>
  <w:num w:numId="18" w16cid:durableId="239678638">
    <w:abstractNumId w:val="25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8"/>
  </w:num>
  <w:num w:numId="21" w16cid:durableId="541209329">
    <w:abstractNumId w:val="14"/>
  </w:num>
  <w:num w:numId="22" w16cid:durableId="1286503583">
    <w:abstractNumId w:val="3"/>
  </w:num>
  <w:num w:numId="23" w16cid:durableId="1015962952">
    <w:abstractNumId w:val="18"/>
  </w:num>
  <w:num w:numId="24" w16cid:durableId="1087574839">
    <w:abstractNumId w:val="0"/>
  </w:num>
  <w:num w:numId="25" w16cid:durableId="466555872">
    <w:abstractNumId w:val="22"/>
  </w:num>
  <w:num w:numId="26" w16cid:durableId="1142427735">
    <w:abstractNumId w:val="30"/>
  </w:num>
  <w:num w:numId="27" w16cid:durableId="1253931199">
    <w:abstractNumId w:val="11"/>
  </w:num>
  <w:num w:numId="28" w16cid:durableId="1093166998">
    <w:abstractNumId w:val="31"/>
  </w:num>
  <w:num w:numId="29" w16cid:durableId="291787887">
    <w:abstractNumId w:val="1"/>
  </w:num>
  <w:num w:numId="30" w16cid:durableId="1548642084">
    <w:abstractNumId w:val="26"/>
  </w:num>
  <w:num w:numId="31" w16cid:durableId="611521266">
    <w:abstractNumId w:val="32"/>
  </w:num>
  <w:num w:numId="32" w16cid:durableId="431390238">
    <w:abstractNumId w:val="23"/>
  </w:num>
  <w:num w:numId="33" w16cid:durableId="256643895">
    <w:abstractNumId w:val="36"/>
  </w:num>
  <w:num w:numId="34" w16cid:durableId="103692862">
    <w:abstractNumId w:val="6"/>
  </w:num>
  <w:num w:numId="35" w16cid:durableId="679283717">
    <w:abstractNumId w:val="28"/>
  </w:num>
  <w:num w:numId="36" w16cid:durableId="1988389660">
    <w:abstractNumId w:val="29"/>
  </w:num>
  <w:num w:numId="37" w16cid:durableId="1351183105">
    <w:abstractNumId w:val="24"/>
  </w:num>
  <w:num w:numId="38" w16cid:durableId="1970429090">
    <w:abstractNumId w:val="4"/>
  </w:num>
  <w:num w:numId="39" w16cid:durableId="1149202364">
    <w:abstractNumId w:val="20"/>
  </w:num>
  <w:num w:numId="40" w16cid:durableId="1250776285">
    <w:abstractNumId w:val="15"/>
  </w:num>
  <w:num w:numId="41" w16cid:durableId="1131479301">
    <w:abstractNumId w:val="17"/>
  </w:num>
  <w:num w:numId="42" w16cid:durableId="75366635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406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3E4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2166"/>
    <w:rsid w:val="00145D43"/>
    <w:rsid w:val="001461F1"/>
    <w:rsid w:val="0015040D"/>
    <w:rsid w:val="001516A7"/>
    <w:rsid w:val="00153191"/>
    <w:rsid w:val="00163481"/>
    <w:rsid w:val="00171877"/>
    <w:rsid w:val="00173798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1F5FE1"/>
    <w:rsid w:val="002021C8"/>
    <w:rsid w:val="00212843"/>
    <w:rsid w:val="0021291F"/>
    <w:rsid w:val="0022013D"/>
    <w:rsid w:val="002313D0"/>
    <w:rsid w:val="00235192"/>
    <w:rsid w:val="002409E7"/>
    <w:rsid w:val="002460B5"/>
    <w:rsid w:val="002570CF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C5EDC"/>
    <w:rsid w:val="002D20DD"/>
    <w:rsid w:val="002D23B3"/>
    <w:rsid w:val="002D3344"/>
    <w:rsid w:val="002E472E"/>
    <w:rsid w:val="002E62AA"/>
    <w:rsid w:val="002E74CD"/>
    <w:rsid w:val="00302E5D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27DB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0334F"/>
    <w:rsid w:val="00410371"/>
    <w:rsid w:val="00423AB6"/>
    <w:rsid w:val="004242F1"/>
    <w:rsid w:val="00432C94"/>
    <w:rsid w:val="004360A6"/>
    <w:rsid w:val="00440CE5"/>
    <w:rsid w:val="0044375C"/>
    <w:rsid w:val="00444216"/>
    <w:rsid w:val="00445272"/>
    <w:rsid w:val="004511AB"/>
    <w:rsid w:val="004523EE"/>
    <w:rsid w:val="0045429A"/>
    <w:rsid w:val="00457F71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27C3"/>
    <w:rsid w:val="004D730A"/>
    <w:rsid w:val="004D7D01"/>
    <w:rsid w:val="004E4529"/>
    <w:rsid w:val="004E4F04"/>
    <w:rsid w:val="004F1599"/>
    <w:rsid w:val="004F4020"/>
    <w:rsid w:val="005028D6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5788"/>
    <w:rsid w:val="00547111"/>
    <w:rsid w:val="005509A1"/>
    <w:rsid w:val="00552FA5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587A"/>
    <w:rsid w:val="005776E2"/>
    <w:rsid w:val="005833CD"/>
    <w:rsid w:val="00587FB5"/>
    <w:rsid w:val="00592D74"/>
    <w:rsid w:val="005933D1"/>
    <w:rsid w:val="00594B37"/>
    <w:rsid w:val="00595373"/>
    <w:rsid w:val="00595A1B"/>
    <w:rsid w:val="005972AE"/>
    <w:rsid w:val="005B0E41"/>
    <w:rsid w:val="005B41CF"/>
    <w:rsid w:val="005B51F0"/>
    <w:rsid w:val="005B614F"/>
    <w:rsid w:val="005B7A8E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16CC3"/>
    <w:rsid w:val="0062069A"/>
    <w:rsid w:val="00621188"/>
    <w:rsid w:val="006257ED"/>
    <w:rsid w:val="00633439"/>
    <w:rsid w:val="00642AB5"/>
    <w:rsid w:val="006479B6"/>
    <w:rsid w:val="00650E71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E14"/>
    <w:rsid w:val="00674FC3"/>
    <w:rsid w:val="00675FFC"/>
    <w:rsid w:val="00681A2E"/>
    <w:rsid w:val="0068290A"/>
    <w:rsid w:val="006842C0"/>
    <w:rsid w:val="0069002E"/>
    <w:rsid w:val="00692D12"/>
    <w:rsid w:val="00693C41"/>
    <w:rsid w:val="0069476A"/>
    <w:rsid w:val="00695808"/>
    <w:rsid w:val="006959BA"/>
    <w:rsid w:val="00696FDD"/>
    <w:rsid w:val="006A4879"/>
    <w:rsid w:val="006A73AD"/>
    <w:rsid w:val="006B2410"/>
    <w:rsid w:val="006B46FB"/>
    <w:rsid w:val="006B53E8"/>
    <w:rsid w:val="006E21FB"/>
    <w:rsid w:val="006E756E"/>
    <w:rsid w:val="006F0E64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22F0"/>
    <w:rsid w:val="007734C6"/>
    <w:rsid w:val="00774BE2"/>
    <w:rsid w:val="00774C61"/>
    <w:rsid w:val="0078306F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40E0"/>
    <w:rsid w:val="007B512A"/>
    <w:rsid w:val="007B6F3A"/>
    <w:rsid w:val="007C2097"/>
    <w:rsid w:val="007C2DFB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3F32"/>
    <w:rsid w:val="008040A8"/>
    <w:rsid w:val="00807591"/>
    <w:rsid w:val="00812177"/>
    <w:rsid w:val="00824F3F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7AF2"/>
    <w:rsid w:val="00881C47"/>
    <w:rsid w:val="008863B9"/>
    <w:rsid w:val="00886692"/>
    <w:rsid w:val="0089287F"/>
    <w:rsid w:val="00895872"/>
    <w:rsid w:val="00897AF8"/>
    <w:rsid w:val="00897CA0"/>
    <w:rsid w:val="008A0D7B"/>
    <w:rsid w:val="008A20D0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3EB0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2BA0"/>
    <w:rsid w:val="009F47D6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58B"/>
    <w:rsid w:val="00A56A2A"/>
    <w:rsid w:val="00A634CE"/>
    <w:rsid w:val="00A644C6"/>
    <w:rsid w:val="00A652F8"/>
    <w:rsid w:val="00A70916"/>
    <w:rsid w:val="00A7471C"/>
    <w:rsid w:val="00A7671C"/>
    <w:rsid w:val="00A7737A"/>
    <w:rsid w:val="00A77B8C"/>
    <w:rsid w:val="00A82FF7"/>
    <w:rsid w:val="00A86B64"/>
    <w:rsid w:val="00A94C32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53F0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3859"/>
    <w:rsid w:val="00B258BB"/>
    <w:rsid w:val="00B267EF"/>
    <w:rsid w:val="00B309AB"/>
    <w:rsid w:val="00B34822"/>
    <w:rsid w:val="00B4590C"/>
    <w:rsid w:val="00B4768A"/>
    <w:rsid w:val="00B50C8D"/>
    <w:rsid w:val="00B546B3"/>
    <w:rsid w:val="00B629F0"/>
    <w:rsid w:val="00B67B97"/>
    <w:rsid w:val="00B71D89"/>
    <w:rsid w:val="00B75659"/>
    <w:rsid w:val="00B75D8F"/>
    <w:rsid w:val="00B84BC9"/>
    <w:rsid w:val="00B86113"/>
    <w:rsid w:val="00B90848"/>
    <w:rsid w:val="00B94614"/>
    <w:rsid w:val="00B94740"/>
    <w:rsid w:val="00B9605F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0B45"/>
    <w:rsid w:val="00BF3FD4"/>
    <w:rsid w:val="00C00466"/>
    <w:rsid w:val="00C02433"/>
    <w:rsid w:val="00C04F56"/>
    <w:rsid w:val="00C13872"/>
    <w:rsid w:val="00C17EED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57971"/>
    <w:rsid w:val="00C60BD0"/>
    <w:rsid w:val="00C6232D"/>
    <w:rsid w:val="00C63B6B"/>
    <w:rsid w:val="00C64EC7"/>
    <w:rsid w:val="00C6611A"/>
    <w:rsid w:val="00C66BA2"/>
    <w:rsid w:val="00C7137E"/>
    <w:rsid w:val="00C76115"/>
    <w:rsid w:val="00C7746B"/>
    <w:rsid w:val="00C777AD"/>
    <w:rsid w:val="00C77DD8"/>
    <w:rsid w:val="00C809BD"/>
    <w:rsid w:val="00C822B3"/>
    <w:rsid w:val="00C85B0D"/>
    <w:rsid w:val="00C863E3"/>
    <w:rsid w:val="00C870F6"/>
    <w:rsid w:val="00C87494"/>
    <w:rsid w:val="00C9477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D5FA7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06CB"/>
    <w:rsid w:val="00D518D7"/>
    <w:rsid w:val="00D52B60"/>
    <w:rsid w:val="00D6042A"/>
    <w:rsid w:val="00D63737"/>
    <w:rsid w:val="00D66520"/>
    <w:rsid w:val="00D75DCF"/>
    <w:rsid w:val="00D84AE9"/>
    <w:rsid w:val="00D86314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01C7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3E35"/>
    <w:rsid w:val="00E75219"/>
    <w:rsid w:val="00E770EE"/>
    <w:rsid w:val="00E83FEF"/>
    <w:rsid w:val="00E8663C"/>
    <w:rsid w:val="00E973AE"/>
    <w:rsid w:val="00EA19A4"/>
    <w:rsid w:val="00EA27A7"/>
    <w:rsid w:val="00EA3711"/>
    <w:rsid w:val="00EA77D3"/>
    <w:rsid w:val="00EA7DCA"/>
    <w:rsid w:val="00EB09B7"/>
    <w:rsid w:val="00EB23E9"/>
    <w:rsid w:val="00EB2949"/>
    <w:rsid w:val="00EB605B"/>
    <w:rsid w:val="00EC17E0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316F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4714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20A"/>
    <w:rsid w:val="00FD273C"/>
    <w:rsid w:val="00FD3CB2"/>
    <w:rsid w:val="00FE23F2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21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Strong">
    <w:name w:val="Strong"/>
    <w:basedOn w:val="DefaultParagraphFont"/>
    <w:uiPriority w:val="22"/>
    <w:qFormat/>
    <w:rsid w:val="00803F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7</Pages>
  <Words>2311</Words>
  <Characters>13173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4</cp:revision>
  <cp:lastPrinted>1900-01-01T08:00:00Z</cp:lastPrinted>
  <dcterms:created xsi:type="dcterms:W3CDTF">2024-04-29T09:39:00Z</dcterms:created>
  <dcterms:modified xsi:type="dcterms:W3CDTF">2024-04-29T10:20:00Z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