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108B" w14:textId="66A495BC" w:rsidR="00BF0B45" w:rsidRDefault="00BF0B45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90232" w:rsidRPr="00B90232">
        <w:rPr>
          <w:b/>
          <w:bCs/>
          <w:i/>
          <w:iCs/>
          <w:sz w:val="24"/>
          <w:szCs w:val="24"/>
        </w:rPr>
        <w:t>R5s240351</w:t>
      </w:r>
    </w:p>
    <w:p w14:paraId="5EB06B14" w14:textId="77777777" w:rsidR="00BF0B45" w:rsidRDefault="00000000" w:rsidP="00BF0B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0B45" w:rsidRPr="00BA51D9">
          <w:rPr>
            <w:b/>
            <w:noProof/>
            <w:sz w:val="24"/>
          </w:rPr>
          <w:t>Online</w:t>
        </w:r>
      </w:fldSimple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fldSimple w:instr=" DOCPROPERTY  StartDate  \* MERGEFORMAT ">
        <w:r w:rsidR="00BF0B45">
          <w:rPr>
            <w:b/>
            <w:noProof/>
            <w:sz w:val="24"/>
          </w:rPr>
          <w:t>8</w:t>
        </w:r>
        <w:r w:rsidR="00BF0B45" w:rsidRPr="00BA51D9">
          <w:rPr>
            <w:b/>
            <w:noProof/>
            <w:sz w:val="24"/>
          </w:rPr>
          <w:t>th Dec 20</w:t>
        </w:r>
        <w:r w:rsidR="00BF0B45">
          <w:rPr>
            <w:b/>
            <w:noProof/>
            <w:sz w:val="24"/>
          </w:rPr>
          <w:t>23</w:t>
        </w:r>
      </w:fldSimple>
      <w:r w:rsidR="00BF0B45">
        <w:rPr>
          <w:b/>
          <w:noProof/>
          <w:sz w:val="24"/>
        </w:rPr>
        <w:t xml:space="preserve"> - </w:t>
      </w:r>
      <w:fldSimple w:instr=" DOCPROPERTY  EndDate  \* MERGEFORMAT ">
        <w:r w:rsidR="00BF0B45" w:rsidRPr="00BA51D9">
          <w:rPr>
            <w:b/>
            <w:noProof/>
            <w:sz w:val="24"/>
          </w:rPr>
          <w:t>31st Dec 202</w:t>
        </w:r>
        <w:r w:rsidR="00BF0B45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0ACD553E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B9023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ECB7CE5" w:rsidR="00D86314" w:rsidRPr="00B90232" w:rsidRDefault="00B90232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B90232">
              <w:rPr>
                <w:rFonts w:cs="Arial"/>
                <w:b/>
                <w:bCs/>
                <w:color w:val="000000"/>
                <w:sz w:val="22"/>
                <w:szCs w:val="22"/>
              </w:rPr>
              <w:t>4817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FB87BA9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C9377D">
              <w:rPr>
                <w:rFonts w:cs="Arial"/>
                <w:b/>
                <w:noProof/>
                <w:sz w:val="28"/>
              </w:rPr>
              <w:t>3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008A77F5" w:rsidR="00D86314" w:rsidRPr="003C4E4F" w:rsidRDefault="00C9377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>
              <w:rPr>
                <w:rFonts w:cs="Arial"/>
              </w:rPr>
              <w:t>Re-verification</w:t>
            </w:r>
            <w:r w:rsidR="00A652F8" w:rsidRPr="00A652F8">
              <w:rPr>
                <w:rFonts w:cs="Arial"/>
              </w:rPr>
              <w:t xml:space="preserve"> of </w:t>
            </w:r>
            <w:fldSimple w:instr=" DOCPROPERTY  CrTitle  \* MERGEFORMAT ">
              <w:r w:rsidR="00803F32">
                <w:t>LTE NAS RACS testcase 9.2.</w:t>
              </w:r>
            </w:fldSimple>
            <w:r w:rsidR="00803F32">
              <w:t>5.1</w:t>
            </w:r>
            <w:bookmarkEnd w:id="0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BE040A1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</w:t>
            </w:r>
            <w:r w:rsidR="00C9377D">
              <w:rPr>
                <w:rFonts w:cs="Arial"/>
              </w:rPr>
              <w:t>4</w:t>
            </w:r>
            <w:r>
              <w:rPr>
                <w:rFonts w:cs="Arial"/>
              </w:rPr>
              <w:t>-2</w:t>
            </w:r>
            <w:r w:rsidR="00C9377D">
              <w:rPr>
                <w:rFonts w:cs="Arial"/>
              </w:rPr>
              <w:t>5</w:t>
            </w:r>
          </w:p>
        </w:tc>
      </w:tr>
      <w:tr w:rsidR="00803F32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75CED83A" w:rsidR="00803F32" w:rsidRPr="003C4E4F" w:rsidRDefault="00903F7D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B0E21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C6CDA1E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 w:rsidR="00C9377D">
              <w:rPr>
                <w:rFonts w:ascii="Arial" w:hAnsi="Arial" w:cs="Arial"/>
                <w:noProof/>
                <w:lang w:val="en-SG"/>
              </w:rPr>
              <w:t>re-verify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test case </w:t>
            </w:r>
            <w:r>
              <w:rPr>
                <w:rFonts w:ascii="Arial" w:hAnsi="Arial" w:cs="Arial"/>
                <w:noProof/>
                <w:lang w:val="en-SG"/>
              </w:rPr>
              <w:t xml:space="preserve">9.2.5.1 </w:t>
            </w:r>
            <w:r w:rsidR="00C9377D">
              <w:rPr>
                <w:rFonts w:ascii="Arial" w:hAnsi="Arial" w:cs="Arial"/>
                <w:noProof/>
                <w:lang w:val="en-SG"/>
              </w:rPr>
              <w:t>from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="008A6AED" w:rsidRPr="008A6AED">
              <w:rPr>
                <w:rFonts w:ascii="Arial" w:hAnsi="Arial" w:cs="Arial"/>
                <w:noProof/>
                <w:lang w:val="en-SG"/>
              </w:rPr>
              <w:t xml:space="preserve">LTE_A_PRO </w:t>
            </w:r>
            <w:r w:rsidRPr="003C4E4F">
              <w:rPr>
                <w:rFonts w:ascii="Arial" w:hAnsi="Arial" w:cs="Arial"/>
                <w:noProof/>
                <w:lang w:val="en-SG"/>
              </w:rPr>
              <w:t>ATS.</w:t>
            </w:r>
          </w:p>
        </w:tc>
      </w:tr>
      <w:tr w:rsidR="00803F32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8AC2FFB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9.2.5.1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3FD88ACE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Test case will not be </w:t>
            </w:r>
            <w:r w:rsidR="00C9377D">
              <w:rPr>
                <w:rFonts w:cs="Arial"/>
                <w:noProof/>
              </w:rPr>
              <w:t>verified</w:t>
            </w:r>
          </w:p>
        </w:tc>
      </w:tr>
      <w:tr w:rsidR="00803F32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6E00A9D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9.2.5.1</w:t>
            </w:r>
          </w:p>
        </w:tc>
      </w:tr>
      <w:tr w:rsidR="00803F32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F03AEF1" w:rsidR="00803F32" w:rsidRPr="003C4E4F" w:rsidRDefault="006C5DEE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47170DD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1CD2EBC4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6C5DEE">
              <w:rPr>
                <w:rFonts w:cs="Arial"/>
                <w:noProof/>
              </w:rPr>
              <w:t>3</w:t>
            </w:r>
            <w:r w:rsidR="00E62B69">
              <w:rPr>
                <w:rFonts w:cs="Arial"/>
                <w:noProof/>
              </w:rPr>
              <w:t>6</w:t>
            </w:r>
            <w:r w:rsidR="006C5DEE">
              <w:rPr>
                <w:rFonts w:cs="Arial"/>
                <w:noProof/>
              </w:rPr>
              <w:t>.523-1</w:t>
            </w:r>
          </w:p>
        </w:tc>
      </w:tr>
      <w:tr w:rsidR="00803F32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28C172E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bookmarkStart w:id="2" w:name="_Hlk16494681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1245801A" w14:textId="7962B5F4" w:rsidR="000A6375" w:rsidRDefault="000A6375" w:rsidP="000A6375">
      <w:pPr>
        <w:pStyle w:val="TOC2"/>
      </w:pPr>
      <w:r w:rsidRPr="00125B89">
        <w:rPr>
          <w:rFonts w:cs="Arial"/>
          <w:b/>
          <w:lang w:val="en-US" w:eastAsia="zh-CN"/>
        </w:rPr>
        <w:t>2.</w:t>
      </w:r>
      <w:r>
        <w:rPr>
          <w:rFonts w:cs="Arial"/>
          <w:b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r>
        <w:tab/>
        <w:t>7</w:t>
      </w:r>
    </w:p>
    <w:p w14:paraId="2ABB4221" w14:textId="240652BD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F81C82">
        <w:t>9</w:t>
      </w:r>
    </w:p>
    <w:p w14:paraId="6CE4B33E" w14:textId="4B611C7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F81C82">
        <w:t>9</w:t>
      </w:r>
    </w:p>
    <w:p w14:paraId="1CBD47C3" w14:textId="44F54400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Strong"/>
        </w:rPr>
        <w:t>Samsung Shannon S5E9945ERD UE</w:t>
      </w:r>
      <w:r>
        <w:tab/>
      </w:r>
      <w:r w:rsidR="00F81C82">
        <w:t>9</w:t>
      </w:r>
    </w:p>
    <w:p w14:paraId="2476CF98" w14:textId="74B2D768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F81C82">
        <w:t>9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bookmarkEnd w:id="2"/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3" w:name="_Toc122434485"/>
      <w:bookmarkStart w:id="4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3"/>
      <w:bookmarkEnd w:id="4"/>
    </w:p>
    <w:p w14:paraId="45016F00" w14:textId="14FF1F4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Hlk164946836"/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803F32">
        <w:rPr>
          <w:rFonts w:ascii="Arial" w:hAnsi="Arial" w:cs="Arial"/>
        </w:rPr>
        <w:t>9.2.5.1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6" w:name="_Toc151982588"/>
      <w:r w:rsidRPr="003C4E4F">
        <w:rPr>
          <w:rFonts w:cs="Arial"/>
          <w:b/>
        </w:rPr>
        <w:t>Verification Test Summary</w:t>
      </w:r>
      <w:bookmarkEnd w:id="6"/>
      <w:r w:rsidRPr="003C4E4F">
        <w:rPr>
          <w:rFonts w:cs="Arial"/>
          <w:b/>
        </w:rPr>
        <w:t xml:space="preserve"> </w:t>
      </w:r>
    </w:p>
    <w:p w14:paraId="1FB96184" w14:textId="6F68B6B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803F32">
        <w:rPr>
          <w:rFonts w:ascii="Arial" w:hAnsi="Arial" w:cs="Arial"/>
          <w:noProof/>
          <w:lang w:val="en-SG"/>
        </w:rPr>
        <w:t>9.2.5.1</w:t>
      </w:r>
    </w:p>
    <w:p w14:paraId="763E129C" w14:textId="33E6028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</w:t>
      </w:r>
      <w:r w:rsidR="00C9377D">
        <w:rPr>
          <w:rFonts w:ascii="Arial" w:hAnsi="Arial" w:cs="Arial"/>
          <w:lang w:eastAsia="ja-JP"/>
        </w:rPr>
        <w:t>4</w:t>
      </w:r>
      <w:r w:rsidR="00CD5FA7" w:rsidRPr="00CD5FA7">
        <w:rPr>
          <w:rFonts w:ascii="Arial" w:hAnsi="Arial" w:cs="Arial"/>
          <w:lang w:eastAsia="ja-JP"/>
        </w:rPr>
        <w:t>wk</w:t>
      </w:r>
      <w:r w:rsidR="00C9377D">
        <w:rPr>
          <w:rFonts w:ascii="Arial" w:hAnsi="Arial" w:cs="Arial"/>
          <w:lang w:eastAsia="ja-JP"/>
        </w:rPr>
        <w:t>12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bookmarkEnd w:id="5"/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7" w:name="_Toc122434488"/>
      <w:bookmarkStart w:id="8" w:name="_Toc295288959"/>
      <w:bookmarkStart w:id="9" w:name="_Toc151982589"/>
      <w:r w:rsidRPr="003C4E4F">
        <w:rPr>
          <w:rFonts w:cs="Arial"/>
          <w:b/>
        </w:rPr>
        <w:t>Corrections require</w:t>
      </w:r>
      <w:bookmarkEnd w:id="7"/>
      <w:bookmarkEnd w:id="8"/>
      <w:r w:rsidR="00FC2058" w:rsidRPr="003C4E4F">
        <w:rPr>
          <w:rFonts w:cs="Arial"/>
          <w:b/>
        </w:rPr>
        <w:t>d</w:t>
      </w: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51982590"/>
      <w:bookmarkEnd w:id="9"/>
    </w:p>
    <w:p w14:paraId="6802F50E" w14:textId="77777777" w:rsidR="00803F32" w:rsidRPr="00FD579F" w:rsidRDefault="00803F32" w:rsidP="00803F32">
      <w:pPr>
        <w:pStyle w:val="Heading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5" w:name="_Toc136279094"/>
      <w:bookmarkStart w:id="16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DF40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77777777" w:rsidR="00803F32" w:rsidRPr="00345402" w:rsidRDefault="00803F32" w:rsidP="00DF40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_1_Body</w:t>
            </w:r>
          </w:p>
        </w:tc>
      </w:tr>
      <w:tr w:rsidR="00803F32" w14:paraId="727FE71E" w14:textId="77777777" w:rsidTr="00DF40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911" w14:textId="2E149890" w:rsidR="001F5FE1" w:rsidRPr="001E302E" w:rsidRDefault="001E302E" w:rsidP="001E302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expected in TAU request at Step18 and Step25Ab1 and 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provided in TAU complete at Step22 and Step27.</w:t>
            </w:r>
          </w:p>
        </w:tc>
      </w:tr>
      <w:tr w:rsidR="00803F32" w14:paraId="3B1967E0" w14:textId="77777777" w:rsidTr="00DF4019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84DA" w14:textId="5F8C2AFC" w:rsidR="001F5FE1" w:rsidRPr="001F5FE1" w:rsidRDefault="001E302E" w:rsidP="001E302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Derive the EPS update type using the function </w:t>
            </w:r>
            <w:r w:rsidRPr="001E302E">
              <w:rPr>
                <w:rFonts w:cs="Arial"/>
                <w:lang w:val="en-US" w:eastAsia="zh-CN"/>
              </w:rPr>
              <w:t>f_GetEPSTAUType(NORMAL)</w:t>
            </w:r>
          </w:p>
        </w:tc>
      </w:tr>
      <w:tr w:rsidR="00803F32" w14:paraId="1F62E258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DF4019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03F32" w14:paraId="17C446C2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4C4" w14:textId="77777777" w:rsidR="00803F32" w:rsidRPr="00345402" w:rsidRDefault="00803F32" w:rsidP="00DF4019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FDB32C0" w14:textId="77777777" w:rsidR="00803F32" w:rsidRDefault="00803F32" w:rsidP="00803F32">
      <w:pPr>
        <w:rPr>
          <w:lang w:val="en-US"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991FE2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function fl_TC_9_2_5_1_Body() runs on EUTRA_PTC</w:t>
      </w:r>
    </w:p>
    <w:p w14:paraId="70D0E06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83EE54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3FEFB93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EPS_BearerContextStatus v_EPS_ContextStatus;</w:t>
      </w:r>
    </w:p>
    <w:p w14:paraId="6AA1C26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NasCount_Type v_NasCountUL;</w:t>
      </w:r>
    </w:p>
    <w:p w14:paraId="5AAAFB0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EUTRA_SecurityParams_Type v_AuthParams;</w:t>
      </w:r>
    </w:p>
    <w:p w14:paraId="6C6DE63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UERadioCapId v_UERadioCapId;</w:t>
      </w:r>
    </w:p>
    <w:p w14:paraId="4F2559D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6F47E2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4C993B7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2D8C44F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f_EUTRA_SwitchOnUEandStartIP(eutra_CellA);</w:t>
      </w:r>
    </w:p>
    <w:p w14:paraId="793F6D2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114C84A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ATTACH REQUEST message on Cell A?</w:t>
      </w:r>
    </w:p>
    <w:p w14:paraId="3F8A001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f_EUTRA_RRC_ConnEst_DefWithNas(eutra_CellA,</w:t>
      </w:r>
    </w:p>
    <w:p w14:paraId="2C3345A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46031D4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0088482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cr_NAS_IndicationWithPiggybacking(tsc_SHT_IntegrityProtected,</w:t>
      </w:r>
    </w:p>
    <w:p w14:paraId="0744BB9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cr_508_ATTACH_REQUEST(f_GetEAttachType(NORMAL), f_GetAdditionalUpdateType(NORMAL)),</w:t>
      </w:r>
    </w:p>
    <w:p w14:paraId="72DD44E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cr_508_PDN_CONNECTIVITY_REQUEST(tsc_PdnRequest_InitialAttach,</w:t>
      </w:r>
    </w:p>
    <w:p w14:paraId="2DA94E5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f_GetPdnType())));</w:t>
      </w:r>
    </w:p>
    <w:p w14:paraId="532F179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(match (v_NAS_Ind.Pdu.Msg.aTTACH_REQUEST.ueRadioCapIdAvailability.availability, '001'B)) { //prose CR needed.</w:t>
      </w:r>
    </w:p>
    <w:p w14:paraId="50A8568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2");</w:t>
      </w:r>
    </w:p>
    <w:p w14:paraId="650CDAC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932CF2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3-4" siclog@</w:t>
      </w:r>
    </w:p>
    <w:p w14:paraId="6D42CFF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5-6 of the generic procedure for UE registration specified in TS 36.508 subclause 4.5.2.3 are performed.</w:t>
      </w:r>
    </w:p>
    <w:p w14:paraId="3731B9D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f_EUTRA_InitialRegistration_Step5_6(eutra_CellA, v_NAS_Ind);</w:t>
      </w:r>
    </w:p>
    <w:p w14:paraId="09B2FEB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v_AuthParams := f_EUTRA_Security_Get();</w:t>
      </w:r>
    </w:p>
    <w:p w14:paraId="32E2804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siclog@</w:t>
      </w:r>
    </w:p>
    <w:p w14:paraId="365F2C4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7C32AAD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//siclog "Step 6" siclog@</w:t>
      </w:r>
    </w:p>
    <w:p w14:paraId="3ED1988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1?</w:t>
      </w:r>
    </w:p>
    <w:p w14:paraId="09D6695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(ispresent(v_NAS_Ind.Pdu.Msg.aTTACH_REQUEST.ueAddSecurityCap)) {</w:t>
      </w:r>
    </w:p>
    <w:p w14:paraId="0192E0D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v_AuthParams.NAS_SecurityCap5G := v_NAS_Ind.Pdu.Msg.aTTACH_REQUEST.ueAddSecurityCap;</w:t>
      </w:r>
    </w:p>
    <w:p w14:paraId="7AC8ED4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9438DB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v_NasCountUL:= f_EUTRA_NAS_ActivateSecurity(eutra_CellA,v_AuthParams,-,true,true, v_NAS_Ind.Pdu.Msg.aTTACH_REQUEST.ueRadioCapIdAvailability);</w:t>
      </w:r>
    </w:p>
    <w:p w14:paraId="7FA0917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v_UERadioCapId := f_EUTRA_MobileInfo_GetRxdRACS_Id();</w:t>
      </w:r>
    </w:p>
    <w:p w14:paraId="4DF8DF2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(isvalue(v_UERadioCapId)) {</w:t>
      </w:r>
    </w:p>
    <w:p w14:paraId="5F9627C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(match(valueof(v_UERadioCapId), cs_UERadioCapId('66'O, '01000000000010'O))) {</w:t>
      </w:r>
    </w:p>
    <w:p w14:paraId="1E81994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f_EUTRA_PreliminaryPass(__FILE__, __LINE__, "Step 6");</w:t>
      </w:r>
    </w:p>
    <w:p w14:paraId="6CE1D5F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2ED94B4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"Step 6");</w:t>
      </w:r>
    </w:p>
    <w:p w14:paraId="6129BCA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936648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56BB421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f_EUTRA_SetVerdictFailOrInconc(__FILE__, __LINE__, "Step 6");</w:t>
      </w:r>
    </w:p>
    <w:p w14:paraId="68E27AC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8C7CF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A28EF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7-11" siclog@</w:t>
      </w:r>
    </w:p>
    <w:p w14:paraId="2A54141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9-13 of the generic procedure for UE registration specified in TS 36.508 subclause 4.5.2.3 are performed.</w:t>
      </w:r>
    </w:p>
    <w:p w14:paraId="7692A4B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siclog@</w:t>
      </w:r>
    </w:p>
    <w:p w14:paraId="72C5164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 ATTACH ACCEPT message with a new UE radio capability ID 2.</w:t>
      </w:r>
    </w:p>
    <w:p w14:paraId="0DF59FD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13-16" siclog@</w:t>
      </w:r>
    </w:p>
    <w:p w14:paraId="23024F3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15-18 of the generic procedure for UE registration specified in TS 36.508 subclause 4.5.2.3 are performed.//step15 is done before this.</w:t>
      </w:r>
    </w:p>
    <w:p w14:paraId="2AA6468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f_EUTRA_MobileInfo_SetRACS_IdToSend(valueof(cs_UERadioCapId('66'O, '01000000000020'O)));</w:t>
      </w:r>
    </w:p>
    <w:p w14:paraId="47EC767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f_EUTRA_InitialRegistration_Step9_18b1(eutra_CellA,v_NAS_Ind,v_NasCountUL);</w:t>
      </w:r>
    </w:p>
    <w:p w14:paraId="5588BF3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siclog@</w:t>
      </w:r>
    </w:p>
    <w:p w14:paraId="7A1D807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58D6585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f_EUTRA_SetCellPower(eutra_CellA, tsc_NonSuitableCellRS_EPRE);</w:t>
      </w:r>
    </w:p>
    <w:p w14:paraId="3208701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f_EUTRA_SetCellPower(eutra_CellB, tsc_ServingCellRS_EPRE);</w:t>
      </w:r>
    </w:p>
    <w:p w14:paraId="08C1758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siclog@</w:t>
      </w:r>
    </w:p>
    <w:p w14:paraId="00C5AA7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3A29271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 := f_EUTRA_TrackingAreaUpdate_Step1_3(eutra_CellB,</w:t>
      </w:r>
    </w:p>
    <w:p w14:paraId="57CE70D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tsc_RRC_TI_Def,</w:t>
      </w:r>
    </w:p>
    <w:p w14:paraId="25CC676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2DA7150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7DDECC7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756D50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0937920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18");</w:t>
      </w:r>
    </w:p>
    <w:p w14:paraId="33E94B7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800EDE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v_AuthParams := f_EUTRA_Security_Get();</w:t>
      </w:r>
    </w:p>
    <w:p w14:paraId="76B43A7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siclog@</w:t>
      </w:r>
    </w:p>
    <w:p w14:paraId="7B33EF3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126D51A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siclog@</w:t>
      </w:r>
    </w:p>
    <w:p w14:paraId="06E11A9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2?</w:t>
      </w:r>
    </w:p>
    <w:p w14:paraId="04C6579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v_NasCountUL:= f_EUTRA_NAS_ActivateSecurity(eutra_CellB,v_AuthParams, -, omit, false, v_NAS_Ind.Pdu.Msg.tRACKING_AREA_UPDATE_REQUEST.ueRadioCapIdAvailability);///@sic R5s240215 sic@</w:t>
      </w:r>
    </w:p>
    <w:p w14:paraId="481C21C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v_UERadioCapId := f_EUTRA_MobileInfo_GetRxdRACS_Id();</w:t>
      </w:r>
    </w:p>
    <w:p w14:paraId="7A49109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(isvalue(v_UERadioCapId)) {</w:t>
      </w:r>
    </w:p>
    <w:p w14:paraId="600EFC6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(match(valueof(v_UERadioCapId), cs_UERadioCapId('66'O, '01000000000020'O))) {</w:t>
      </w:r>
    </w:p>
    <w:p w14:paraId="39F6ADA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f_EUTRA_PreliminaryPass(__FILE__, __LINE__, "Step 20");</w:t>
      </w:r>
    </w:p>
    <w:p w14:paraId="4770A12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46E34BE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"Step 20");</w:t>
      </w:r>
    </w:p>
    <w:p w14:paraId="18E4BF7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A92993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50DA4E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f_EUTRA_SetVerdictFailOrInconc(__FILE__, __LINE__, "Step 20");</w:t>
      </w:r>
    </w:p>
    <w:p w14:paraId="777C39C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3C0D3B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787FB1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siclog@</w:t>
      </w:r>
    </w:p>
    <w:p w14:paraId="46B762F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045C628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siclog@</w:t>
      </w:r>
    </w:p>
    <w:p w14:paraId="673C320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//The UE transmits a TRACKING AREA UPDATE COMPLETE message.</w:t>
      </w:r>
    </w:p>
    <w:p w14:paraId="0B58FD3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6FF7987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f_EUTRA_TrackingAreaUpdate_Accept_Complete(eutra_CellB, f_EUTRA_CellInfo_GetGuti(eutra_CellB), </w:t>
      </w:r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 v_EPS_ContextStatus, v_NAS_Ind.Pdu.Msg.tRACKING_AREA_UPDATE_REQUEST.addUpdateType, NORMAL);</w:t>
      </w:r>
    </w:p>
    <w:p w14:paraId="08A1443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siclog@</w:t>
      </w:r>
    </w:p>
    <w:p w14:paraId="2DC26E9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171A29D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f_EUTRA_RRC_ConnectionRelease(eutra_CellB);</w:t>
      </w:r>
    </w:p>
    <w:p w14:paraId="61C40EC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siclog@</w:t>
      </w:r>
    </w:p>
    <w:p w14:paraId="39778A7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B as the "Non-Suitable cell".- Cell G as a "Serving cell".</w:t>
      </w:r>
    </w:p>
    <w:p w14:paraId="3A07A41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f_EUTRA_SetCellPower(eutra_CellB, tsc_NonSuitableCellRS_EPRE);</w:t>
      </w:r>
    </w:p>
    <w:p w14:paraId="522FBEC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f_EUTRA_SetCellPower(eutra_CellG, tsc_ServingCellRS_EPRE);</w:t>
      </w:r>
    </w:p>
    <w:p w14:paraId="0CB7CF9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25" siclog@  //@sic R5-241690 R5s240215 sic@</w:t>
      </w:r>
    </w:p>
    <w:p w14:paraId="02A4674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Void.</w:t>
      </w:r>
    </w:p>
    <w:p w14:paraId="781B76F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EXCEPTION: Steps 25Aa1-25Ab1 describe behaviour that depends on UE configuration; the "lower case letter" identifies a step sequence that takes place depending on whether the UE has a manufacturer-assigned UE Radio Capability ID</w:t>
      </w:r>
    </w:p>
    <w:p w14:paraId="50B0EAC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25Aa1" siclog@  //@sic R5-241690 R5s240215 sic@</w:t>
      </w:r>
    </w:p>
    <w:p w14:paraId="2E2CCD6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IF the UE has a manufacturer-assigned UE Radio Capability ID THEN Check: Does the UE indicate UE radio Capability ID available in UE radio capability availability indication IE in TRACKING AREA UPDATE REQUEST message?</w:t>
      </w:r>
    </w:p>
    <w:p w14:paraId="07D0F03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25Aa2" siclog@  //@sic R5-241690 R5s240215 sic@</w:t>
      </w:r>
    </w:p>
    <w:p w14:paraId="759B405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SS transmits a NAS SECURITY MODE COMMAND message requesting UE radio capability ID.</w:t>
      </w:r>
    </w:p>
    <w:p w14:paraId="60015BA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25Aa3" siclog@  //@sic R5-241690 R5s240215 sic@</w:t>
      </w:r>
    </w:p>
    <w:p w14:paraId="2F26A35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NAS SECURITY MODE COMPLETE message including the manufacturer-assigned UE Radio Capability ID?</w:t>
      </w:r>
    </w:p>
    <w:p w14:paraId="7854E98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25Ab1" siclog@  //@sic R5-241690 R5s240215 sic@</w:t>
      </w:r>
    </w:p>
    <w:p w14:paraId="6C8F4D8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ELSECheck: Does the UE not indicate a UE radio Capability ID is available in TRACKING AREA UPDATE REQUEST message?</w:t>
      </w:r>
    </w:p>
    <w:p w14:paraId="509E5FD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//Receive the TAU</w:t>
      </w:r>
    </w:p>
    <w:p w14:paraId="66D01B5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 := f_EUTRA_TrackingAreaUpdate_Step1_3(eutra_CellG,</w:t>
      </w:r>
    </w:p>
    <w:p w14:paraId="58B6B19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tsc_RRC_TI_Def,</w:t>
      </w:r>
    </w:p>
    <w:p w14:paraId="73C738B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3CD8401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4F1F8A6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80D2EF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f_EUTRA_Check_TAU_SMC(eutra_CellG,v_NAS_Ind);  //@sic R5-241690 R5s240215 sic@</w:t>
      </w:r>
    </w:p>
    <w:p w14:paraId="7CCE9CC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siclog@</w:t>
      </w:r>
    </w:p>
    <w:p w14:paraId="1D6083B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1AA9B0A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27" siclog@</w:t>
      </w:r>
    </w:p>
    <w:p w14:paraId="7AEB318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2BD8556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2551E56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f_EUTRA_TrackingAreaUpdate_Accept_Complete(eutra_CellG, f_EUTRA_CellInfo_GetGuti(eutra_CellG), </w:t>
      </w:r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, v_EPS_ContextStatus, v_NAS_Ind.Pdu.Msg.tRACKING_AREA_UPDATE_REQUEST.addUpdateType, NORMAL);</w:t>
      </w:r>
    </w:p>
    <w:p w14:paraId="51DB749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siclog@</w:t>
      </w:r>
    </w:p>
    <w:p w14:paraId="6B14B79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14D3396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f_EUTRA_RRC_ConnectionRelease(eutra_CellG);</w:t>
      </w:r>
    </w:p>
    <w:p w14:paraId="7C1486A5" w14:textId="064DE47C" w:rsidR="00803F32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fl_TC_9_2_5_1_Body</w:t>
      </w:r>
    </w:p>
    <w:p w14:paraId="2C679E4F" w14:textId="77777777" w:rsid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1F24CE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function fl_TC_9_2_5_1_Body() runs on EUTRA_PTC</w:t>
      </w:r>
    </w:p>
    <w:p w14:paraId="177E30B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F1F7F5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5664586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EPS_BearerContextStatus v_EPS_ContextStatus;</w:t>
      </w:r>
    </w:p>
    <w:p w14:paraId="629FA18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NasCount_Type v_NasCountUL;</w:t>
      </w:r>
    </w:p>
    <w:p w14:paraId="2103E66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EUTRA_SecurityParams_Type v_AuthParams;</w:t>
      </w:r>
    </w:p>
    <w:p w14:paraId="2DA9A4C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UERadioCapId v_UERadioCapId;</w:t>
      </w:r>
    </w:p>
    <w:p w14:paraId="6024219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52984E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04DBA29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78F8BE6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f_EUTRA_SwitchOnUEandStartIP(eutra_CellA);</w:t>
      </w:r>
    </w:p>
    <w:p w14:paraId="79ACC5C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siclog@</w:t>
      </w:r>
    </w:p>
    <w:p w14:paraId="742BB5F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ATTACH REQUEST message on Cell A?</w:t>
      </w:r>
    </w:p>
    <w:p w14:paraId="4BF07C6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v_NAS_Ind:= f_EUTRA_RRC_ConnEst_DefWithNas(eutra_CellA,</w:t>
      </w:r>
    </w:p>
    <w:p w14:paraId="63E153C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tsc_RRC_TI_Def,</w:t>
      </w:r>
    </w:p>
    <w:p w14:paraId="5657193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cr_EstablishmentCause_Any,</w:t>
      </w:r>
    </w:p>
    <w:p w14:paraId="666FF1E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cr_NAS_IndicationWithPiggybacking(tsc_SHT_IntegrityProtected,</w:t>
      </w:r>
    </w:p>
    <w:p w14:paraId="6F9F31D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cr_508_ATTACH_REQUEST(f_GetEAttachType(NORMAL), f_GetAdditionalUpdateType(NORMAL)),</w:t>
      </w:r>
    </w:p>
    <w:p w14:paraId="4947A43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cr_508_PDN_CONNECTIVITY_REQUEST(tsc_PdnRequest_InitialAttach,</w:t>
      </w:r>
    </w:p>
    <w:p w14:paraId="5C73210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f_GetPdnType())));</w:t>
      </w:r>
    </w:p>
    <w:p w14:paraId="47C7D87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58C8713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f_EUTRA_PreliminaryPass(__FILE__, __LINE__, "Step 2");</w:t>
      </w:r>
    </w:p>
    <w:p w14:paraId="1CAD6F2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48F03C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3-4" siclog@</w:t>
      </w:r>
    </w:p>
    <w:p w14:paraId="3D9037B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5-6 of the generic procedure for UE registration specified in TS 36.508 subclause 4.5.2.3 are performed.</w:t>
      </w:r>
    </w:p>
    <w:p w14:paraId="60B551B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f_EUTRA_InitialRegistration_Step5_6(eutra_CellA, v_NAS_Ind);</w:t>
      </w:r>
    </w:p>
    <w:p w14:paraId="270C160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v_AuthParams := f_EUTRA_Security_Get();</w:t>
      </w:r>
    </w:p>
    <w:p w14:paraId="15B691E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siclog@</w:t>
      </w:r>
    </w:p>
    <w:p w14:paraId="1808A9C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1F65329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//siclog "Step 6" siclog@</w:t>
      </w:r>
    </w:p>
    <w:p w14:paraId="0852D72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1?</w:t>
      </w:r>
    </w:p>
    <w:p w14:paraId="6D139B4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(ispresent(v_NAS_Ind.Pdu.Msg.aTTACH_REQUEST.ueAddSecurityCap)) {</w:t>
      </w:r>
    </w:p>
    <w:p w14:paraId="2439A70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v_AuthParams.NAS_SecurityCap5G := v_NAS_Ind.Pdu.Msg.aTTACH_REQUEST.ueAddSecurityCap;</w:t>
      </w:r>
    </w:p>
    <w:p w14:paraId="52CA5BB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82C511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v_NasCountUL:= f_EUTRA_NAS_ActivateSecurity(eutra_CellA,v_AuthParams,-,true,true, v_NAS_Ind.Pdu.Msg.aTTACH_REQUEST.ueRadioCapIdAvailability);</w:t>
      </w:r>
    </w:p>
    <w:p w14:paraId="172FDD9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v_UERadioCapId := f_EUTRA_MobileInfo_GetRxdRACS_Id();</w:t>
      </w:r>
    </w:p>
    <w:p w14:paraId="225585F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(isvalue(v_UERadioCapId)) {</w:t>
      </w:r>
    </w:p>
    <w:p w14:paraId="4601E5F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(match(valueof(v_UERadioCapId), cs_UERadioCapId('66'O, '01000000000010'O))) {</w:t>
      </w:r>
    </w:p>
    <w:p w14:paraId="51E12C1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f_EUTRA_PreliminaryPass(__FILE__, __LINE__, "Step 6");</w:t>
      </w:r>
    </w:p>
    <w:p w14:paraId="46667BD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64AA24D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"Step 6");</w:t>
      </w:r>
    </w:p>
    <w:p w14:paraId="6E53893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5C3152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780EAEC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f_EUTRA_SetVerdictFailOrInconc(__FILE__, __LINE__, "Step 6");</w:t>
      </w:r>
    </w:p>
    <w:p w14:paraId="665360E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7B8834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C906DE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7-11" siclog@</w:t>
      </w:r>
    </w:p>
    <w:p w14:paraId="7BD59C4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9-13 of the generic procedure for UE registration specified in TS 36.508 subclause 4.5.2.3 are performed.</w:t>
      </w:r>
    </w:p>
    <w:p w14:paraId="4CD9036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siclog@</w:t>
      </w:r>
    </w:p>
    <w:p w14:paraId="3C64FF8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 ATTACH ACCEPT message with a new UE radio capability ID 2.</w:t>
      </w:r>
    </w:p>
    <w:p w14:paraId="09ACC2B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13-16" siclog@</w:t>
      </w:r>
    </w:p>
    <w:p w14:paraId="43B63E3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15-18 of the generic procedure for UE registration specified in TS 36.508 subclause 4.5.2.3 are performed.//step15 is done before this.</w:t>
      </w:r>
    </w:p>
    <w:p w14:paraId="417EBBF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f_EUTRA_MobileInfo_SetRACS_IdToSend(valueof(cs_UERadioCapId('66'O, '01000000000020'O)));</w:t>
      </w:r>
    </w:p>
    <w:p w14:paraId="35FE051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f_EUTRA_InitialRegistration_Step9_18b1(eutra_CellA,v_NAS_Ind,v_NasCountUL);</w:t>
      </w:r>
    </w:p>
    <w:p w14:paraId="6D152D3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siclog@</w:t>
      </w:r>
    </w:p>
    <w:p w14:paraId="6073D71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570E836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f_EUTRA_SetCellPower(eutra_CellA, tsc_NonSuitableCellRS_EPRE);</w:t>
      </w:r>
    </w:p>
    <w:p w14:paraId="62D443F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f_EUTRA_SetCellPower(eutra_CellB, tsc_ServingCellRS_EPRE);</w:t>
      </w:r>
    </w:p>
    <w:p w14:paraId="0441098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siclog@</w:t>
      </w:r>
    </w:p>
    <w:p w14:paraId="4E16E72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5FAF2AC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 := f_EUTRA_TrackingAreaUpdate_Step1_3(eutra_CellB,</w:t>
      </w:r>
    </w:p>
    <w:p w14:paraId="5E08B2B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tsc_RRC_TI_Def,</w:t>
      </w:r>
    </w:p>
    <w:p w14:paraId="0EBCE69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7FE69C4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4D06017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f_GetEPSTAUType(NORMAL));</w:t>
      </w:r>
    </w:p>
    <w:p w14:paraId="7A7342E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32DB018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f_EUTRA_PreliminaryPass(__FILE__, __LINE__, "Step 18");</w:t>
      </w:r>
    </w:p>
    <w:p w14:paraId="16D7192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4EB9C1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v_AuthParams := f_EUTRA_Security_Get();</w:t>
      </w:r>
    </w:p>
    <w:p w14:paraId="6DD10D4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siclog@</w:t>
      </w:r>
    </w:p>
    <w:p w14:paraId="07F7499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34CEF5C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siclog@</w:t>
      </w:r>
    </w:p>
    <w:p w14:paraId="02B8B26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2?</w:t>
      </w:r>
    </w:p>
    <w:p w14:paraId="02A1201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v_NasCountUL:= f_EUTRA_NAS_ActivateSecurity(eutra_CellB,v_AuthParams, -, omit, false, v_NAS_Ind.Pdu.Msg.tRACKING_AREA_UPDATE_REQUEST.ueRadioCapIdAvailability);///@sic R5s240215 sic@</w:t>
      </w:r>
    </w:p>
    <w:p w14:paraId="7A57EF5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v_UERadioCapId := f_EUTRA_MobileInfo_GetRxdRACS_Id();</w:t>
      </w:r>
    </w:p>
    <w:p w14:paraId="1A84B75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(isvalue(v_UERadioCapId)) {</w:t>
      </w:r>
    </w:p>
    <w:p w14:paraId="70792F9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(match(valueof(v_UERadioCapId), cs_UERadioCapId('66'O, '01000000000020'O))) {</w:t>
      </w:r>
    </w:p>
    <w:p w14:paraId="742357D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f_EUTRA_PreliminaryPass(__FILE__, __LINE__, "Step 20");</w:t>
      </w:r>
    </w:p>
    <w:p w14:paraId="0AECF45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3F65D05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f_EUTRA_SetVerdictFailOrInconc(__FILE__, __LINE__, "Step 20");</w:t>
      </w:r>
    </w:p>
    <w:p w14:paraId="3FF5AE2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F27229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2B67414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f_EUTRA_SetVerdictFailOrInconc(__FILE__, __LINE__, "Step 20");</w:t>
      </w:r>
    </w:p>
    <w:p w14:paraId="333FA6F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BF4523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70268E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siclog@</w:t>
      </w:r>
    </w:p>
    <w:p w14:paraId="127E97B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1D8E493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siclog@</w:t>
      </w:r>
    </w:p>
    <w:p w14:paraId="769C0D6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5BBC539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62DF697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f_EUTRA_TrackingAreaUpdate_Accept_Complete(eutra_CellB, f_EUTRA_CellInfo_GetGuti(eutra_CellB), </w:t>
      </w:r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f_GetEPSTAUType(NORMAL),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v_EPS_ContextStatus, v_NAS_Ind.Pdu.Msg.tRACKING_AREA_UPDATE_REQUEST.addUpdateType, NORMAL);</w:t>
      </w:r>
    </w:p>
    <w:p w14:paraId="2FDF1C5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siclog@</w:t>
      </w:r>
    </w:p>
    <w:p w14:paraId="1D4EB1A3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F017C0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f_EUTRA_RRC_ConnectionRelease(eutra_CellB);</w:t>
      </w:r>
    </w:p>
    <w:p w14:paraId="26FEF84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siclog@</w:t>
      </w:r>
    </w:p>
    <w:p w14:paraId="1E875B0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B as the "Non-Suitable cell".- Cell G as a "Serving cell".</w:t>
      </w:r>
    </w:p>
    <w:p w14:paraId="49BC5EA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f_EUTRA_SetCellPower(eutra_CellB, tsc_NonSuitableCellRS_EPRE);</w:t>
      </w:r>
    </w:p>
    <w:p w14:paraId="5A882C9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f_EUTRA_SetCellPower(eutra_CellG, tsc_ServingCellRS_EPRE);</w:t>
      </w:r>
    </w:p>
    <w:p w14:paraId="3522B93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25" siclog@  //@sic R5-241690 R5s240215 sic@</w:t>
      </w:r>
    </w:p>
    <w:p w14:paraId="1027C367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Void.</w:t>
      </w:r>
    </w:p>
    <w:p w14:paraId="60801325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EXCEPTION: Steps 25Aa1-25Ab1 describe behaviour that depends on UE configuration; the "lower case letter" identifies a step sequence that takes place depending on whether the UE has a manufacturer-assigned UE Radio Capability ID</w:t>
      </w:r>
    </w:p>
    <w:p w14:paraId="2C6B4C4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25Aa1" siclog@  //@sic R5-241690 R5s240215 sic@</w:t>
      </w:r>
    </w:p>
    <w:p w14:paraId="2B5A37D4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IF the UE has a manufacturer-assigned UE Radio Capability ID THEN Check: Does the UE indicate UE radio Capability ID available in UE radio capability availability indication IE in TRACKING AREA UPDATE REQUEST message?</w:t>
      </w:r>
    </w:p>
    <w:p w14:paraId="3F1C996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25Aa2" siclog@  //@sic R5-241690 R5s240215 sic@</w:t>
      </w:r>
    </w:p>
    <w:p w14:paraId="4735F90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SS transmits a NAS SECURITY MODE COMMAND message requesting UE radio capability ID.</w:t>
      </w:r>
    </w:p>
    <w:p w14:paraId="7C9E8D7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25Aa3" siclog@  //@sic R5-241690 R5s240215 sic@</w:t>
      </w:r>
    </w:p>
    <w:p w14:paraId="69A673A9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NAS SECURITY MODE COMPLETE message including the manufacturer-assigned UE Radio Capability ID?</w:t>
      </w:r>
    </w:p>
    <w:p w14:paraId="31AFFB6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25Ab1" siclog@  //@sic R5-241690 R5s240215 sic@</w:t>
      </w:r>
    </w:p>
    <w:p w14:paraId="474D670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ELSECheck: Does the UE not indicate a UE radio Capability ID is available in TRACKING AREA UPDATE REQUEST message?</w:t>
      </w:r>
    </w:p>
    <w:p w14:paraId="7F77517C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//Receive the TAU</w:t>
      </w:r>
    </w:p>
    <w:p w14:paraId="1F7DF43D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v_NAS_Ind := f_EUTRA_TrackingAreaUpdate_Step1_3(eutra_CellG,</w:t>
      </w:r>
    </w:p>
    <w:p w14:paraId="3E0F9B1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tsc_RRC_TI_Def,</w:t>
      </w:r>
    </w:p>
    <w:p w14:paraId="77BE379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5766B0EF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199E9306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f_GetEPSTAUType(NORMAL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737B0A9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 f_EUTRA_Check_TAU_SMC(eutra_CellG,v_NAS_Ind);  //@sic R5-241690 R5s240215 sic@</w:t>
      </w:r>
    </w:p>
    <w:p w14:paraId="52534D8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siclog@</w:t>
      </w:r>
    </w:p>
    <w:p w14:paraId="60D11C50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513809B8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27" siclog@</w:t>
      </w:r>
    </w:p>
    <w:p w14:paraId="6DD9BDD2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5554034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v_EPS_ContextStatus := v_NAS_Ind.Pdu.Msg.tRACKING_AREA_UPDATE_REQUEST.epsBearerContextStatus;</w:t>
      </w:r>
    </w:p>
    <w:p w14:paraId="130F4491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f_EUTRA_TrackingAreaUpdate_Accept_Complete(eutra_CellG, f_EUTRA_CellInfo_GetGuti(eutra_CellG), </w:t>
      </w:r>
      <w:r w:rsidRPr="001E302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f_GetEPSTAUType(NORMAL),</w:t>
      </w: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v_EPS_ContextStatus, v_NAS_Ind.Pdu.Msg.tRACKING_AREA_UPDATE_REQUEST.addUpdateType, NORMAL);</w:t>
      </w:r>
    </w:p>
    <w:p w14:paraId="4BC62CDE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siclog@</w:t>
      </w:r>
    </w:p>
    <w:p w14:paraId="0CB4115A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730A4EDB" w14:textId="77777777" w:rsidR="001E302E" w:rsidRP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f_EUTRA_RRC_ConnectionRelease(eutra_CellG);</w:t>
      </w:r>
    </w:p>
    <w:p w14:paraId="03A616DE" w14:textId="6D802B5B" w:rsidR="00803F32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E302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fl_TC_9_2_5_1_Body</w:t>
      </w:r>
    </w:p>
    <w:p w14:paraId="00D7AB9E" w14:textId="77777777" w:rsidR="001E302E" w:rsidRDefault="001E302E" w:rsidP="001E30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62FAEF7" w14:textId="4CDBB3F6" w:rsidR="00F81C82" w:rsidRPr="00FD579F" w:rsidRDefault="00F81C82" w:rsidP="00F81C82">
      <w:pPr>
        <w:pStyle w:val="Heading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7" w:name="_Hlk164946919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1C82" w14:paraId="17C352C3" w14:textId="77777777" w:rsidTr="009E10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14C5" w14:textId="77777777" w:rsidR="00F81C82" w:rsidRDefault="00F81C82" w:rsidP="009E10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97A5" w14:textId="77777777" w:rsidR="00F81C82" w:rsidRPr="00345402" w:rsidRDefault="00F81C82" w:rsidP="009E102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406">
              <w:rPr>
                <w:rFonts w:ascii="Arial" w:hAnsi="Arial" w:cs="Arial"/>
                <w:lang w:eastAsia="de-DE"/>
              </w:rPr>
              <w:t>f_EUTRA_Check_TAU_SMC</w:t>
            </w:r>
          </w:p>
        </w:tc>
      </w:tr>
      <w:tr w:rsidR="00F81C82" w14:paraId="312EA527" w14:textId="77777777" w:rsidTr="009E102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B0B2" w14:textId="77777777" w:rsidR="00F81C82" w:rsidRDefault="00F81C82" w:rsidP="009E10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CCC" w14:textId="77777777" w:rsidR="00F81C82" w:rsidRDefault="00F81C82" w:rsidP="009E102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Incorrect ID is used to match against m</w:t>
            </w:r>
            <w:r w:rsidRPr="005B7A8E">
              <w:rPr>
                <w:rFonts w:ascii="Arial" w:hAnsi="Arial" w:cs="Arial"/>
              </w:rPr>
              <w:t>anufacturer-assigned UE Radio Capability ID</w:t>
            </w:r>
            <w:r>
              <w:rPr>
                <w:rFonts w:ascii="Arial" w:hAnsi="Arial" w:cs="Arial"/>
              </w:rPr>
              <w:t>.</w:t>
            </w:r>
          </w:p>
          <w:p w14:paraId="18F61E17" w14:textId="77777777" w:rsidR="00F81C82" w:rsidRDefault="00F81C82" w:rsidP="009E102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</w:t>
            </w:r>
            <w:r w:rsidRPr="004A17C4">
              <w:rPr>
                <w:rFonts w:ascii="Arial" w:hAnsi="Arial" w:cs="Arial"/>
              </w:rPr>
              <w:t>Table 9.9.3.58.1</w:t>
            </w:r>
            <w:r>
              <w:rPr>
                <w:rFonts w:ascii="Arial" w:hAnsi="Arial" w:cs="Arial"/>
              </w:rPr>
              <w:t xml:space="preserve">, TS 24.301, values other than ‘001’ for </w:t>
            </w:r>
            <w:r w:rsidRPr="004A17C4">
              <w:rPr>
                <w:rFonts w:ascii="Arial" w:hAnsi="Arial" w:cs="Arial"/>
              </w:rPr>
              <w:t>availability</w:t>
            </w:r>
            <w:r>
              <w:rPr>
                <w:rFonts w:ascii="Arial" w:hAnsi="Arial" w:cs="Arial"/>
              </w:rPr>
              <w:t xml:space="preserve"> IE is </w:t>
            </w:r>
            <w:r w:rsidRPr="004A17C4">
              <w:rPr>
                <w:rFonts w:ascii="Arial" w:hAnsi="Arial" w:cs="Arial"/>
              </w:rPr>
              <w:t>interpreted as UE radio capability ID not available</w:t>
            </w:r>
            <w:r>
              <w:rPr>
                <w:rFonts w:ascii="Arial" w:hAnsi="Arial" w:cs="Arial"/>
              </w:rPr>
              <w:t>, hence there is no need for else-if condition for the value ‘000’.</w:t>
            </w:r>
          </w:p>
          <w:p w14:paraId="767993F9" w14:textId="40915B88" w:rsidR="00F81C82" w:rsidRPr="001D04A9" w:rsidRDefault="00F81C82" w:rsidP="009E102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Pr="00050406">
              <w:rPr>
                <w:rFonts w:ascii="Arial" w:hAnsi="Arial" w:cs="Arial"/>
              </w:rPr>
              <w:t>UERadioCapId</w:t>
            </w:r>
            <w:r>
              <w:rPr>
                <w:rFonts w:ascii="Arial" w:hAnsi="Arial" w:cs="Arial"/>
              </w:rPr>
              <w:t xml:space="preserve"> check will not be performed </w:t>
            </w:r>
            <w:r w:rsidRPr="00050406">
              <w:rPr>
                <w:rFonts w:ascii="Arial" w:hAnsi="Arial" w:cs="Arial"/>
              </w:rPr>
              <w:t>when UE omits ueRadioCapIdAvailability IE</w:t>
            </w:r>
            <w:r>
              <w:rPr>
                <w:rFonts w:ascii="Arial" w:hAnsi="Arial" w:cs="Arial"/>
              </w:rPr>
              <w:t xml:space="preserve"> in TAU request</w:t>
            </w:r>
            <w:r w:rsidRPr="00050406">
              <w:rPr>
                <w:rFonts w:ascii="Arial" w:hAnsi="Arial" w:cs="Arial"/>
              </w:rPr>
              <w:t>.</w:t>
            </w:r>
          </w:p>
        </w:tc>
      </w:tr>
      <w:tr w:rsidR="00F81C82" w14:paraId="17AF8A93" w14:textId="77777777" w:rsidTr="009E1029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A002" w14:textId="77777777" w:rsidR="00F81C82" w:rsidRDefault="00F81C82" w:rsidP="009E10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FFFC" w14:textId="77777777" w:rsidR="00F81C82" w:rsidRDefault="00F81C82" w:rsidP="009E1029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Modify the ID used for matching </w:t>
            </w:r>
            <w:r w:rsidRPr="00F81C82">
              <w:rPr>
                <w:rFonts w:cs="Arial"/>
                <w:noProof/>
              </w:rPr>
              <w:t>manufacturer-assigned UE Radio Capability ID</w:t>
            </w:r>
            <w:r>
              <w:rPr>
                <w:rFonts w:cs="Arial"/>
                <w:noProof/>
              </w:rPr>
              <w:t>, in the if case</w:t>
            </w:r>
            <w:r w:rsidRPr="00F81C82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br/>
            </w:r>
            <w:r>
              <w:rPr>
                <w:rFonts w:cs="Arial"/>
                <w:noProof/>
              </w:rPr>
              <w:br/>
              <w:t>Removed else-if condition used for checking the matching availability IE with the value ‘000’.</w:t>
            </w:r>
          </w:p>
          <w:p w14:paraId="4FCD7287" w14:textId="52B1D689" w:rsidR="00F81C82" w:rsidRPr="00F81C82" w:rsidRDefault="00F81C82" w:rsidP="009E1029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br/>
              <w:t xml:space="preserve">Corrected if-else statement to pass the check, </w:t>
            </w:r>
            <w:r>
              <w:rPr>
                <w:rFonts w:cs="Arial"/>
              </w:rPr>
              <w:t xml:space="preserve">when UE omits </w:t>
            </w:r>
            <w:r w:rsidRPr="00FD32C1">
              <w:rPr>
                <w:rFonts w:cs="Arial"/>
              </w:rPr>
              <w:t>ueRadioCapIdAvailability</w:t>
            </w:r>
            <w:r>
              <w:rPr>
                <w:rFonts w:cs="Arial"/>
              </w:rPr>
              <w:t xml:space="preserve"> IE</w:t>
            </w:r>
            <w:r>
              <w:rPr>
                <w:rFonts w:cs="Arial"/>
                <w:noProof/>
              </w:rPr>
              <w:t>.</w:t>
            </w:r>
          </w:p>
        </w:tc>
      </w:tr>
      <w:tr w:rsidR="00F81C82" w14:paraId="168225A6" w14:textId="77777777" w:rsidTr="009E10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E199" w14:textId="77777777" w:rsidR="00F81C82" w:rsidRDefault="00F81C82" w:rsidP="009E10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8D43" w14:textId="77777777" w:rsidR="00F81C82" w:rsidRPr="00345402" w:rsidRDefault="00F81C82" w:rsidP="009E1029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81C82" w14:paraId="171D246A" w14:textId="77777777" w:rsidTr="009E10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10C6" w14:textId="77777777" w:rsidR="00F81C82" w:rsidRDefault="00F81C82" w:rsidP="009E10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29A2" w14:textId="77777777" w:rsidR="00F81C82" w:rsidRPr="00345402" w:rsidRDefault="00F81C82" w:rsidP="009E1029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40AB3F3" w14:textId="77777777" w:rsidR="00F81C82" w:rsidRDefault="00F81C82" w:rsidP="00F81C82">
      <w:pPr>
        <w:rPr>
          <w:lang w:val="en-US" w:eastAsia="zh-CN"/>
        </w:rPr>
      </w:pPr>
    </w:p>
    <w:p w14:paraId="39A64905" w14:textId="77777777" w:rsidR="00F81C82" w:rsidRPr="00717CA8" w:rsidRDefault="00F81C82" w:rsidP="00F81C8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B4C1331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function f_EUTRA_Check_TAU_SMC(EUTRA_CellId_Type p_CellId,</w:t>
      </w:r>
    </w:p>
    <w:p w14:paraId="7089187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NAS_MSG_Indication_Type p_NAS_Ind) runs on EUTRA_PTC</w:t>
      </w:r>
    </w:p>
    <w:p w14:paraId="567D5D82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27925DC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v_NAS_Ind:=p_NAS_Ind;</w:t>
      </w:r>
    </w:p>
    <w:p w14:paraId="1CAE366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EUTRA_SecurityParams_Type v_AuthParams;</w:t>
      </w:r>
    </w:p>
    <w:p w14:paraId="6269B9D9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UERadioCapId v_UERadioCapId;</w:t>
      </w:r>
    </w:p>
    <w:p w14:paraId="0D0BAF0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4462FF5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if(ispresent(v_NAS_Ind.Pdu.Msg.tRACKING_AREA_UPDATE_REQUEST.ueRadioCapIdAvailability.availability)){</w:t>
      </w:r>
    </w:p>
    <w:p w14:paraId="63AA7503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(v_NAS_Ind.Pdu.Msg.tRACKING_AREA_UPDATE_REQUEST.ueRadioCapIdAvailability.availability, '001'B)) {</w:t>
      </w:r>
    </w:p>
    <w:p w14:paraId="1D57D7F9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n+0Aa1" siclog@</w:t>
      </w:r>
    </w:p>
    <w:p w14:paraId="4E0523C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363B6017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v_AuthParams := f_EUTRA_Security_Get();</w:t>
      </w:r>
    </w:p>
    <w:p w14:paraId="1EE22C6C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n+0Aa2" siclog@</w:t>
      </w:r>
    </w:p>
    <w:p w14:paraId="65CEEB72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4E2B67CE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n+0Aa3" siclog@</w:t>
      </w:r>
    </w:p>
    <w:p w14:paraId="723A192F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39E507A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f_EUTRA_NAS_ActivateSecurity(p_CellId,v_AuthParams,-,omit ,false, v_NAS_Ind.Pdu.Msg.tRACKING_AREA_UPDATE_REQUEST.ueRadioCapIdAvailability);</w:t>
      </w:r>
    </w:p>
    <w:p w14:paraId="2262602A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v_UERadioCapId := f_EUTRA_MobileInfo_GetRxdRACS_Id();</w:t>
      </w:r>
    </w:p>
    <w:p w14:paraId="330FF95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(isvalue(v_UERadioCapId)) {</w:t>
      </w:r>
    </w:p>
    <w:p w14:paraId="06DD161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(match(valueof(v_UERadioCapId), cs_UERadioCapId('66'O, </w:t>
      </w:r>
      <w:r w:rsidRPr="003D27D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'00000000000000'O</w:t>
      </w: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))) {</w:t>
      </w:r>
    </w:p>
    <w:p w14:paraId="6AA411AB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f_EUTRA_PreliminaryPass(__FILE__, __LINE__, "UERadioCapId check pass");</w:t>
      </w:r>
    </w:p>
    <w:p w14:paraId="3346AD41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 else {</w:t>
      </w:r>
    </w:p>
    <w:p w14:paraId="3971722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f_EUTRA_SetVerdictFailOrInconc(__FILE__, __LINE__, "UERadioCapId check fail");</w:t>
      </w:r>
    </w:p>
    <w:p w14:paraId="503600D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42CAFF7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00B64289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f_EUTRA_SetVerdictFailOrInconc(__FILE__, __LINE__, "UERadioCapId check error");</w:t>
      </w:r>
    </w:p>
    <w:p w14:paraId="6B2322E3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DFE433F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E6692B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</w:t>
      </w:r>
      <w:r w:rsidRPr="0005040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if(match (v_NAS_Ind.Pdu.Msg.tRACKING_AREA_UPDATE_REQUEST.ueRadioCapIdAvailability.availability, '000'B))</w:t>
      </w: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{</w:t>
      </w:r>
    </w:p>
    <w:p w14:paraId="2018481C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n+0b1" siclog@</w:t>
      </w:r>
    </w:p>
    <w:p w14:paraId="5E931FC7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//Check: Does the UE not indicate a UE radio Capability ID is available in TRACKING AREA UPDATE REQUEST message?</w:t>
      </w:r>
    </w:p>
    <w:p w14:paraId="4D370BAE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f_EUTRA_PreliminaryPass(__FILE__, __LINE__, "UERadioCapId check pass");</w:t>
      </w:r>
    </w:p>
    <w:p w14:paraId="53C7EBC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7AC00EA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5CABD484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f_EUTRA_PreliminaryPass(__FILE__, __LINE__, "UERadioCapId check pass");</w:t>
      </w:r>
    </w:p>
    <w:p w14:paraId="4704BF0B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05040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1C21E2D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5B07FD6A" w14:textId="77777777" w:rsidR="00F81C82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C91A4E5" w14:textId="77777777" w:rsidR="00F81C82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A6FD9C7" w14:textId="77777777" w:rsidR="00F81C82" w:rsidRDefault="00F81C82" w:rsidP="00F81C82">
      <w:pPr>
        <w:spacing w:after="0"/>
        <w:rPr>
          <w:rFonts w:ascii="Arial" w:hAnsi="Arial" w:cs="Arial"/>
          <w:b/>
          <w:lang w:val="pt-BR" w:eastAsia="en-GB"/>
        </w:rPr>
      </w:pPr>
    </w:p>
    <w:p w14:paraId="10029969" w14:textId="77777777" w:rsidR="00F81C82" w:rsidRDefault="00F81C82" w:rsidP="00F81C8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EC41D1F" w14:textId="77777777" w:rsidR="00F81C82" w:rsidRPr="00717CA8" w:rsidRDefault="00F81C82" w:rsidP="00F81C82">
      <w:pPr>
        <w:spacing w:after="0"/>
        <w:rPr>
          <w:rFonts w:ascii="Arial" w:hAnsi="Arial" w:cs="Arial"/>
          <w:b/>
          <w:lang w:val="pt-BR" w:eastAsia="en-GB"/>
        </w:rPr>
      </w:pPr>
    </w:p>
    <w:p w14:paraId="549E0F25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function f_EUTRA_Check_TAU_SMC(EUTRA_CellId_Type p_CellId,</w:t>
      </w:r>
    </w:p>
    <w:p w14:paraId="4EB7D2F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NAS_MSG_Indication_Type p_NAS_Ind) runs on EUTRA_PTC</w:t>
      </w:r>
    </w:p>
    <w:p w14:paraId="7D24FD02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F0B272C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v_NAS_Ind:=p_NAS_Ind;</w:t>
      </w:r>
    </w:p>
    <w:p w14:paraId="39EA76C3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EUTRA_SecurityParams_Type v_AuthParams;</w:t>
      </w:r>
    </w:p>
    <w:p w14:paraId="72DADE05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UERadioCapId v_UERadioCapId;</w:t>
      </w:r>
    </w:p>
    <w:p w14:paraId="5184551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C0FCCA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if(ispresent(v_NAS_Ind.Pdu.Msg.tRACKING_AREA_UPDATE_REQUEST.ueRadioCapIdAvailability.availability)){</w:t>
      </w:r>
    </w:p>
    <w:p w14:paraId="72AEBC61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(v_NAS_Ind.Pdu.Msg.tRACKING_AREA_UPDATE_REQUEST.ueRadioCapIdAvailability.availability, '001'B)) {</w:t>
      </w:r>
    </w:p>
    <w:p w14:paraId="347DBDC4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n+0Aa1" siclog@</w:t>
      </w:r>
    </w:p>
    <w:p w14:paraId="56E5CAAA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489CBA04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v_AuthParams := f_EUTRA_Security_Get();</w:t>
      </w:r>
    </w:p>
    <w:p w14:paraId="3F9918A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n+0Aa2" siclog@</w:t>
      </w:r>
    </w:p>
    <w:p w14:paraId="6F527E8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4ACDCB8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n+0Aa3" siclog@</w:t>
      </w:r>
    </w:p>
    <w:p w14:paraId="5406C274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225EBB01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f_EUTRA_NAS_ActivateSecurity(p_CellId,v_AuthParams,-,omit ,false, v_NAS_Ind.Pdu.Msg.tRACKING_AREA_UPDATE_REQUEST.ueRadioCapIdAvailability);</w:t>
      </w:r>
    </w:p>
    <w:p w14:paraId="2738C731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v_UERadioCapId := f_EUTRA_MobileInfo_GetRxdRACS_Id();</w:t>
      </w:r>
    </w:p>
    <w:p w14:paraId="483E749F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(isvalue(v_UERadioCapId)) {</w:t>
      </w:r>
    </w:p>
    <w:p w14:paraId="1F0CDF17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(match(valueof(v_UERadioCapId), cs_UERadioCapId('66'O, </w:t>
      </w:r>
      <w:r w:rsidRPr="003D27D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'00?????????'O</w:t>
      </w: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>))) {</w:t>
      </w:r>
    </w:p>
    <w:p w14:paraId="4BD73B57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f_EUTRA_PreliminaryPass(__FILE__, __LINE__, "UERadioCapId check pass");</w:t>
      </w:r>
    </w:p>
    <w:p w14:paraId="1B0C451C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 else {</w:t>
      </w:r>
    </w:p>
    <w:p w14:paraId="40C4081B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f_EUTRA_SetVerdictFailOrInconc(__FILE__, __LINE__, "UERadioCapId check fail");</w:t>
      </w:r>
    </w:p>
    <w:p w14:paraId="3B77D1D8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7EBA23BB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45F9BC1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f_EUTRA_SetVerdictFailOrInconc(__FILE__, __LINE__, "UERadioCapId check error");</w:t>
      </w:r>
    </w:p>
    <w:p w14:paraId="18B17B4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BD2F9C1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7C44C57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{</w:t>
      </w:r>
    </w:p>
    <w:p w14:paraId="60B15662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n+0b1" siclog@</w:t>
      </w:r>
    </w:p>
    <w:p w14:paraId="0E4BD0F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//Check: Does the UE not indicate a UE radio Capability ID is available in TRACKING AREA UPDATE REQUEST message?</w:t>
      </w:r>
    </w:p>
    <w:p w14:paraId="0D9C1B4D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f_EUTRA_PreliminaryPass(__FILE__, __LINE__, "UERadioCapId check pass");</w:t>
      </w:r>
    </w:p>
    <w:p w14:paraId="38D019B6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277329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05040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51DB70D0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6A83C5BC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f_EUTRA_PreliminaryPass(__FILE__, __LINE__, "UERadioCapId check pass");</w:t>
      </w:r>
    </w:p>
    <w:p w14:paraId="5C45A5E5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6FA31E8" w14:textId="77777777" w:rsidR="00F81C82" w:rsidRPr="00050406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7598AD0" w14:textId="77777777" w:rsidR="00F81C82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0406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12F3F61" w14:textId="77777777" w:rsidR="00F81C82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C9F42C8" w14:textId="77777777" w:rsidR="00F81C82" w:rsidRDefault="00F81C82" w:rsidP="00F81C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C7EDE3" w14:textId="77777777" w:rsidR="00803F32" w:rsidRPr="00045309" w:rsidRDefault="00803F32" w:rsidP="00803F32">
      <w:pPr>
        <w:spacing w:after="0"/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8" w:name="_Toc122434494"/>
      <w:bookmarkStart w:id="19" w:name="_Toc295288971"/>
      <w:bookmarkStart w:id="20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1172017"/>
      <w:bookmarkStart w:id="22" w:name="_Toc151982591"/>
      <w:r w:rsidRPr="003C4E4F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</w:p>
    <w:p w14:paraId="3F4DE0CB" w14:textId="513DB50F" w:rsidR="00007D89" w:rsidRPr="003C4E4F" w:rsidRDefault="00803F32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51982592"/>
      <w:bookmarkStart w:id="24" w:name="_Hlk120026754"/>
      <w:r>
        <w:rPr>
          <w:rStyle w:val="Strong"/>
        </w:rPr>
        <w:t>Samsung Shannon S5E9945ERD UE</w:t>
      </w:r>
      <w:bookmarkEnd w:id="23"/>
    </w:p>
    <w:bookmarkEnd w:id="24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6C5E2C44" w:rsidR="00662A05" w:rsidRPr="003C4E4F" w:rsidRDefault="007C2DFB" w:rsidP="00B90232">
      <w:pPr>
        <w:tabs>
          <w:tab w:val="left" w:pos="3285"/>
        </w:tabs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9_2_5_1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  <w:r w:rsidR="00B90232">
        <w:rPr>
          <w:rFonts w:ascii="Arial" w:hAnsi="Arial" w:cs="Arial"/>
        </w:rPr>
        <w:t>2</w:t>
      </w:r>
      <w:r w:rsidR="00B90232">
        <w:rPr>
          <w:rFonts w:ascii="Arial" w:hAnsi="Arial" w:cs="Arial"/>
        </w:rPr>
        <w:tab/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054AC39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9_2_5_1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51982593"/>
      <w:r w:rsidRPr="003C4E4F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9C3DE74" w:rsidR="00007D89" w:rsidRPr="003C4E4F" w:rsidRDefault="00B9023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B90232">
              <w:rPr>
                <w:rFonts w:ascii="Arial" w:hAnsi="Arial" w:cs="Arial"/>
                <w:bCs/>
                <w:szCs w:val="22"/>
              </w:rPr>
              <w:t>R5s24035</w:t>
            </w:r>
            <w:r w:rsidR="00957ED2">
              <w:rPr>
                <w:rFonts w:ascii="Arial" w:hAnsi="Arial" w:cs="Arial"/>
                <w:bCs/>
                <w:szCs w:val="22"/>
              </w:rPr>
              <w:t>2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</w:t>
            </w:r>
            <w:r>
              <w:rPr>
                <w:rFonts w:ascii="Arial" w:hAnsi="Arial" w:cs="Arial"/>
                <w:bCs/>
                <w:szCs w:val="22"/>
              </w:rPr>
              <w:t>reverification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803F32">
              <w:rPr>
                <w:rFonts w:ascii="Arial" w:hAnsi="Arial" w:cs="Arial"/>
                <w:bCs/>
                <w:szCs w:val="22"/>
              </w:rPr>
              <w:t>9.2.5.1</w:t>
            </w:r>
          </w:p>
        </w:tc>
      </w:tr>
      <w:bookmarkEnd w:id="17"/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F4538" w14:textId="77777777" w:rsidR="00C12A25" w:rsidRDefault="00C12A25">
      <w:r>
        <w:separator/>
      </w:r>
    </w:p>
  </w:endnote>
  <w:endnote w:type="continuationSeparator" w:id="0">
    <w:p w14:paraId="57F9367C" w14:textId="77777777" w:rsidR="00C12A25" w:rsidRDefault="00C12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0EC0C" w14:textId="77777777" w:rsidR="00C12A25" w:rsidRDefault="00C12A25">
      <w:r>
        <w:separator/>
      </w:r>
    </w:p>
  </w:footnote>
  <w:footnote w:type="continuationSeparator" w:id="0">
    <w:p w14:paraId="1161A48C" w14:textId="77777777" w:rsidR="00C12A25" w:rsidRDefault="00C12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3"/>
  </w:num>
  <w:num w:numId="6" w16cid:durableId="1221668658">
    <w:abstractNumId w:val="18"/>
  </w:num>
  <w:num w:numId="7" w16cid:durableId="1811633016">
    <w:abstractNumId w:val="11"/>
  </w:num>
  <w:num w:numId="8" w16cid:durableId="1058895011">
    <w:abstractNumId w:val="36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2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4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7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29"/>
  </w:num>
  <w:num w:numId="27" w16cid:durableId="1253931199">
    <w:abstractNumId w:val="10"/>
  </w:num>
  <w:num w:numId="28" w16cid:durableId="1093166998">
    <w:abstractNumId w:val="30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1"/>
  </w:num>
  <w:num w:numId="32" w16cid:durableId="431390238">
    <w:abstractNumId w:val="22"/>
  </w:num>
  <w:num w:numId="33" w16cid:durableId="256643895">
    <w:abstractNumId w:val="35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1250776285">
    <w:abstractNumId w:val="14"/>
  </w:num>
  <w:num w:numId="41" w16cid:durableId="1131479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75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D77C6"/>
    <w:rsid w:val="001E302E"/>
    <w:rsid w:val="001E41F3"/>
    <w:rsid w:val="001E70B3"/>
    <w:rsid w:val="001E790C"/>
    <w:rsid w:val="001F230F"/>
    <w:rsid w:val="001F5FE1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2E5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10F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C5DEE"/>
    <w:rsid w:val="006D70C3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6733E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B7378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3F32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45A6"/>
    <w:rsid w:val="008A6AED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03F7D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57ED2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68AD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1248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309AB"/>
    <w:rsid w:val="00B4590C"/>
    <w:rsid w:val="00B4768A"/>
    <w:rsid w:val="00B502A9"/>
    <w:rsid w:val="00B50C8D"/>
    <w:rsid w:val="00B546B3"/>
    <w:rsid w:val="00B629F0"/>
    <w:rsid w:val="00B67B97"/>
    <w:rsid w:val="00B71634"/>
    <w:rsid w:val="00B71D89"/>
    <w:rsid w:val="00B75659"/>
    <w:rsid w:val="00B75D8F"/>
    <w:rsid w:val="00B84BC9"/>
    <w:rsid w:val="00B86113"/>
    <w:rsid w:val="00B90232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2A25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377D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25FA5"/>
    <w:rsid w:val="00E322E7"/>
    <w:rsid w:val="00E34898"/>
    <w:rsid w:val="00E3705C"/>
    <w:rsid w:val="00E37C01"/>
    <w:rsid w:val="00E41853"/>
    <w:rsid w:val="00E52A8D"/>
    <w:rsid w:val="00E537BE"/>
    <w:rsid w:val="00E559F3"/>
    <w:rsid w:val="00E62B69"/>
    <w:rsid w:val="00E637C8"/>
    <w:rsid w:val="00E6562E"/>
    <w:rsid w:val="00E704C5"/>
    <w:rsid w:val="00E70962"/>
    <w:rsid w:val="00E73E35"/>
    <w:rsid w:val="00E75219"/>
    <w:rsid w:val="00E770EE"/>
    <w:rsid w:val="00E83FEF"/>
    <w:rsid w:val="00E8663C"/>
    <w:rsid w:val="00E973AE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1C82"/>
    <w:rsid w:val="00F832B2"/>
    <w:rsid w:val="00F85509"/>
    <w:rsid w:val="00F911B5"/>
    <w:rsid w:val="00F9471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3891</Words>
  <Characters>22182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</cp:revision>
  <cp:lastPrinted>1900-01-01T08:00:00Z</cp:lastPrinted>
  <dcterms:created xsi:type="dcterms:W3CDTF">2024-04-25T09:19:00Z</dcterms:created>
  <dcterms:modified xsi:type="dcterms:W3CDTF">2024-04-29T08:33:00Z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