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79F09" w14:textId="307CF9FA" w:rsidR="00DB264C" w:rsidRDefault="00DB264C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85BE1" w:rsidRPr="00785BE1">
        <w:rPr>
          <w:b/>
          <w:bCs/>
          <w:i/>
          <w:iCs/>
          <w:sz w:val="24"/>
          <w:szCs w:val="24"/>
        </w:rPr>
        <w:t>R5s240</w:t>
      </w:r>
      <w:r w:rsidR="00180F15">
        <w:rPr>
          <w:b/>
          <w:bCs/>
          <w:i/>
          <w:iCs/>
          <w:sz w:val="24"/>
          <w:szCs w:val="24"/>
        </w:rPr>
        <w:t>348</w:t>
      </w:r>
    </w:p>
    <w:p w14:paraId="331CE45A" w14:textId="77777777" w:rsidR="00DB264C" w:rsidRDefault="00000000" w:rsidP="00DB264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264C" w:rsidRPr="00BA51D9">
          <w:rPr>
            <w:b/>
            <w:noProof/>
            <w:sz w:val="24"/>
          </w:rPr>
          <w:t>Online</w:t>
        </w:r>
      </w:fldSimple>
      <w:r w:rsidR="00DB264C">
        <w:rPr>
          <w:b/>
          <w:noProof/>
          <w:sz w:val="24"/>
        </w:rPr>
        <w:t xml:space="preserve">, </w:t>
      </w:r>
      <w:r w:rsidR="00DB264C">
        <w:fldChar w:fldCharType="begin"/>
      </w:r>
      <w:r w:rsidR="00DB264C">
        <w:instrText xml:space="preserve"> DOCPROPERTY  Country  \* MERGEFORMAT </w:instrText>
      </w:r>
      <w:r w:rsidR="00DB264C">
        <w:fldChar w:fldCharType="end"/>
      </w:r>
      <w:r w:rsidR="00DB264C">
        <w:rPr>
          <w:b/>
          <w:noProof/>
          <w:sz w:val="24"/>
        </w:rPr>
        <w:t xml:space="preserve">, </w:t>
      </w:r>
      <w:fldSimple w:instr=" DOCPROPERTY  StartDate  \* MERGEFORMAT ">
        <w:r w:rsidR="00DB264C">
          <w:rPr>
            <w:b/>
            <w:noProof/>
            <w:sz w:val="24"/>
          </w:rPr>
          <w:t>8</w:t>
        </w:r>
        <w:r w:rsidR="00DB264C" w:rsidRPr="00BA51D9">
          <w:rPr>
            <w:b/>
            <w:noProof/>
            <w:sz w:val="24"/>
          </w:rPr>
          <w:t>th Dec 20</w:t>
        </w:r>
        <w:r w:rsidR="00DB264C">
          <w:rPr>
            <w:b/>
            <w:noProof/>
            <w:sz w:val="24"/>
          </w:rPr>
          <w:t>23</w:t>
        </w:r>
      </w:fldSimple>
      <w:r w:rsidR="00DB264C">
        <w:rPr>
          <w:b/>
          <w:noProof/>
          <w:sz w:val="24"/>
        </w:rPr>
        <w:t xml:space="preserve"> - </w:t>
      </w:r>
      <w:fldSimple w:instr=" DOCPROPERTY  EndDate  \* MERGEFORMAT ">
        <w:r w:rsidR="00DB264C" w:rsidRPr="00BA51D9">
          <w:rPr>
            <w:b/>
            <w:noProof/>
            <w:sz w:val="24"/>
          </w:rPr>
          <w:t>31st Dec 202</w:t>
        </w:r>
        <w:r w:rsidR="00DB264C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E541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2722C7">
                <w:rPr>
                  <w:b/>
                  <w:noProof/>
                  <w:sz w:val="28"/>
                </w:rPr>
                <w:t>6</w:t>
              </w:r>
              <w:r w:rsidR="00AC2713">
                <w:rPr>
                  <w:b/>
                  <w:noProof/>
                  <w:sz w:val="28"/>
                </w:rPr>
                <w:t>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DFBFA" w:rsidR="001E41F3" w:rsidRPr="00657B96" w:rsidRDefault="00AD1D4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D1D4F">
              <w:rPr>
                <w:rFonts w:cs="Arial"/>
                <w:b/>
                <w:bCs/>
                <w:color w:val="000000"/>
                <w:sz w:val="24"/>
                <w:szCs w:val="24"/>
              </w:rPr>
              <w:t>4801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C8CFFE" w:rsidR="001E41F3" w:rsidRPr="00745C21" w:rsidRDefault="00180F1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B0D96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</w:t>
              </w:r>
              <w:r w:rsidR="002722C7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</w:t>
              </w:r>
              <w:r w:rsidR="00180F15">
                <w:rPr>
                  <w:b/>
                  <w:noProof/>
                  <w:sz w:val="28"/>
                </w:rPr>
                <w:t>3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D60F9" w:rsidR="001E41F3" w:rsidRDefault="00000000" w:rsidP="009C5B9C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3E4752">
                <w:t>Correction to</w:t>
              </w:r>
              <w:r w:rsidR="000546CB">
                <w:t xml:space="preserve"> function </w:t>
              </w:r>
              <w:r w:rsidR="000546CB" w:rsidRPr="000546CB">
                <w:t>f_EUTRA_CellInfo_SetSysInfo_SIB1_v1700_IEs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63982" w:rsidR="001E41F3" w:rsidRDefault="00FA5F5E">
            <w:pPr>
              <w:pStyle w:val="CRCoverPage"/>
              <w:spacing w:after="0"/>
              <w:ind w:left="100"/>
              <w:rPr>
                <w:noProof/>
              </w:rPr>
            </w:pPr>
            <w:r w:rsidRPr="00FA5F5E">
              <w:rPr>
                <w:noProof/>
              </w:rPr>
              <w:t>TEI</w:t>
            </w:r>
            <w:r w:rsidR="000546CB">
              <w:rPr>
                <w:noProof/>
              </w:rPr>
              <w:t>8</w:t>
            </w:r>
            <w:r w:rsidRPr="00FA5F5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10C9F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722C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22C7">
              <w:rPr>
                <w:noProof/>
              </w:rPr>
              <w:t>0</w:t>
            </w:r>
            <w:r w:rsidR="000546CB">
              <w:rPr>
                <w:noProof/>
              </w:rPr>
              <w:t>3</w:t>
            </w:r>
            <w:r w:rsidR="009F562A">
              <w:rPr>
                <w:noProof/>
              </w:rPr>
              <w:t>-</w:t>
            </w:r>
            <w:r w:rsidR="000546CB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4CA9B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22C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2D65D" w:rsidR="001534C7" w:rsidRPr="00592B7E" w:rsidRDefault="00E06A48" w:rsidP="008C013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Due to incorrect implementation of prose CR </w:t>
            </w:r>
            <w:r w:rsidRPr="00E06A48">
              <w:rPr>
                <w:rFonts w:ascii="Arial" w:hAnsi="Arial" w:cs="Arial"/>
              </w:rPr>
              <w:t>R5-237431</w:t>
            </w:r>
            <w:r>
              <w:rPr>
                <w:rFonts w:ascii="Arial" w:hAnsi="Arial" w:cs="Arial"/>
              </w:rPr>
              <w:t xml:space="preserve">, few IEs in SIB1 are left unassigned with default values (Ex: </w:t>
            </w:r>
            <w:r w:rsidRPr="00E06A48">
              <w:rPr>
                <w:rFonts w:ascii="Arial" w:hAnsi="Arial" w:cs="Arial"/>
              </w:rPr>
              <w:t>cellAccessRelatedInfo_v1250</w:t>
            </w:r>
            <w:r>
              <w:rPr>
                <w:rFonts w:ascii="Arial" w:hAnsi="Arial" w:cs="Arial"/>
              </w:rPr>
              <w:t>) which will result in runtime error.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3A38D1" w:rsidRDefault="001534C7" w:rsidP="001534C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55B942" w:rsidR="00E9308F" w:rsidRPr="00592B7E" w:rsidRDefault="00E06A48" w:rsidP="00396DC5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lang w:val="en-US" w:eastAsia="zh-CN"/>
              </w:rPr>
              <w:t xml:space="preserve">Initialize </w:t>
            </w:r>
            <w:r w:rsidRPr="00E06A48">
              <w:rPr>
                <w:rFonts w:cs="Arial"/>
                <w:lang w:val="en-US" w:eastAsia="zh-CN"/>
              </w:rPr>
              <w:t>SystemInformationBlockType1</w:t>
            </w:r>
            <w:r w:rsidR="007C7ED3">
              <w:rPr>
                <w:rFonts w:cs="Arial"/>
                <w:lang w:val="en-US" w:eastAsia="zh-CN"/>
              </w:rPr>
              <w:t xml:space="preserve"> extentions </w:t>
            </w:r>
            <w:r w:rsidRPr="00E06A48">
              <w:rPr>
                <w:rFonts w:cs="Arial"/>
                <w:lang w:val="en-US" w:eastAsia="zh-CN"/>
              </w:rPr>
              <w:t>v1130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v1250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v1310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v13</w:t>
            </w:r>
            <w:r w:rsidR="007C7ED3">
              <w:rPr>
                <w:rFonts w:cs="Arial"/>
                <w:lang w:val="en-US" w:eastAsia="zh-CN"/>
              </w:rPr>
              <w:t>2</w:t>
            </w:r>
            <w:r w:rsidR="007C7ED3" w:rsidRPr="007C7ED3">
              <w:rPr>
                <w:rFonts w:cs="Arial"/>
                <w:lang w:val="en-US" w:eastAsia="zh-CN"/>
              </w:rPr>
              <w:t>0</w:t>
            </w:r>
            <w:r w:rsidR="007C7ED3">
              <w:rPr>
                <w:rFonts w:cs="Arial"/>
                <w:lang w:val="en-US" w:eastAsia="zh-CN"/>
              </w:rPr>
              <w:t>,</w:t>
            </w:r>
            <w:r w:rsidR="007C7ED3">
              <w:t xml:space="preserve"> </w:t>
            </w:r>
            <w:r w:rsidR="007C7ED3" w:rsidRPr="007C7ED3">
              <w:rPr>
                <w:rFonts w:cs="Arial"/>
                <w:lang w:val="en-US" w:eastAsia="zh-CN"/>
              </w:rPr>
              <w:t>v13</w:t>
            </w:r>
            <w:r w:rsidR="007C7ED3">
              <w:rPr>
                <w:rFonts w:cs="Arial"/>
                <w:lang w:val="en-US" w:eastAsia="zh-CN"/>
              </w:rPr>
              <w:t>5</w:t>
            </w:r>
            <w:r w:rsidR="007C7ED3" w:rsidRPr="007C7ED3">
              <w:rPr>
                <w:rFonts w:cs="Arial"/>
                <w:lang w:val="en-US" w:eastAsia="zh-CN"/>
              </w:rPr>
              <w:t>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v13</w:t>
            </w:r>
            <w:r w:rsidR="007C7ED3">
              <w:rPr>
                <w:rFonts w:cs="Arial"/>
                <w:lang w:val="en-US" w:eastAsia="zh-CN"/>
              </w:rPr>
              <w:t>6</w:t>
            </w:r>
            <w:r w:rsidR="007C7ED3" w:rsidRPr="007C7ED3">
              <w:rPr>
                <w:rFonts w:cs="Arial"/>
                <w:lang w:val="en-US" w:eastAsia="zh-CN"/>
              </w:rPr>
              <w:t>0</w:t>
            </w:r>
            <w:r w:rsidR="007C7ED3">
              <w:rPr>
                <w:rFonts w:cs="Arial"/>
                <w:lang w:val="en-US" w:eastAsia="zh-CN"/>
              </w:rPr>
              <w:t xml:space="preserve"> </w:t>
            </w:r>
            <w:r w:rsidR="007C7ED3" w:rsidRPr="007C7ED3">
              <w:rPr>
                <w:rFonts w:cs="Arial"/>
                <w:lang w:val="en-US" w:eastAsia="zh-CN"/>
              </w:rPr>
              <w:t>IEs</w:t>
            </w:r>
            <w:r>
              <w:rPr>
                <w:rFonts w:cs="Arial"/>
                <w:lang w:val="en-US" w:eastAsia="zh-CN"/>
              </w:rPr>
              <w:t xml:space="preserve"> with default values.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CA2F9" w:rsidR="001534C7" w:rsidRPr="00482712" w:rsidRDefault="000302A0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7572D" w:rsidR="001534C7" w:rsidRDefault="000546CB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8.1.2.15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57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7E2AB4C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02BC1" w:rsidRPr="00A02BC1">
        <w:rPr>
          <w:rFonts w:cs="Arial"/>
          <w:lang w:eastAsia="ja-JP"/>
        </w:rPr>
        <w:t>iwd-TTCN3-B2022-09_D23wk49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2799C6E" w:rsidR="00464805" w:rsidRDefault="00491C2C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B67E7A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1AC49327" w:rsidR="00464805" w:rsidRPr="00345402" w:rsidRDefault="000546CB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46CB">
              <w:rPr>
                <w:rFonts w:ascii="Arial" w:hAnsi="Arial" w:cs="Arial"/>
                <w:lang w:eastAsia="de-DE"/>
              </w:rPr>
              <w:t>f_EUTRA_CellInfo_SetSysInfo_SIB1_v1700_IEs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1EC32E5B" w:rsidR="00AA4187" w:rsidRPr="001D04A9" w:rsidRDefault="00E06A48" w:rsidP="007C47A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Due to incorrect implementation of prose CR </w:t>
            </w:r>
            <w:r w:rsidRPr="00E06A48">
              <w:rPr>
                <w:rFonts w:ascii="Arial" w:hAnsi="Arial" w:cs="Arial"/>
              </w:rPr>
              <w:t>R5-237431</w:t>
            </w:r>
            <w:r>
              <w:rPr>
                <w:rFonts w:ascii="Arial" w:hAnsi="Arial" w:cs="Arial"/>
              </w:rPr>
              <w:t xml:space="preserve">, few IEs in SIB1 are left unassigned with default values (Ex: </w:t>
            </w:r>
            <w:r w:rsidRPr="00E06A48">
              <w:rPr>
                <w:rFonts w:ascii="Arial" w:hAnsi="Arial" w:cs="Arial"/>
              </w:rPr>
              <w:t>cellAccessRelatedInfo_v1250</w:t>
            </w:r>
            <w:r>
              <w:rPr>
                <w:rFonts w:ascii="Arial" w:hAnsi="Arial" w:cs="Arial"/>
              </w:rPr>
              <w:t>) which will result in runtime error.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0E61B428" w:rsidR="00023A3F" w:rsidRPr="00345402" w:rsidRDefault="007C7ED3" w:rsidP="007C47A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Initialize </w:t>
            </w:r>
            <w:r w:rsidRPr="00E06A48">
              <w:rPr>
                <w:rFonts w:cs="Arial"/>
                <w:lang w:val="en-US" w:eastAsia="zh-CN"/>
              </w:rPr>
              <w:t>SystemInformationBlockType1</w:t>
            </w:r>
            <w:r>
              <w:rPr>
                <w:rFonts w:cs="Arial"/>
                <w:lang w:val="en-US" w:eastAsia="zh-CN"/>
              </w:rPr>
              <w:t xml:space="preserve"> extentions </w:t>
            </w:r>
            <w:r w:rsidRPr="00E06A48">
              <w:rPr>
                <w:rFonts w:cs="Arial"/>
                <w:lang w:val="en-US" w:eastAsia="zh-CN"/>
              </w:rPr>
              <w:t>v1130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v1250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v1310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v13</w:t>
            </w:r>
            <w:r>
              <w:rPr>
                <w:rFonts w:cs="Arial"/>
                <w:lang w:val="en-US" w:eastAsia="zh-CN"/>
              </w:rPr>
              <w:t>2</w:t>
            </w:r>
            <w:r w:rsidRPr="007C7ED3"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val="en-US" w:eastAsia="zh-CN"/>
              </w:rPr>
              <w:t>,</w:t>
            </w:r>
            <w:r>
              <w:t xml:space="preserve"> </w:t>
            </w:r>
            <w:r w:rsidRPr="007C7ED3">
              <w:rPr>
                <w:rFonts w:cs="Arial"/>
                <w:lang w:val="en-US" w:eastAsia="zh-CN"/>
              </w:rPr>
              <w:t>v13</w:t>
            </w:r>
            <w:r>
              <w:rPr>
                <w:rFonts w:cs="Arial"/>
                <w:lang w:val="en-US" w:eastAsia="zh-CN"/>
              </w:rPr>
              <w:t>5</w:t>
            </w:r>
            <w:r w:rsidRPr="007C7ED3"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v13</w:t>
            </w:r>
            <w:r>
              <w:rPr>
                <w:rFonts w:cs="Arial"/>
                <w:lang w:val="en-US" w:eastAsia="zh-CN"/>
              </w:rPr>
              <w:t>6</w:t>
            </w:r>
            <w:r w:rsidRPr="007C7ED3"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C7ED3">
              <w:rPr>
                <w:rFonts w:cs="Arial"/>
                <w:lang w:val="en-US" w:eastAsia="zh-CN"/>
              </w:rPr>
              <w:t>IEs</w:t>
            </w:r>
            <w:r>
              <w:rPr>
                <w:rFonts w:cs="Arial"/>
                <w:lang w:val="en-US" w:eastAsia="zh-CN"/>
              </w:rPr>
              <w:t xml:space="preserve"> with default values.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1300F8A6" w:rsidR="00464805" w:rsidRPr="00345402" w:rsidRDefault="000546CB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0546CB">
              <w:rPr>
                <w:rFonts w:ascii="Arial" w:hAnsi="Arial" w:cs="Arial"/>
                <w:lang w:eastAsia="en-GB"/>
              </w:rPr>
              <w:t>EUTRA_CellInfo.ttcn</w:t>
            </w:r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7777777" w:rsidR="00464805" w:rsidRPr="00345402" w:rsidRDefault="00464805" w:rsidP="003B4180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3A6ADA45" w14:textId="77777777" w:rsidR="00FA5F5E" w:rsidRPr="00717CA8" w:rsidRDefault="00FA5F5E" w:rsidP="00FA5F5E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391330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function f_EUTRA_CellInfo_SetSysInfo_SIB1_v1700_IEs(EUTRA_CellId_Type p_CellId,</w:t>
      </w:r>
    </w:p>
    <w:p w14:paraId="645FDF5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template (omit) SystemInformationBlockType1_v1700_IEs p_SystemInformationBlockType1_v1700_IEs) runs on EUTRA_PTC</w:t>
      </w:r>
    </w:p>
    <w:p w14:paraId="4D083591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Assign the parameterised SystemInformationBlockType1_v1700_IEs value in SIB1 of the cell */</w:t>
      </w:r>
    </w:p>
    <w:p w14:paraId="4EFBEC84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R5-237431 sic@ */</w:t>
      </w:r>
    </w:p>
    <w:p w14:paraId="31AD72E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EUTRA_CellInfo_Type v_CellInfo := f_EUTRA_CellInfo_Get(p_CellId);</w:t>
      </w:r>
    </w:p>
    <w:p w14:paraId="661EA1F2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SysinfoType_Type v_SysinfoType := f_EUTRA_CellInfo_GetSysinfoType(p_CellId);</w:t>
      </w:r>
    </w:p>
    <w:p w14:paraId="4037B56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SystemInformationBlockType1_v1700_IEs v_SystemInformationBlockType1_v1700_IEs := omit;</w:t>
      </w:r>
    </w:p>
    <w:p w14:paraId="343801BF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3A7CC7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(isvalue(p_SystemInformationBlockType1_v1700_IEs)) {</w:t>
      </w:r>
    </w:p>
    <w:p w14:paraId="375C918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v_SystemInformationBlockType1_v1700_IEs := p_SystemInformationBlockType1_v1700_IEs;</w:t>
      </w:r>
    </w:p>
    <w:p w14:paraId="7548CCA0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4DF0061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1793662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ab/>
        <w:t>if (not ispresent(v_CellInfo.Sysinfo.BCCH_Info.SIB1.message_.c1.systemInformationBlockType1.nonCriticalExtension.nonCriticalExtension.nonCriticalExtension.nonCriticalExtension.nonCriticalExtension)) { // SystemInformationBlockType1-v1310-IEs</w:t>
      </w:r>
    </w:p>
    <w:p w14:paraId="42281F93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v_CellInfo.Sysinfo.BCCH_Info.SIB1.message_.c1.systemInformationBlockType1.nonCriticalExtension.nonCriticalExtension.nonCriticalExtension.nonCriticalExtension.nonCriticalExtension := cs_SystemInformationBlockType1_v1310(true_, cs_SystemInformationBlockType1_v1320_EcallOverIMS);</w:t>
      </w:r>
    </w:p>
    <w:p w14:paraId="1850194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3E78313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ispresent(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)) { // SystemInformationBlockType1-v1450-IEs</w:t>
      </w:r>
    </w:p>
    <w:p w14:paraId="739C6384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</w:t>
      </w:r>
    </w:p>
    <w:p w14:paraId="51A2A33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75C039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5002A1C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10062F8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85A4A20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ADA7FAD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(v_SysinfoType == sysinfoAndBR) {</w:t>
      </w:r>
    </w:p>
    <w:p w14:paraId="4B60BF5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(not ispresent(v_CellInfo.Sysinfo.BCCH_BR_Info.SIB1.message_.c1.systemInformationBlockType1_BR_r13.nonCriticalExtension.nonCriticalExtension.nonCriticalExtension.nonCriticalExtension.nonCriticalExtension.nonCriticalExtension)){</w:t>
      </w:r>
    </w:p>
    <w:p w14:paraId="5999BFAD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 := cs_SystemInformationBlockType1_v1320_EcallOverIMS; // SystemInformationBlockType1-v1320-IEs</w:t>
      </w:r>
    </w:p>
    <w:p w14:paraId="7A5B43D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 // From SystemInformationBlockType1-v1450-IEs</w:t>
      </w:r>
    </w:p>
    <w:p w14:paraId="1A46497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57D93FB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else {</w:t>
      </w:r>
    </w:p>
    <w:p w14:paraId="0DA2C2AD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38132D0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}</w:t>
      </w:r>
    </w:p>
    <w:p w14:paraId="52B4537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AF3E7B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A0CE9E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f_EUTRA_CellInfo_Set(p_CellId, v_CellInfo);</w:t>
      </w:r>
    </w:p>
    <w:p w14:paraId="0ACEC7BB" w14:textId="4C7683DC" w:rsidR="00FA5F5E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7F998970" w14:textId="77777777" w:rsid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9D10DC7" w14:textId="77777777" w:rsidR="00FA5F5E" w:rsidRDefault="00FA5F5E" w:rsidP="00FA5F5E">
      <w:pPr>
        <w:spacing w:after="0"/>
        <w:rPr>
          <w:rFonts w:ascii="Arial" w:hAnsi="Arial" w:cs="Arial"/>
          <w:b/>
          <w:lang w:val="pt-BR" w:eastAsia="en-GB"/>
        </w:rPr>
      </w:pPr>
    </w:p>
    <w:p w14:paraId="240A51A7" w14:textId="77777777" w:rsidR="00FA5F5E" w:rsidRDefault="00FA5F5E" w:rsidP="00FA5F5E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AEB3CA6" w14:textId="77777777" w:rsidR="00FA5F5E" w:rsidRPr="00717CA8" w:rsidRDefault="00FA5F5E" w:rsidP="00FA5F5E">
      <w:pPr>
        <w:spacing w:after="0"/>
        <w:rPr>
          <w:rFonts w:ascii="Arial" w:hAnsi="Arial" w:cs="Arial"/>
          <w:b/>
          <w:lang w:val="pt-BR" w:eastAsia="en-GB"/>
        </w:rPr>
      </w:pPr>
    </w:p>
    <w:p w14:paraId="528A04A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function f_EUTRA_CellInfo_SetSysInfo_SIB1_v1700_IEs(EUTRA_CellId_Type p_CellId,</w:t>
      </w:r>
    </w:p>
    <w:p w14:paraId="13E15B54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template (omit) SystemInformationBlockType1_v1700_IEs p_SystemInformationBlockType1_v1700_IEs) runs on EUTRA_PTC</w:t>
      </w:r>
    </w:p>
    <w:p w14:paraId="47796521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Assign the parameterised SystemInformationBlockType1_v1700_IEs value in SIB1 of the cell */</w:t>
      </w:r>
    </w:p>
    <w:p w14:paraId="172984FF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R5-237431 sic@ */</w:t>
      </w:r>
    </w:p>
    <w:p w14:paraId="2EDFF498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EUTRA_CellInfo_Type v_CellInfo := f_EUTRA_CellInfo_Get(p_CellId);</w:t>
      </w:r>
    </w:p>
    <w:p w14:paraId="60B72968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SysinfoType_Type v_SysinfoType := f_EUTRA_CellInfo_GetSysinfoType(p_CellId);</w:t>
      </w:r>
    </w:p>
    <w:p w14:paraId="6DBC71D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SystemInformationBlockType1_v1700_IEs v_SystemInformationBlockType1_v1700_IEs := omit;</w:t>
      </w:r>
    </w:p>
    <w:p w14:paraId="716836F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612B212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(isvalue(p_SystemInformationBlockType1_v1700_IEs)) {</w:t>
      </w:r>
    </w:p>
    <w:p w14:paraId="564649D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v_SystemInformationBlockType1_v1700_IEs := p_SystemInformationBlockType1_v1700_IEs;</w:t>
      </w:r>
    </w:p>
    <w:p w14:paraId="618C574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FFD679B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77C8837" w14:textId="62F792C4" w:rsidR="000546CB" w:rsidRPr="00E06A48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if (not ispresent(v_CellInfo.Sysinfo.BCCH_Info.SIB1.message_.c1.systemInformationBlockType1.nonCriticalExtension.nonCriticalExtension.nonCriticalExtension)) { </w:t>
      </w:r>
      <w:r w:rsidR="00E06A48" w:rsidRPr="00E06A4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SystemInformationBlockType1-v1130-IEs</w:t>
      </w:r>
    </w:p>
    <w:p w14:paraId="1F8276D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v_CellInfo.Sysinfo.BCCH_Info.SIB1.message_.c1.systemInformationBlockType1.nonCriticalExtension.nonCriticalExtension.nonCriticalExtension := cs_SystemInformationBlockType1_v1130_Cat0Allowed;</w:t>
      </w:r>
    </w:p>
    <w:p w14:paraId="6B157C7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32554FE1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ab/>
        <w:t>if (not ispresent(v_CellInfo.Sysinfo.BCCH_Info.SIB1.message_.c1.systemInformationBlockType1.nonCriticalExtension.nonCriticalExtension.nonCriticalExtension.nonCriticalExtension.nonCriticalExtension)) { // SystemInformationBlockType1-v1310-IEs</w:t>
      </w:r>
    </w:p>
    <w:p w14:paraId="0DE63273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v_CellInfo.Sysinfo.BCCH_Info.SIB1.message_.c1.systemInformationBlockType1.nonCriticalExtension.nonCriticalExtension.nonCriticalExtension.nonCriticalExtension.nonCriticalExtension := cs_SystemInformationBlockType1_v1310(true_, cs_SystemInformationBlockType1_v1320_EcallOverIMS);</w:t>
      </w:r>
    </w:p>
    <w:p w14:paraId="532A12B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01D8F8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ispresent(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)) { // SystemInformationBlockType1-v1450-IEs</w:t>
      </w:r>
    </w:p>
    <w:p w14:paraId="5918616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</w:t>
      </w:r>
    </w:p>
    <w:p w14:paraId="175E403B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5D2E2A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564E5552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162C022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15B8A6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FDA65E5" w14:textId="77777777" w:rsid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(v_SysinfoType == sysinfoAndBR) {</w:t>
      </w:r>
    </w:p>
    <w:p w14:paraId="40B5DB8E" w14:textId="607C7388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(not ispresent(v_CellInfo.Sysinfo.</w:t>
      </w:r>
      <w:r w:rsidRPr="000546CB">
        <w:t xml:space="preserve"> </w:t>
      </w: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BCCH_BR_Info.SIB1.message_.c1.systemInformationBlockType1_BR_r13.nonCriticalExtension.nonCriticalExtension.nonCriticalExtension)) { </w:t>
      </w:r>
      <w:r w:rsidR="00E06A48" w:rsidRPr="00E06A4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SystemInformationBlockType1-v1130-IEs</w:t>
      </w:r>
    </w:p>
    <w:p w14:paraId="1BB49B13" w14:textId="22665F43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v_CellInfo.Sysinfo.</w:t>
      </w:r>
      <w:r w:rsidRPr="000546CB">
        <w:t xml:space="preserve"> </w:t>
      </w: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BCCH_BR_Info.SIB1.message_.c1.systemInformationBlockType1_BR_r13.nonCriticalExtension.nonCriticalExtension.nonCriticalExtension := cs_SystemInformationBlockType1_v1130_Cat0Allowed;</w:t>
      </w:r>
    </w:p>
    <w:p w14:paraId="7AADDC20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1B3AFAD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883C40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(not ispresent(v_CellInfo.Sysinfo.BCCH_BR_Info.SIB1.message_.c1.systemInformationBlockType1_BR_r13.nonCriticalExtension.nonCriticalExtension.nonCriticalExtension.nonCriticalExtension.nonCriticalExtension.nonCriticalExtension)){</w:t>
      </w:r>
    </w:p>
    <w:p w14:paraId="120519F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 := cs_SystemInformationBlockType1_v1320_EcallOverIMS; // SystemInformationBlockType1-v1320-IEs</w:t>
      </w:r>
    </w:p>
    <w:p w14:paraId="68C1DA24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 // From SystemInformationBlockType1-v1450-IEs</w:t>
      </w:r>
    </w:p>
    <w:p w14:paraId="6FDA86D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D74F32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else {</w:t>
      </w:r>
    </w:p>
    <w:p w14:paraId="7AA0E66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09B4B37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}</w:t>
      </w:r>
    </w:p>
    <w:p w14:paraId="7455F4B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99B61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3EB97C0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f_EUTRA_CellInfo_Set(p_CellId, v_CellInfo);</w:t>
      </w:r>
    </w:p>
    <w:p w14:paraId="0166AF76" w14:textId="40298335" w:rsidR="00FA5F5E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931D9DC" w14:textId="77777777" w:rsid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BBC92AA" w14:textId="77777777" w:rsidR="00B808D8" w:rsidRPr="00045309" w:rsidRDefault="00B808D8" w:rsidP="00FA5F5E">
      <w:pPr>
        <w:spacing w:after="0"/>
      </w:pPr>
    </w:p>
    <w:sectPr w:rsidR="00B808D8" w:rsidRPr="00045309" w:rsidSect="00A6573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C43C8" w14:textId="77777777" w:rsidR="00A65734" w:rsidRDefault="00A65734">
      <w:r>
        <w:separator/>
      </w:r>
    </w:p>
  </w:endnote>
  <w:endnote w:type="continuationSeparator" w:id="0">
    <w:p w14:paraId="123B2585" w14:textId="77777777" w:rsidR="00A65734" w:rsidRDefault="00A6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E9F9B" w14:textId="77777777" w:rsidR="00A65734" w:rsidRDefault="00A65734">
      <w:r>
        <w:separator/>
      </w:r>
    </w:p>
  </w:footnote>
  <w:footnote w:type="continuationSeparator" w:id="0">
    <w:p w14:paraId="785FC5D8" w14:textId="77777777" w:rsidR="00A65734" w:rsidRDefault="00A65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5104B0F"/>
    <w:multiLevelType w:val="hybridMultilevel"/>
    <w:tmpl w:val="98882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B7698"/>
    <w:multiLevelType w:val="hybridMultilevel"/>
    <w:tmpl w:val="F56CBF3C"/>
    <w:lvl w:ilvl="0" w:tplc="9560F4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1873959925">
    <w:abstractNumId w:val="0"/>
  </w:num>
  <w:num w:numId="6" w16cid:durableId="1082291939">
    <w:abstractNumId w:val="4"/>
  </w:num>
  <w:num w:numId="7" w16cid:durableId="751318076">
    <w:abstractNumId w:val="7"/>
  </w:num>
  <w:num w:numId="8" w16cid:durableId="1349218220">
    <w:abstractNumId w:val="6"/>
  </w:num>
  <w:num w:numId="9" w16cid:durableId="1746149216">
    <w:abstractNumId w:val="5"/>
  </w:num>
  <w:num w:numId="10" w16cid:durableId="676493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0084"/>
    <w:rsid w:val="00022E4A"/>
    <w:rsid w:val="00023A3F"/>
    <w:rsid w:val="000302A0"/>
    <w:rsid w:val="00040BAC"/>
    <w:rsid w:val="00045309"/>
    <w:rsid w:val="000546CB"/>
    <w:rsid w:val="000579F6"/>
    <w:rsid w:val="00071DF7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07393"/>
    <w:rsid w:val="00110E0E"/>
    <w:rsid w:val="0011283B"/>
    <w:rsid w:val="00113CF5"/>
    <w:rsid w:val="0011439C"/>
    <w:rsid w:val="00125131"/>
    <w:rsid w:val="00134283"/>
    <w:rsid w:val="00135B43"/>
    <w:rsid w:val="00145D43"/>
    <w:rsid w:val="00147584"/>
    <w:rsid w:val="001534C7"/>
    <w:rsid w:val="00175DD0"/>
    <w:rsid w:val="001765AE"/>
    <w:rsid w:val="00177A0C"/>
    <w:rsid w:val="00180F15"/>
    <w:rsid w:val="0018578D"/>
    <w:rsid w:val="00185D73"/>
    <w:rsid w:val="00190A6F"/>
    <w:rsid w:val="00192C46"/>
    <w:rsid w:val="001A08B3"/>
    <w:rsid w:val="001A7B60"/>
    <w:rsid w:val="001B3F7C"/>
    <w:rsid w:val="001B52F0"/>
    <w:rsid w:val="001B7A65"/>
    <w:rsid w:val="001D04A9"/>
    <w:rsid w:val="001D30B6"/>
    <w:rsid w:val="001D4B74"/>
    <w:rsid w:val="001E0548"/>
    <w:rsid w:val="001E0920"/>
    <w:rsid w:val="001E41F3"/>
    <w:rsid w:val="001E790C"/>
    <w:rsid w:val="001F215C"/>
    <w:rsid w:val="002060EF"/>
    <w:rsid w:val="002117A6"/>
    <w:rsid w:val="00225286"/>
    <w:rsid w:val="00226281"/>
    <w:rsid w:val="00227518"/>
    <w:rsid w:val="002358B0"/>
    <w:rsid w:val="0024706E"/>
    <w:rsid w:val="00257E73"/>
    <w:rsid w:val="0026004D"/>
    <w:rsid w:val="002600C1"/>
    <w:rsid w:val="002640DD"/>
    <w:rsid w:val="0026582C"/>
    <w:rsid w:val="002678F4"/>
    <w:rsid w:val="002722C7"/>
    <w:rsid w:val="00272C27"/>
    <w:rsid w:val="00275D12"/>
    <w:rsid w:val="00281A4E"/>
    <w:rsid w:val="00283C92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2E6DB1"/>
    <w:rsid w:val="00300A0F"/>
    <w:rsid w:val="00300A5B"/>
    <w:rsid w:val="00305409"/>
    <w:rsid w:val="00316CDC"/>
    <w:rsid w:val="00345402"/>
    <w:rsid w:val="003609EF"/>
    <w:rsid w:val="0036231A"/>
    <w:rsid w:val="00374096"/>
    <w:rsid w:val="00374DD4"/>
    <w:rsid w:val="00380F6D"/>
    <w:rsid w:val="00392E62"/>
    <w:rsid w:val="00392EC6"/>
    <w:rsid w:val="003957DB"/>
    <w:rsid w:val="00396DC5"/>
    <w:rsid w:val="003A38D1"/>
    <w:rsid w:val="003B0E3D"/>
    <w:rsid w:val="003C0D82"/>
    <w:rsid w:val="003C294E"/>
    <w:rsid w:val="003E1A36"/>
    <w:rsid w:val="003E3B97"/>
    <w:rsid w:val="003E3BEE"/>
    <w:rsid w:val="003E4752"/>
    <w:rsid w:val="00410371"/>
    <w:rsid w:val="004242F1"/>
    <w:rsid w:val="00431EC2"/>
    <w:rsid w:val="00441797"/>
    <w:rsid w:val="0044768E"/>
    <w:rsid w:val="00456520"/>
    <w:rsid w:val="00462F1C"/>
    <w:rsid w:val="00464805"/>
    <w:rsid w:val="0046747F"/>
    <w:rsid w:val="00482712"/>
    <w:rsid w:val="00491C2C"/>
    <w:rsid w:val="00492A49"/>
    <w:rsid w:val="00497DD7"/>
    <w:rsid w:val="004A56B1"/>
    <w:rsid w:val="004B2F49"/>
    <w:rsid w:val="004B7380"/>
    <w:rsid w:val="004B75B7"/>
    <w:rsid w:val="004C07BC"/>
    <w:rsid w:val="004C63DD"/>
    <w:rsid w:val="004C7FD0"/>
    <w:rsid w:val="004D2284"/>
    <w:rsid w:val="00501CF4"/>
    <w:rsid w:val="005141D9"/>
    <w:rsid w:val="0051580D"/>
    <w:rsid w:val="00547111"/>
    <w:rsid w:val="00547B31"/>
    <w:rsid w:val="00550F54"/>
    <w:rsid w:val="00560950"/>
    <w:rsid w:val="00563934"/>
    <w:rsid w:val="00570147"/>
    <w:rsid w:val="00574F78"/>
    <w:rsid w:val="005767EB"/>
    <w:rsid w:val="00577E0E"/>
    <w:rsid w:val="005907E2"/>
    <w:rsid w:val="00592B7E"/>
    <w:rsid w:val="00592D74"/>
    <w:rsid w:val="00596AA8"/>
    <w:rsid w:val="005A5A9C"/>
    <w:rsid w:val="005D5DDE"/>
    <w:rsid w:val="005D7059"/>
    <w:rsid w:val="005E2C44"/>
    <w:rsid w:val="00621188"/>
    <w:rsid w:val="006257ED"/>
    <w:rsid w:val="0063279E"/>
    <w:rsid w:val="00637F3D"/>
    <w:rsid w:val="00650E43"/>
    <w:rsid w:val="00653DE4"/>
    <w:rsid w:val="00654422"/>
    <w:rsid w:val="00657B96"/>
    <w:rsid w:val="00663D89"/>
    <w:rsid w:val="00665C47"/>
    <w:rsid w:val="00670255"/>
    <w:rsid w:val="00672CBB"/>
    <w:rsid w:val="00694CE0"/>
    <w:rsid w:val="00695808"/>
    <w:rsid w:val="00696E59"/>
    <w:rsid w:val="006A36C5"/>
    <w:rsid w:val="006A4E93"/>
    <w:rsid w:val="006B46FB"/>
    <w:rsid w:val="006B6F80"/>
    <w:rsid w:val="006B7CE7"/>
    <w:rsid w:val="006C5486"/>
    <w:rsid w:val="006E21FB"/>
    <w:rsid w:val="006E5BEA"/>
    <w:rsid w:val="006F4AD0"/>
    <w:rsid w:val="00731C2B"/>
    <w:rsid w:val="00732513"/>
    <w:rsid w:val="00732F5A"/>
    <w:rsid w:val="0073671D"/>
    <w:rsid w:val="00745C21"/>
    <w:rsid w:val="00766E0B"/>
    <w:rsid w:val="00771F32"/>
    <w:rsid w:val="00782BAD"/>
    <w:rsid w:val="00785AFF"/>
    <w:rsid w:val="00785BE1"/>
    <w:rsid w:val="00792342"/>
    <w:rsid w:val="007977A8"/>
    <w:rsid w:val="007B512A"/>
    <w:rsid w:val="007C0455"/>
    <w:rsid w:val="007C09AD"/>
    <w:rsid w:val="007C2097"/>
    <w:rsid w:val="007C24E2"/>
    <w:rsid w:val="007C47A5"/>
    <w:rsid w:val="007C7ED3"/>
    <w:rsid w:val="007D6A07"/>
    <w:rsid w:val="007D780F"/>
    <w:rsid w:val="007F7259"/>
    <w:rsid w:val="008040A8"/>
    <w:rsid w:val="00807EA0"/>
    <w:rsid w:val="008279FA"/>
    <w:rsid w:val="00830FB8"/>
    <w:rsid w:val="00841653"/>
    <w:rsid w:val="00846ABE"/>
    <w:rsid w:val="00860E86"/>
    <w:rsid w:val="008626E7"/>
    <w:rsid w:val="00870EE7"/>
    <w:rsid w:val="00871661"/>
    <w:rsid w:val="00873374"/>
    <w:rsid w:val="008863B9"/>
    <w:rsid w:val="008935F0"/>
    <w:rsid w:val="008A0AAC"/>
    <w:rsid w:val="008A14EC"/>
    <w:rsid w:val="008A1B0C"/>
    <w:rsid w:val="008A45A6"/>
    <w:rsid w:val="008B3C4F"/>
    <w:rsid w:val="008C0136"/>
    <w:rsid w:val="008C14BF"/>
    <w:rsid w:val="008C166F"/>
    <w:rsid w:val="008C21EE"/>
    <w:rsid w:val="008C5AA4"/>
    <w:rsid w:val="008C7756"/>
    <w:rsid w:val="008D3CCC"/>
    <w:rsid w:val="008D4170"/>
    <w:rsid w:val="008F3789"/>
    <w:rsid w:val="008F686C"/>
    <w:rsid w:val="00906130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C7DC7"/>
    <w:rsid w:val="009D452D"/>
    <w:rsid w:val="009D53BE"/>
    <w:rsid w:val="009E3297"/>
    <w:rsid w:val="009E4B4C"/>
    <w:rsid w:val="009F13B6"/>
    <w:rsid w:val="009F4086"/>
    <w:rsid w:val="009F4828"/>
    <w:rsid w:val="009F562A"/>
    <w:rsid w:val="009F734F"/>
    <w:rsid w:val="00A00B37"/>
    <w:rsid w:val="00A02BC1"/>
    <w:rsid w:val="00A246B6"/>
    <w:rsid w:val="00A308F0"/>
    <w:rsid w:val="00A30E5A"/>
    <w:rsid w:val="00A34D2E"/>
    <w:rsid w:val="00A41F34"/>
    <w:rsid w:val="00A477E1"/>
    <w:rsid w:val="00A47E70"/>
    <w:rsid w:val="00A50CF0"/>
    <w:rsid w:val="00A600D1"/>
    <w:rsid w:val="00A65734"/>
    <w:rsid w:val="00A7071B"/>
    <w:rsid w:val="00A71099"/>
    <w:rsid w:val="00A7671C"/>
    <w:rsid w:val="00AA0527"/>
    <w:rsid w:val="00AA2CBC"/>
    <w:rsid w:val="00AA4187"/>
    <w:rsid w:val="00AA6EF3"/>
    <w:rsid w:val="00AB1873"/>
    <w:rsid w:val="00AB66B1"/>
    <w:rsid w:val="00AC2713"/>
    <w:rsid w:val="00AC5820"/>
    <w:rsid w:val="00AD1CD8"/>
    <w:rsid w:val="00AD1D4F"/>
    <w:rsid w:val="00AE0AFF"/>
    <w:rsid w:val="00AE319C"/>
    <w:rsid w:val="00B0233C"/>
    <w:rsid w:val="00B03E98"/>
    <w:rsid w:val="00B05011"/>
    <w:rsid w:val="00B258BB"/>
    <w:rsid w:val="00B36D49"/>
    <w:rsid w:val="00B37FA6"/>
    <w:rsid w:val="00B47CD2"/>
    <w:rsid w:val="00B60620"/>
    <w:rsid w:val="00B61F5A"/>
    <w:rsid w:val="00B65467"/>
    <w:rsid w:val="00B67B97"/>
    <w:rsid w:val="00B67E7A"/>
    <w:rsid w:val="00B808D8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D789A"/>
    <w:rsid w:val="00BE1761"/>
    <w:rsid w:val="00BF4326"/>
    <w:rsid w:val="00C22877"/>
    <w:rsid w:val="00C26193"/>
    <w:rsid w:val="00C32CF2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D317E"/>
    <w:rsid w:val="00CE6FBF"/>
    <w:rsid w:val="00CE79B5"/>
    <w:rsid w:val="00CF71B6"/>
    <w:rsid w:val="00D00148"/>
    <w:rsid w:val="00D03F9A"/>
    <w:rsid w:val="00D06D51"/>
    <w:rsid w:val="00D14405"/>
    <w:rsid w:val="00D23F4A"/>
    <w:rsid w:val="00D24991"/>
    <w:rsid w:val="00D27625"/>
    <w:rsid w:val="00D31026"/>
    <w:rsid w:val="00D35695"/>
    <w:rsid w:val="00D373BD"/>
    <w:rsid w:val="00D50255"/>
    <w:rsid w:val="00D66115"/>
    <w:rsid w:val="00D66520"/>
    <w:rsid w:val="00D84AE9"/>
    <w:rsid w:val="00D91E17"/>
    <w:rsid w:val="00D9406A"/>
    <w:rsid w:val="00DA1FC7"/>
    <w:rsid w:val="00DB264C"/>
    <w:rsid w:val="00DB3990"/>
    <w:rsid w:val="00DB3B9F"/>
    <w:rsid w:val="00DD34E0"/>
    <w:rsid w:val="00DE12D9"/>
    <w:rsid w:val="00DE34CF"/>
    <w:rsid w:val="00DE4317"/>
    <w:rsid w:val="00DF7CE1"/>
    <w:rsid w:val="00E06A48"/>
    <w:rsid w:val="00E13CD6"/>
    <w:rsid w:val="00E13F3D"/>
    <w:rsid w:val="00E14DDB"/>
    <w:rsid w:val="00E26145"/>
    <w:rsid w:val="00E2676F"/>
    <w:rsid w:val="00E34898"/>
    <w:rsid w:val="00E35060"/>
    <w:rsid w:val="00E50DF1"/>
    <w:rsid w:val="00E53BB2"/>
    <w:rsid w:val="00E54508"/>
    <w:rsid w:val="00E6381C"/>
    <w:rsid w:val="00E9177E"/>
    <w:rsid w:val="00E9308F"/>
    <w:rsid w:val="00E94CE2"/>
    <w:rsid w:val="00EA51E8"/>
    <w:rsid w:val="00EB09B7"/>
    <w:rsid w:val="00EC6DB7"/>
    <w:rsid w:val="00EE7D7C"/>
    <w:rsid w:val="00EF2078"/>
    <w:rsid w:val="00F02F66"/>
    <w:rsid w:val="00F17B7B"/>
    <w:rsid w:val="00F25D98"/>
    <w:rsid w:val="00F2700A"/>
    <w:rsid w:val="00F300FB"/>
    <w:rsid w:val="00F342B4"/>
    <w:rsid w:val="00F44E00"/>
    <w:rsid w:val="00F5120C"/>
    <w:rsid w:val="00F5691C"/>
    <w:rsid w:val="00F71E1A"/>
    <w:rsid w:val="00F7391B"/>
    <w:rsid w:val="00F8417E"/>
    <w:rsid w:val="00F93526"/>
    <w:rsid w:val="00FA0AC9"/>
    <w:rsid w:val="00FA5F5E"/>
    <w:rsid w:val="00FB0699"/>
    <w:rsid w:val="00FB2005"/>
    <w:rsid w:val="00FB6386"/>
    <w:rsid w:val="00FC42F7"/>
    <w:rsid w:val="00FC7A00"/>
    <w:rsid w:val="00FD579F"/>
    <w:rsid w:val="00FE3399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46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1917</Words>
  <Characters>10932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2024-03-20T15:12:00Z</dcterms:created>
  <dcterms:modified xsi:type="dcterms:W3CDTF">2024-04-22T15:33:00Z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