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883E2" w14:textId="7A345DE9" w:rsidR="00D84C3C" w:rsidRPr="00D84C3C" w:rsidRDefault="00D84C3C" w:rsidP="00D84C3C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D84C3C">
        <w:rPr>
          <w:rFonts w:ascii="Arial" w:hAnsi="Arial" w:cs="Arial"/>
          <w:b/>
          <w:noProof/>
          <w:sz w:val="24"/>
        </w:rPr>
        <w:t>3GPP TSG-</w:t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TSG/WGRef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noProof/>
          <w:sz w:val="24"/>
        </w:rPr>
        <w:t>RAN5</w:t>
      </w:r>
      <w:r w:rsidRPr="00D84C3C">
        <w:rPr>
          <w:rFonts w:ascii="Arial" w:hAnsi="Arial" w:cs="Arial"/>
          <w:b/>
          <w:noProof/>
          <w:sz w:val="24"/>
        </w:rPr>
        <w:fldChar w:fldCharType="end"/>
      </w:r>
      <w:r w:rsidRPr="00D84C3C">
        <w:rPr>
          <w:rFonts w:ascii="Arial" w:hAnsi="Arial" w:cs="Arial"/>
          <w:b/>
          <w:noProof/>
          <w:sz w:val="24"/>
        </w:rPr>
        <w:t xml:space="preserve"> Meeting #</w:t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MtgSeq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noProof/>
          <w:sz w:val="24"/>
        </w:rPr>
        <w:t>2024</w:t>
      </w:r>
      <w:r w:rsidRPr="00D84C3C">
        <w:rPr>
          <w:rFonts w:ascii="Arial" w:hAnsi="Arial" w:cs="Arial"/>
        </w:rPr>
        <w:fldChar w:fldCharType="end"/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MtgTitle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noProof/>
          <w:sz w:val="24"/>
        </w:rPr>
        <w:t>-TTCN email</w:t>
      </w:r>
      <w:r w:rsidRPr="00D84C3C">
        <w:rPr>
          <w:rFonts w:ascii="Arial" w:hAnsi="Arial" w:cs="Arial"/>
          <w:b/>
          <w:noProof/>
          <w:sz w:val="24"/>
        </w:rPr>
        <w:fldChar w:fldCharType="end"/>
      </w:r>
      <w:r w:rsidRPr="00D84C3C">
        <w:rPr>
          <w:rFonts w:ascii="Arial" w:hAnsi="Arial" w:cs="Arial"/>
          <w:b/>
          <w:i/>
          <w:noProof/>
          <w:sz w:val="28"/>
        </w:rPr>
        <w:tab/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Tdoc#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i/>
          <w:noProof/>
          <w:sz w:val="28"/>
        </w:rPr>
        <w:t>R5s240</w:t>
      </w:r>
      <w:r w:rsidR="0062493C">
        <w:rPr>
          <w:rFonts w:ascii="Arial" w:hAnsi="Arial" w:cs="Arial"/>
          <w:b/>
          <w:i/>
          <w:noProof/>
          <w:sz w:val="28"/>
        </w:rPr>
        <w:t>342</w:t>
      </w:r>
      <w:r w:rsidRPr="00D84C3C">
        <w:rPr>
          <w:rFonts w:ascii="Arial" w:hAnsi="Arial" w:cs="Arial"/>
          <w:b/>
          <w:i/>
          <w:noProof/>
          <w:sz w:val="28"/>
        </w:rPr>
        <w:fldChar w:fldCharType="end"/>
      </w:r>
    </w:p>
    <w:p w14:paraId="1D2839F7" w14:textId="77777777" w:rsidR="00D84C3C" w:rsidRPr="00D84C3C" w:rsidRDefault="00D84C3C" w:rsidP="00D84C3C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Location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noProof/>
          <w:sz w:val="24"/>
        </w:rPr>
        <w:t>Online</w:t>
      </w:r>
      <w:r w:rsidRPr="00D84C3C">
        <w:rPr>
          <w:rFonts w:ascii="Arial" w:hAnsi="Arial" w:cs="Arial"/>
          <w:b/>
          <w:noProof/>
          <w:sz w:val="24"/>
        </w:rPr>
        <w:fldChar w:fldCharType="end"/>
      </w:r>
      <w:r w:rsidRPr="00D84C3C">
        <w:rPr>
          <w:rFonts w:ascii="Arial" w:hAnsi="Arial" w:cs="Arial"/>
          <w:b/>
          <w:noProof/>
          <w:sz w:val="24"/>
        </w:rPr>
        <w:t xml:space="preserve">, </w:t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Country  \* MERGEFORMAT </w:instrText>
      </w:r>
      <w:r w:rsidRPr="00D84C3C">
        <w:rPr>
          <w:rFonts w:ascii="Arial" w:hAnsi="Arial" w:cs="Arial"/>
        </w:rPr>
        <w:fldChar w:fldCharType="end"/>
      </w:r>
      <w:r w:rsidRPr="00D84C3C">
        <w:rPr>
          <w:rFonts w:ascii="Arial" w:hAnsi="Arial" w:cs="Arial"/>
          <w:b/>
          <w:noProof/>
          <w:sz w:val="24"/>
        </w:rPr>
        <w:t xml:space="preserve">, </w:t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StartDate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noProof/>
          <w:sz w:val="24"/>
        </w:rPr>
        <w:t>8th Dec 2023</w:t>
      </w:r>
      <w:r w:rsidRPr="00D84C3C">
        <w:rPr>
          <w:rFonts w:ascii="Arial" w:hAnsi="Arial" w:cs="Arial"/>
          <w:b/>
          <w:noProof/>
          <w:sz w:val="24"/>
        </w:rPr>
        <w:fldChar w:fldCharType="end"/>
      </w:r>
      <w:r w:rsidRPr="00D84C3C">
        <w:rPr>
          <w:rFonts w:ascii="Arial" w:hAnsi="Arial" w:cs="Arial"/>
          <w:b/>
          <w:noProof/>
          <w:sz w:val="24"/>
        </w:rPr>
        <w:t xml:space="preserve"> - </w:t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EndDate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noProof/>
          <w:sz w:val="24"/>
        </w:rPr>
        <w:t>31st Dec 2024</w:t>
      </w:r>
      <w:r w:rsidRPr="00D84C3C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4C3C" w:rsidRPr="00D84C3C" w14:paraId="7A8DA3B5" w14:textId="77777777" w:rsidTr="001F08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4696F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D84C3C">
              <w:rPr>
                <w:rFonts w:ascii="Arial" w:hAnsi="Arial" w:cs="Arial"/>
                <w:i/>
                <w:noProof/>
                <w:sz w:val="14"/>
              </w:rPr>
              <w:t>CR-Form-v12.2</w:t>
            </w:r>
          </w:p>
        </w:tc>
      </w:tr>
      <w:tr w:rsidR="00D84C3C" w:rsidRPr="00D84C3C" w14:paraId="54B42922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E5589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D84C3C" w:rsidRPr="00D84C3C" w14:paraId="35696289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AD851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2FFEB7D8" w14:textId="77777777" w:rsidTr="001F0862">
        <w:tc>
          <w:tcPr>
            <w:tcW w:w="142" w:type="dxa"/>
            <w:tcBorders>
              <w:left w:val="single" w:sz="4" w:space="0" w:color="auto"/>
            </w:tcBorders>
          </w:tcPr>
          <w:p w14:paraId="26F5E3B5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2D6A99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Spec#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5F533C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0914F7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Cr#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t>3392</w:t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761E5A" w14:textId="77777777" w:rsidR="00D84C3C" w:rsidRPr="00D84C3C" w:rsidRDefault="00D84C3C" w:rsidP="001F08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771545" w14:textId="1548927A" w:rsidR="00D84C3C" w:rsidRPr="00D84C3C" w:rsidRDefault="006249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</w:tcPr>
          <w:p w14:paraId="7F77E934" w14:textId="77777777" w:rsidR="00D84C3C" w:rsidRPr="00D84C3C" w:rsidRDefault="00D84C3C" w:rsidP="001F08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A7AE2" w14:textId="61C79FDA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Version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t>17.</w:t>
            </w:r>
            <w:r w:rsidR="0062493C">
              <w:rPr>
                <w:rFonts w:ascii="Arial" w:hAnsi="Arial" w:cs="Arial"/>
                <w:b/>
                <w:noProof/>
                <w:sz w:val="28"/>
              </w:rPr>
              <w:t>10</w:t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t>.0</w:t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8907D7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75EEAF5E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FB34E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59BE7437" w14:textId="77777777" w:rsidTr="001F08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CAA8E6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84C3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84C3C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84C3C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84C3C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D84C3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84C3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84C3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D84C3C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D84C3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84C3C" w:rsidRPr="00D84C3C" w14:paraId="361B6308" w14:textId="77777777" w:rsidTr="001F0862">
        <w:tc>
          <w:tcPr>
            <w:tcW w:w="9641" w:type="dxa"/>
            <w:gridSpan w:val="9"/>
          </w:tcPr>
          <w:p w14:paraId="7A7D5B10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53B30B3D" w14:textId="77777777" w:rsidR="00D84C3C" w:rsidRPr="00D84C3C" w:rsidRDefault="00D84C3C" w:rsidP="00D84C3C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C3C" w:rsidRPr="00D84C3C" w14:paraId="3014E5CB" w14:textId="77777777" w:rsidTr="001F0862">
        <w:tc>
          <w:tcPr>
            <w:tcW w:w="2835" w:type="dxa"/>
          </w:tcPr>
          <w:p w14:paraId="16C2FB21" w14:textId="77777777" w:rsidR="00D84C3C" w:rsidRPr="00D84C3C" w:rsidRDefault="00D84C3C" w:rsidP="001F0862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28DDE7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D5DA9C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305788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D84C3C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D37A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AFA559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D84C3C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66F962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7A0B55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11707A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2CC05EAF" w14:textId="77777777" w:rsidR="00D84C3C" w:rsidRPr="00D84C3C" w:rsidRDefault="00D84C3C" w:rsidP="00D84C3C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4C3C" w:rsidRPr="00D84C3C" w14:paraId="0EAA7387" w14:textId="77777777" w:rsidTr="001F0862">
        <w:tc>
          <w:tcPr>
            <w:tcW w:w="9640" w:type="dxa"/>
            <w:gridSpan w:val="11"/>
          </w:tcPr>
          <w:p w14:paraId="6AFD336B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77B35A7F" w14:textId="77777777" w:rsidTr="001F08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1ECBFF" w14:textId="77777777" w:rsidR="00D84C3C" w:rsidRPr="00D84C3C" w:rsidRDefault="00D84C3C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Title:</w:t>
            </w:r>
            <w:r w:rsidRPr="00D84C3C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4DA32" w14:textId="77777777" w:rsidR="00D84C3C" w:rsidRPr="00D84C3C" w:rsidRDefault="00D84C3C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CrTitle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</w:rPr>
              <w:t>Correction to NR5GC testcase 6.1.1.5</w:t>
            </w:r>
            <w:r w:rsidRPr="00D84C3C">
              <w:rPr>
                <w:rFonts w:ascii="Arial" w:hAnsi="Arial" w:cs="Arial"/>
              </w:rPr>
              <w:fldChar w:fldCharType="end"/>
            </w:r>
          </w:p>
        </w:tc>
      </w:tr>
      <w:tr w:rsidR="00D84C3C" w:rsidRPr="00D84C3C" w14:paraId="10541512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36A3AC07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B65FB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699D706A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04B90093" w14:textId="77777777" w:rsidR="00D84C3C" w:rsidRPr="00D84C3C" w:rsidRDefault="00D84C3C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57C13F" w14:textId="77777777" w:rsidR="00D84C3C" w:rsidRPr="00D84C3C" w:rsidRDefault="00D84C3C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SourceIfWg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noProof/>
              </w:rPr>
              <w:t>ROHDE &amp; SCHWARZ</w:t>
            </w:r>
            <w:r w:rsidRPr="00D84C3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D84C3C" w:rsidRPr="00D84C3C" w14:paraId="142BE9C2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57EE8D3D" w14:textId="77777777" w:rsidR="00D84C3C" w:rsidRPr="00D84C3C" w:rsidRDefault="00D84C3C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D4B3A" w14:textId="7FFE9123" w:rsidR="00D84C3C" w:rsidRPr="00D84C3C" w:rsidRDefault="00D84C3C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R5</w:t>
            </w: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SourceIfTsg  \* MERGEFORMAT </w:instrText>
            </w:r>
            <w:r w:rsidRPr="00D84C3C">
              <w:rPr>
                <w:rFonts w:ascii="Arial" w:hAnsi="Arial" w:cs="Arial"/>
              </w:rPr>
              <w:fldChar w:fldCharType="end"/>
            </w:r>
          </w:p>
        </w:tc>
      </w:tr>
      <w:tr w:rsidR="00D84C3C" w:rsidRPr="00D84C3C" w14:paraId="41825B7A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73B36A5A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3E559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023539F5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0FC307C" w14:textId="77777777" w:rsidR="00D84C3C" w:rsidRPr="00D84C3C" w:rsidRDefault="00D84C3C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DCE4BB" w14:textId="77777777" w:rsidR="00D84C3C" w:rsidRPr="00D84C3C" w:rsidRDefault="00D84C3C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RelatedWis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noProof/>
              </w:rPr>
              <w:t>TEI15_Test, 5GS_NR_LTE-UEConTest</w:t>
            </w:r>
            <w:r w:rsidRPr="00D84C3C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3FB20D" w14:textId="77777777" w:rsidR="00D84C3C" w:rsidRPr="00D84C3C" w:rsidRDefault="00D84C3C" w:rsidP="001F0862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9E6793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F85DD9" w14:textId="77777777" w:rsidR="00D84C3C" w:rsidRPr="00D84C3C" w:rsidRDefault="00D84C3C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ResDate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noProof/>
              </w:rPr>
              <w:t>2024-03-14</w:t>
            </w:r>
            <w:r w:rsidRPr="00D84C3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D84C3C" w:rsidRPr="00D84C3C" w14:paraId="4C4D3EE3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EFD23AD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4E7C1D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FC5454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3BF4A8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259836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1805B0B8" w14:textId="77777777" w:rsidTr="001F08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725A30" w14:textId="77777777" w:rsidR="00D84C3C" w:rsidRPr="00D84C3C" w:rsidRDefault="00D84C3C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FAC778" w14:textId="77777777" w:rsidR="00D84C3C" w:rsidRPr="00D84C3C" w:rsidRDefault="00D84C3C" w:rsidP="001F0862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Cat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b/>
                <w:noProof/>
              </w:rPr>
              <w:t>F</w:t>
            </w:r>
            <w:r w:rsidRPr="00D84C3C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C30CE0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D1D5C0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201A3" w14:textId="77777777" w:rsidR="00D84C3C" w:rsidRPr="00D84C3C" w:rsidRDefault="00D84C3C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Release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noProof/>
              </w:rPr>
              <w:t>Rel-17</w:t>
            </w:r>
            <w:r w:rsidRPr="00D84C3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D84C3C" w:rsidRPr="00D84C3C" w14:paraId="1A154928" w14:textId="77777777" w:rsidTr="001F08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5948E7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4E9963" w14:textId="77777777" w:rsidR="00D84C3C" w:rsidRPr="00D84C3C" w:rsidRDefault="00D84C3C" w:rsidP="001F0862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84C3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84C3C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84C3C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84C3C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84C3C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84C3C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35F5224" w14:textId="77777777" w:rsidR="00D84C3C" w:rsidRPr="00D84C3C" w:rsidRDefault="00D84C3C" w:rsidP="001F0862">
            <w:pPr>
              <w:pStyle w:val="CRCoverPage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84C3C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84C3C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D84C3C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DF0D7D" w14:textId="77777777" w:rsidR="00D84C3C" w:rsidRPr="00D84C3C" w:rsidRDefault="00D84C3C" w:rsidP="001F08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84C3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D84C3C" w:rsidRPr="00D84C3C" w14:paraId="1C347511" w14:textId="77777777" w:rsidTr="001F0862">
        <w:tc>
          <w:tcPr>
            <w:tcW w:w="1843" w:type="dxa"/>
          </w:tcPr>
          <w:p w14:paraId="3DA447B7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1C8F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7D38A1FD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BBBDC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FA3CE" w14:textId="77777777" w:rsid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testcase needs the USIM configuration specified in 38.508-1 Table 6.4.1-6.  As a result, the IMSI that is programmed in the USIM does not match the setting of px_IMSI_Def.</w:t>
            </w:r>
          </w:p>
          <w:p w14:paraId="0DEBD142" w14:textId="77777777" w:rsid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This causes failures during ciphering and integrity procedures.</w:t>
            </w:r>
          </w:p>
          <w:p w14:paraId="5CE2A09D" w14:textId="2AC78607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This needs to be addressed.</w:t>
            </w:r>
          </w:p>
        </w:tc>
      </w:tr>
      <w:tr w:rsidR="00D84C3C" w:rsidRPr="00D84C3C" w14:paraId="57593999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B69E4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09F06C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2D56ABAA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8A23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7153D" w14:textId="436D8519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val="en-US"/>
              </w:rPr>
              <w:t xml:space="preserve">Called function </w:t>
            </w:r>
            <w:r w:rsidRPr="006F0FA8">
              <w:rPr>
                <w:rFonts w:ascii="Arial" w:hAnsi="Arial" w:cs="Arial"/>
                <w:lang w:val="en-US"/>
              </w:rPr>
              <w:t>f_NR5GC_MobileInfo_SetDefaultIMSI('003210123456063'H);</w:t>
            </w:r>
            <w:r>
              <w:rPr>
                <w:rFonts w:ascii="Arial" w:hAnsi="Arial" w:cs="Arial"/>
                <w:lang w:val="en-US"/>
              </w:rPr>
              <w:t xml:space="preserve"> before preamble, and also before </w:t>
            </w:r>
            <w:r w:rsidRPr="006F0FA8">
              <w:rPr>
                <w:rFonts w:ascii="Arial" w:hAnsi="Arial" w:cs="Arial"/>
                <w:lang w:val="en-US"/>
              </w:rPr>
              <w:t>Step 15a1-15a16a1</w:t>
            </w:r>
            <w:r>
              <w:rPr>
                <w:rFonts w:ascii="Arial" w:hAnsi="Arial" w:cs="Arial"/>
                <w:lang w:val="en-US"/>
              </w:rPr>
              <w:t xml:space="preserve"> and </w:t>
            </w:r>
            <w:r w:rsidRPr="006F0FA8">
              <w:rPr>
                <w:rFonts w:ascii="Arial" w:hAnsi="Arial" w:cs="Arial"/>
                <w:lang w:val="en-US"/>
              </w:rPr>
              <w:t>Step 23a1-23a16a1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D84C3C" w:rsidRPr="00D84C3C" w14:paraId="1F774905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5ED0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64B65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5CC409C1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390ACD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026FA" w14:textId="5B97DFA8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D84C3C" w:rsidRPr="00D84C3C" w14:paraId="77157453" w14:textId="77777777" w:rsidTr="001F0862">
        <w:tc>
          <w:tcPr>
            <w:tcW w:w="2694" w:type="dxa"/>
            <w:gridSpan w:val="2"/>
          </w:tcPr>
          <w:p w14:paraId="67B70F25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CCFD11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785C356A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1C9DCD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E6883" w14:textId="6C6C061F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color w:val="000000"/>
              </w:rPr>
              <w:t>6.1.1.5</w:t>
            </w:r>
            <w:r w:rsidRPr="00214A9E">
              <w:rPr>
                <w:rFonts w:ascii="Arial" w:hAnsi="Arial" w:cs="Arial"/>
                <w:color w:val="000000"/>
              </w:rPr>
              <w:t>.NR5GC</w:t>
            </w:r>
          </w:p>
        </w:tc>
      </w:tr>
      <w:tr w:rsidR="00D84C3C" w:rsidRPr="00D84C3C" w14:paraId="1796C6B4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A1CD2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05AC3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39364B73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1B565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89A89" w14:textId="77777777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D84C3C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3D7879" w14:textId="77777777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D84C3C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4399C9" w14:textId="77777777" w:rsidR="00D84C3C" w:rsidRPr="00D84C3C" w:rsidRDefault="00D84C3C" w:rsidP="00D84C3C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6FC06F" w14:textId="77777777" w:rsidR="00D84C3C" w:rsidRPr="00D84C3C" w:rsidRDefault="00D84C3C" w:rsidP="00D84C3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7060CAFB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94E9F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0D6A" w14:textId="77777777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18BD3" w14:textId="2C93719B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E0234" w14:textId="77777777" w:rsidR="00D84C3C" w:rsidRPr="00D84C3C" w:rsidRDefault="00D84C3C" w:rsidP="00D84C3C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noProof/>
              </w:rPr>
              <w:t xml:space="preserve"> Other core specifications</w:t>
            </w:r>
            <w:r w:rsidRPr="00D84C3C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F77C1A" w14:textId="6412E6E5" w:rsidR="00D84C3C" w:rsidRPr="00D84C3C" w:rsidRDefault="00D84C3C" w:rsidP="00D84C3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344DE07F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801B5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666C6" w14:textId="77777777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1BAF6" w14:textId="2F7A18D5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CE1A99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F585F" w14:textId="4430D0B5" w:rsidR="00D84C3C" w:rsidRPr="00D84C3C" w:rsidRDefault="00D84C3C" w:rsidP="00D84C3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22423BF9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3384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71E73" w14:textId="77777777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81745" w14:textId="7A176ED4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915E59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D6396" w14:textId="1FC390B7" w:rsidR="00D84C3C" w:rsidRPr="00D84C3C" w:rsidRDefault="00D84C3C" w:rsidP="00D84C3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3B45E2B2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38810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A807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310C93E3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68B74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08AE1" w14:textId="77777777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760CD427" w14:textId="77777777" w:rsidTr="001F08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23425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7509F" w14:textId="77777777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77386C82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3C7B0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09DF5" w14:textId="77777777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4AA7B362" w14:textId="77777777" w:rsidR="00D84C3C" w:rsidRPr="00D84C3C" w:rsidRDefault="00D84C3C" w:rsidP="00D84C3C">
      <w:pPr>
        <w:pStyle w:val="CRCoverPage"/>
        <w:spacing w:after="0"/>
        <w:rPr>
          <w:rFonts w:ascii="Arial" w:hAnsi="Arial" w:cs="Arial"/>
          <w:noProof/>
          <w:sz w:val="8"/>
          <w:szCs w:val="8"/>
        </w:rPr>
      </w:pPr>
    </w:p>
    <w:p w14:paraId="042A5205" w14:textId="77777777" w:rsidR="00D84C3C" w:rsidRDefault="00D84C3C" w:rsidP="00D84C3C">
      <w:pPr>
        <w:rPr>
          <w:noProof/>
        </w:rPr>
      </w:pPr>
    </w:p>
    <w:p w14:paraId="2C23EABE" w14:textId="77777777" w:rsidR="00214A9E" w:rsidRDefault="00214A9E" w:rsidP="00214A9E">
      <w:pPr>
        <w:pStyle w:val="CRCoverPage"/>
        <w:spacing w:after="0"/>
        <w:rPr>
          <w:noProof/>
          <w:sz w:val="8"/>
          <w:szCs w:val="8"/>
        </w:rPr>
      </w:pPr>
    </w:p>
    <w:p w14:paraId="59F31AC1" w14:textId="77777777" w:rsidR="00214A9E" w:rsidRDefault="00214A9E" w:rsidP="00214A9E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 w:rsidSect="00A00EA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1299215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93E5FF4" w14:textId="214AF382" w:rsidR="006849ED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49ED" w:rsidRPr="003A1790">
        <w:rPr>
          <w:rFonts w:ascii="Arial" w:hAnsi="Arial" w:cs="Arial"/>
          <w:iCs/>
        </w:rPr>
        <w:t>Table of Contents</w:t>
      </w:r>
      <w:r w:rsidR="006849ED">
        <w:tab/>
      </w:r>
      <w:r w:rsidR="006849ED">
        <w:fldChar w:fldCharType="begin"/>
      </w:r>
      <w:r w:rsidR="006849ED">
        <w:instrText xml:space="preserve"> PAGEREF _Toc161299215 \h </w:instrText>
      </w:r>
      <w:r w:rsidR="006849ED">
        <w:fldChar w:fldCharType="separate"/>
      </w:r>
      <w:r w:rsidR="006849ED">
        <w:t>2</w:t>
      </w:r>
      <w:r w:rsidR="006849ED">
        <w:fldChar w:fldCharType="end"/>
      </w:r>
    </w:p>
    <w:p w14:paraId="58F3D367" w14:textId="66F95C4A" w:rsidR="006849ED" w:rsidRDefault="006849E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179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179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_Toc161299216 \h </w:instrText>
      </w:r>
      <w:r>
        <w:fldChar w:fldCharType="separate"/>
      </w:r>
      <w:r>
        <w:t>2</w:t>
      </w:r>
      <w:r>
        <w:fldChar w:fldCharType="end"/>
      </w:r>
    </w:p>
    <w:p w14:paraId="1D02065D" w14:textId="13C9C77D" w:rsidR="006849ED" w:rsidRDefault="006849E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179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179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_Toc161299217 \h </w:instrText>
      </w:r>
      <w:r>
        <w:fldChar w:fldCharType="separate"/>
      </w:r>
      <w:r>
        <w:t>2</w:t>
      </w:r>
      <w:r>
        <w:fldChar w:fldCharType="end"/>
      </w:r>
    </w:p>
    <w:p w14:paraId="71BADF7F" w14:textId="455EDBC6" w:rsidR="006849ED" w:rsidRDefault="006849E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1790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_Toc161299218 \h </w:instrText>
      </w:r>
      <w:r>
        <w:fldChar w:fldCharType="separate"/>
      </w:r>
      <w:r>
        <w:t>2</w:t>
      </w:r>
      <w:r>
        <w:fldChar w:fldCharType="end"/>
      </w:r>
    </w:p>
    <w:p w14:paraId="291CF071" w14:textId="1334CEDE" w:rsidR="006849ED" w:rsidRDefault="006849E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1790">
        <w:rPr>
          <w:b/>
          <w:bCs/>
        </w:rPr>
        <w:t>2.2</w:t>
      </w:r>
      <w:r>
        <w:t xml:space="preserve"> Change 2</w:t>
      </w:r>
      <w:r>
        <w:tab/>
      </w:r>
      <w:r>
        <w:fldChar w:fldCharType="begin"/>
      </w:r>
      <w:r>
        <w:instrText xml:space="preserve"> PAGEREF _Toc161299219 \h </w:instrText>
      </w:r>
      <w:r>
        <w:fldChar w:fldCharType="separate"/>
      </w:r>
      <w:r>
        <w:t>4</w:t>
      </w:r>
      <w:r>
        <w:fldChar w:fldCharType="end"/>
      </w:r>
    </w:p>
    <w:p w14:paraId="25F511A4" w14:textId="447074D1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61299216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348FAC78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iwd-TTCN3-B2022-09_D23wk</w:t>
      </w:r>
      <w:r w:rsidR="00D13472">
        <w:rPr>
          <w:rFonts w:ascii="Arial" w:hAnsi="Arial" w:cs="Arial"/>
          <w:lang w:eastAsia="ja-JP"/>
        </w:rPr>
        <w:t>49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61299217"/>
      <w:r>
        <w:rPr>
          <w:b/>
        </w:rPr>
        <w:t>Corrections required</w:t>
      </w:r>
      <w:bookmarkEnd w:id="40"/>
      <w:bookmarkEnd w:id="41"/>
      <w:bookmarkEnd w:id="42"/>
    </w:p>
    <w:bookmarkEnd w:id="36"/>
    <w:bookmarkEnd w:id="37"/>
    <w:bookmarkEnd w:id="38"/>
    <w:bookmarkEnd w:id="39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Heading2"/>
      </w:pPr>
      <w:bookmarkStart w:id="43" w:name="_Toc161299218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05458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6EA6" w14:textId="4C200063" w:rsidR="0000252C" w:rsidRPr="00803B22" w:rsidRDefault="0005458A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05458A">
              <w:rPr>
                <w:rFonts w:ascii="Arial" w:hAnsi="Arial" w:cs="Arial"/>
                <w:lang w:val="en-SG" w:eastAsia="ja-JP"/>
              </w:rPr>
              <w:t>f_TC_6_1_1_5_NR5GC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190C" w14:textId="77777777" w:rsidR="0005458A" w:rsidRDefault="0005458A" w:rsidP="0005458A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testcase needs the USIM configuration specified in 38.508-1 Table 6.4.1-6.  As a result, the IMSI that is programmed in the USIM does not match the setting of px_IMSI_Def.</w:t>
            </w:r>
          </w:p>
          <w:p w14:paraId="6BB094D5" w14:textId="77777777" w:rsidR="0005458A" w:rsidRDefault="0005458A" w:rsidP="0005458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This causes failures during ciphering and integrity procedures.</w:t>
            </w:r>
          </w:p>
          <w:p w14:paraId="6BB078D3" w14:textId="704AA769" w:rsidR="00D13472" w:rsidRPr="00803B22" w:rsidRDefault="0005458A" w:rsidP="0005458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noProof/>
              </w:rPr>
              <w:t>This needs to be addressed.</w:t>
            </w:r>
          </w:p>
        </w:tc>
      </w:tr>
      <w:tr w:rsidR="0000252C" w:rsidRPr="00B76627" w14:paraId="0B447D65" w14:textId="77777777" w:rsidTr="000545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6AE9F558" w:rsidR="00D13472" w:rsidRPr="00803B22" w:rsidRDefault="00AD463F" w:rsidP="00CF28C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Called function </w:t>
            </w:r>
            <w:r w:rsidRPr="006F0FA8">
              <w:rPr>
                <w:rFonts w:ascii="Arial" w:hAnsi="Arial" w:cs="Arial"/>
                <w:lang w:val="en-US"/>
              </w:rPr>
              <w:t>f_NR5GC_MobileInfo_SetDefaultIMSI('003210123456063'H);</w:t>
            </w:r>
            <w:r>
              <w:rPr>
                <w:rFonts w:ascii="Arial" w:hAnsi="Arial" w:cs="Arial"/>
                <w:lang w:val="en-US"/>
              </w:rPr>
              <w:t xml:space="preserve"> before preamble.</w:t>
            </w:r>
          </w:p>
        </w:tc>
      </w:tr>
      <w:tr w:rsidR="0000252C" w:rsidRPr="00B76627" w14:paraId="09F3FF68" w14:textId="77777777" w:rsidTr="0005458A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22A020A2" w:rsidR="0000252C" w:rsidRPr="00803B22" w:rsidRDefault="00AA2CCD" w:rsidP="00CF28C6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Idle_PLMNSelection_NR5GC.ttcn</w:t>
            </w:r>
          </w:p>
        </w:tc>
      </w:tr>
      <w:tr w:rsidR="006C4E11" w:rsidRPr="00B76627" w14:paraId="7106F7E1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6C4E11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6C4E11" w:rsidRPr="00803B22" w:rsidRDefault="006C4E11" w:rsidP="00CF28C6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458A" w14:paraId="02507F9A" w14:textId="77777777" w:rsidTr="0005458A">
        <w:tc>
          <w:tcPr>
            <w:tcW w:w="9629" w:type="dxa"/>
          </w:tcPr>
          <w:p w14:paraId="3DA1D4B4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>function f_TC_6_1_1_5_NR5GC() runs on NR5GC_PTC</w:t>
            </w:r>
          </w:p>
          <w:p w14:paraId="0469DE0D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{// PLMN selection of RPLMN, HPLMN/EHPLMN, UPLMN and OPLMN / Automatic mode / User reselection</w:t>
            </w:r>
          </w:p>
          <w:p w14:paraId="6C785856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f_NR5GC_Init(NR_1);</w:t>
            </w:r>
          </w:p>
          <w:p w14:paraId="5FE1BD3F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72260A34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Set Sys info and cell info for cell 3&amp; 13 to be used</w:t>
            </w:r>
          </w:p>
          <w:p w14:paraId="38625172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@sic R5-203367 sic@</w:t>
            </w:r>
          </w:p>
          <w:p w14:paraId="2EDB5343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f_NR_CellInfo_SetPLMN(nr_Cell3, tsc_NR_HPLMN_003_21);//PLMN3</w:t>
            </w:r>
          </w:p>
          <w:p w14:paraId="2F160ACE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f_NR_CellInfo_SetPLMN(nr_Cell13, tsc_NR_HPLMN_004_31);//PLMN4</w:t>
            </w:r>
          </w:p>
          <w:p w14:paraId="7BA95607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2A56388A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Create and configure cell</w:t>
            </w:r>
          </w:p>
          <w:p w14:paraId="48C3D27C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lastRenderedPageBreak/>
              <w:t xml:space="preserve">    f_NR_CellConfig_Def(nr_Cell1);</w:t>
            </w:r>
          </w:p>
          <w:p w14:paraId="1B6EBC69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f_NR_CellConfig_Def(nr_Cell3); // @sic R5-203367 sic@</w:t>
            </w:r>
          </w:p>
          <w:p w14:paraId="023EC810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f_NR_CellConfig_Def(nr_Cell12);</w:t>
            </w:r>
          </w:p>
          <w:p w14:paraId="3D8DBEF7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f_NR_CellConfig_Def(nr_Cell13);</w:t>
            </w:r>
          </w:p>
          <w:p w14:paraId="01E3E992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1F84365F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Equip UE with the USIM configuration 6 specified in table 6.4.1-6 TS 38.508-1</w:t>
            </w:r>
          </w:p>
          <w:p w14:paraId="2E26940F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f_UT_USIM_Insert(UT, "USIM configuration 6 specified in table 6.4.1-6 TS 38.508-1");</w:t>
            </w:r>
          </w:p>
          <w:p w14:paraId="516ACAF5" w14:textId="69C6EDB7" w:rsidR="0005458A" w:rsidRPr="0005458A" w:rsidRDefault="0005458A" w:rsidP="0005458A">
            <w:pPr>
              <w:spacing w:after="0"/>
              <w:rPr>
                <w:rFonts w:ascii="Tahoma" w:hAnsi="Tahoma"/>
                <w:lang w:val="de-DE"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</w:p>
          <w:p w14:paraId="08F90667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AD463F">
              <w:rPr>
                <w:rFonts w:ascii="Tahoma" w:hAnsi="Tahoma"/>
                <w:lang w:eastAsia="en-GB"/>
              </w:rPr>
              <w:t xml:space="preserve">    </w:t>
            </w:r>
            <w:r w:rsidRPr="0005458A">
              <w:rPr>
                <w:rFonts w:ascii="Tahoma" w:hAnsi="Tahoma"/>
                <w:lang w:eastAsia="en-GB"/>
              </w:rPr>
              <w:t>f_UT_AutomaticPLMN_Select_WithSwitchOnOff (UT);</w:t>
            </w:r>
          </w:p>
          <w:p w14:paraId="54775863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0186A5EF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Preamble: The UE is in state Registered, Idle Mode (state 1N-A) on NR Cell 1 according to TS 38.508-1</w:t>
            </w:r>
          </w:p>
          <w:p w14:paraId="25987EBE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f_NR5GC_Preamble(nr_Cell1, STATE_IDLE_1A);</w:t>
            </w:r>
          </w:p>
          <w:p w14:paraId="66430C59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353DA90F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f_NR_TestBody_Set(true);</w:t>
            </w:r>
          </w:p>
          <w:p w14:paraId="198B63D7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1381FC36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f_TC_6_1_1_5_NR5GC_TestBody();</w:t>
            </w:r>
          </w:p>
          <w:p w14:paraId="7CB55391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5353EB78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f_NR_TestBody_Set(false);</w:t>
            </w:r>
          </w:p>
          <w:p w14:paraId="557D35EE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3F8AD569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Switch/Power off UE</w:t>
            </w:r>
          </w:p>
          <w:p w14:paraId="4C29F0D7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f_NR_Postamble(nr_Cell3, STATE_IDLE_1A); // @sic R5-203367 sic@</w:t>
            </w:r>
          </w:p>
          <w:p w14:paraId="603F9553" w14:textId="00093DD4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}</w:t>
            </w: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5458A" w14:paraId="19F9D5C5" w14:textId="77777777" w:rsidTr="0005458A">
        <w:tc>
          <w:tcPr>
            <w:tcW w:w="9629" w:type="dxa"/>
          </w:tcPr>
          <w:p w14:paraId="29467454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lastRenderedPageBreak/>
              <w:t>function f_TC_6_1_1_5_NR5GC() runs on NR5GC_PTC</w:t>
            </w:r>
          </w:p>
          <w:p w14:paraId="0EE975F0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{// PLMN selection of RPLMN, HPLMN/EHPLMN, UPLMN and OPLMN / Automatic mode / User reselection</w:t>
            </w:r>
          </w:p>
          <w:p w14:paraId="2D5E2D3D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f_NR5GC_Init(NR_1);</w:t>
            </w:r>
          </w:p>
          <w:p w14:paraId="10FA47B8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6C9E070D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Set Sys info and cell info for cell 3&amp; 13 to be used</w:t>
            </w:r>
          </w:p>
          <w:p w14:paraId="05817A2F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@sic R5-203367 sic@</w:t>
            </w:r>
          </w:p>
          <w:p w14:paraId="5339054F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f_NR_CellInfo_SetPLMN(nr_Cell3, tsc_NR_HPLMN_003_21);//PLMN3</w:t>
            </w:r>
          </w:p>
          <w:p w14:paraId="4D8D964B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f_NR_CellInfo_SetPLMN(nr_Cell13, tsc_NR_HPLMN_004_31);//PLMN4</w:t>
            </w:r>
          </w:p>
          <w:p w14:paraId="4BCB98FB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5CB8B7F0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Create and configure cell</w:t>
            </w:r>
          </w:p>
          <w:p w14:paraId="35755B76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f_NR_CellConfig_Def(nr_Cell1);</w:t>
            </w:r>
          </w:p>
          <w:p w14:paraId="72429F92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f_NR_CellConfig_Def(nr_Cell3); // @sic R5-203367 sic@</w:t>
            </w:r>
          </w:p>
          <w:p w14:paraId="00F09EDA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f_NR_CellConfig_Def(nr_Cell12);</w:t>
            </w:r>
          </w:p>
          <w:p w14:paraId="2A0AB995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f_NR_CellConfig_Def(nr_Cell13);</w:t>
            </w:r>
          </w:p>
          <w:p w14:paraId="787E5F4B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1E005E89" w14:textId="3D9CA75B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Equip UE with the USIM configuration 6 specified in table 6.4.1-6 TS 38.508-1    f_UT_USIM_Insert(UT, "USIM configuration 6 specified in table 6.4.1-6 TS 38.508-1");    </w:t>
            </w:r>
          </w:p>
          <w:p w14:paraId="0F37600D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val="de-DE"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r w:rsidRPr="0005458A">
              <w:rPr>
                <w:rFonts w:ascii="Tahoma" w:hAnsi="Tahoma"/>
                <w:highlight w:val="green"/>
                <w:lang w:val="de-DE" w:eastAsia="en-GB"/>
              </w:rPr>
              <w:t>f_NR5GC_MobileInfo_SetDefaultIMSI('003210123456063'H); //WA#6_1_1_5</w:t>
            </w:r>
          </w:p>
          <w:p w14:paraId="5A6C81A0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val="de-DE" w:eastAsia="en-GB"/>
              </w:rPr>
              <w:t xml:space="preserve">    </w:t>
            </w:r>
            <w:r w:rsidRPr="0005458A">
              <w:rPr>
                <w:rFonts w:ascii="Tahoma" w:hAnsi="Tahoma"/>
                <w:lang w:eastAsia="en-GB"/>
              </w:rPr>
              <w:t>f_UT_AutomaticPLMN_Select_WithSwitchOnOff (UT);</w:t>
            </w:r>
          </w:p>
          <w:p w14:paraId="0FB5CC17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4C635696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Preamble: The UE is in state Registered, Idle Mode (state 1N-A) on NR Cell 1 according to TS 38.508-1</w:t>
            </w:r>
          </w:p>
          <w:p w14:paraId="19FD963B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f_NR5GC_Preamble(nr_Cell1, STATE_IDLE_1A);</w:t>
            </w:r>
          </w:p>
          <w:p w14:paraId="307911D4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2FADB4EE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f_NR_TestBody_Set(true);</w:t>
            </w:r>
          </w:p>
          <w:p w14:paraId="3602C9CE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2404B848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f_TC_6_1_1_5_NR5GC_TestBody();</w:t>
            </w:r>
          </w:p>
          <w:p w14:paraId="641E70D4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7EDB6A93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f_NR_TestBody_Set(false);</w:t>
            </w:r>
          </w:p>
          <w:p w14:paraId="42948961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5767315E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Switch/Power off UE</w:t>
            </w:r>
          </w:p>
          <w:p w14:paraId="2CDDC8E7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f_NR_Postamble(nr_Cell3, STATE_IDLE_1A); // @sic R5-203367 sic@</w:t>
            </w:r>
          </w:p>
          <w:p w14:paraId="1263CE9B" w14:textId="53711305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}</w:t>
            </w:r>
          </w:p>
        </w:tc>
      </w:tr>
    </w:tbl>
    <w:p w14:paraId="67FB2D15" w14:textId="255BC406" w:rsidR="0005458A" w:rsidRPr="002D00F9" w:rsidRDefault="0005458A" w:rsidP="0005458A">
      <w:pPr>
        <w:pStyle w:val="Heading2"/>
      </w:pPr>
      <w:bookmarkStart w:id="44" w:name="_Toc161299219"/>
      <w:r>
        <w:rPr>
          <w:b/>
          <w:bCs/>
        </w:rPr>
        <w:t>2</w:t>
      </w:r>
      <w:r w:rsidRPr="002D00F9">
        <w:rPr>
          <w:b/>
          <w:bCs/>
        </w:rPr>
        <w:t>.</w:t>
      </w:r>
      <w:r>
        <w:rPr>
          <w:b/>
          <w:bCs/>
        </w:rPr>
        <w:t>2</w:t>
      </w:r>
      <w:r w:rsidRPr="002D00F9">
        <w:t xml:space="preserve"> Change </w:t>
      </w:r>
      <w:r>
        <w:t>2</w:t>
      </w:r>
      <w:bookmarkEnd w:id="44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5458A" w:rsidRPr="00B76627" w14:paraId="77850AAC" w14:textId="77777777" w:rsidTr="001F086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7F22" w14:textId="77777777" w:rsidR="0005458A" w:rsidRPr="00B76627" w:rsidRDefault="0005458A" w:rsidP="001F086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0288" w14:textId="6060120D" w:rsidR="0005458A" w:rsidRPr="00803B22" w:rsidRDefault="0005458A" w:rsidP="001F0862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05458A">
              <w:rPr>
                <w:rFonts w:ascii="Arial" w:hAnsi="Arial" w:cs="Arial"/>
                <w:lang w:val="en-SG" w:eastAsia="ja-JP"/>
              </w:rPr>
              <w:t>f_TC_6_1_1_5_NR5GC_TestBody</w:t>
            </w:r>
          </w:p>
        </w:tc>
      </w:tr>
      <w:tr w:rsidR="0005458A" w:rsidRPr="00B76627" w14:paraId="3FD72195" w14:textId="77777777" w:rsidTr="001F08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5EA5" w14:textId="77777777" w:rsidR="0005458A" w:rsidRPr="00B76627" w:rsidRDefault="0005458A" w:rsidP="001F086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D9FB" w14:textId="77777777" w:rsidR="0005458A" w:rsidRDefault="0005458A" w:rsidP="0005458A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testcase needs the USIM configuration specified in 38.508-1 Table 6.4.1-6.  As a result, the IMSI that is programmed in the USIM does not match the setting of px_IMSI_Def.</w:t>
            </w:r>
          </w:p>
          <w:p w14:paraId="79141A58" w14:textId="77777777" w:rsidR="0005458A" w:rsidRDefault="0005458A" w:rsidP="0005458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This causes failures during ciphering and integrity procedures.</w:t>
            </w:r>
          </w:p>
          <w:p w14:paraId="3DF6CB04" w14:textId="1343899A" w:rsidR="0005458A" w:rsidRPr="00803B22" w:rsidRDefault="0005458A" w:rsidP="0005458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noProof/>
              </w:rPr>
              <w:t>This needs to be addressed.</w:t>
            </w:r>
          </w:p>
        </w:tc>
      </w:tr>
      <w:tr w:rsidR="0005458A" w:rsidRPr="00B76627" w14:paraId="4D02F1D9" w14:textId="77777777" w:rsidTr="001F08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35C2" w14:textId="77777777" w:rsidR="0005458A" w:rsidRPr="00B76627" w:rsidRDefault="0005458A" w:rsidP="001F086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2B25" w14:textId="2F730740" w:rsidR="0005458A" w:rsidRPr="00803B22" w:rsidRDefault="00AD463F" w:rsidP="001F0862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Called function </w:t>
            </w:r>
            <w:r w:rsidRPr="006F0FA8">
              <w:rPr>
                <w:rFonts w:ascii="Arial" w:hAnsi="Arial" w:cs="Arial"/>
                <w:lang w:val="en-US"/>
              </w:rPr>
              <w:t>f_NR5GC_MobileInfo_SetDefaultIMSI('003210123456063'H);</w:t>
            </w:r>
            <w:r>
              <w:rPr>
                <w:rFonts w:ascii="Arial" w:hAnsi="Arial" w:cs="Arial"/>
                <w:lang w:val="en-US"/>
              </w:rPr>
              <w:t xml:space="preserve"> before </w:t>
            </w:r>
            <w:r w:rsidRPr="006F0FA8">
              <w:rPr>
                <w:rFonts w:ascii="Arial" w:hAnsi="Arial" w:cs="Arial"/>
                <w:lang w:val="en-US"/>
              </w:rPr>
              <w:t>Step 15a1-15a16a1</w:t>
            </w:r>
            <w:r>
              <w:rPr>
                <w:rFonts w:ascii="Arial" w:hAnsi="Arial" w:cs="Arial"/>
                <w:lang w:val="en-US"/>
              </w:rPr>
              <w:t xml:space="preserve"> and </w:t>
            </w:r>
            <w:r w:rsidRPr="006F0FA8">
              <w:rPr>
                <w:rFonts w:ascii="Arial" w:hAnsi="Arial" w:cs="Arial"/>
                <w:lang w:val="en-US"/>
              </w:rPr>
              <w:t>Step 23a1-23a16a1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05458A" w:rsidRPr="00B76627" w14:paraId="6E977F20" w14:textId="77777777" w:rsidTr="001F086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EFA5" w14:textId="77777777" w:rsidR="0005458A" w:rsidRPr="00B76627" w:rsidRDefault="0005458A" w:rsidP="001F086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504E" w14:textId="0E8BBF10" w:rsidR="0005458A" w:rsidRPr="00803B22" w:rsidRDefault="00AA2CCD" w:rsidP="001F086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Idle_PLMNSelection_NR5GC.ttcn</w:t>
            </w:r>
          </w:p>
        </w:tc>
      </w:tr>
      <w:tr w:rsidR="0005458A" w:rsidRPr="00B76627" w14:paraId="78132D26" w14:textId="77777777" w:rsidTr="001F086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0B5" w14:textId="77777777" w:rsidR="0005458A" w:rsidRPr="006C4E11" w:rsidRDefault="0005458A" w:rsidP="001F086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80BF" w14:textId="77777777" w:rsidR="0005458A" w:rsidRPr="00803B22" w:rsidRDefault="0005458A" w:rsidP="001F0862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12B7FE1F" w14:textId="77777777" w:rsidR="0005458A" w:rsidRDefault="0005458A" w:rsidP="0005458A">
      <w:pPr>
        <w:spacing w:after="0"/>
        <w:rPr>
          <w:rFonts w:ascii="Tahoma" w:hAnsi="Tahoma"/>
          <w:b/>
          <w:lang w:eastAsia="en-GB"/>
        </w:rPr>
      </w:pPr>
    </w:p>
    <w:p w14:paraId="379CB3B8" w14:textId="77777777" w:rsidR="0005458A" w:rsidRDefault="0005458A" w:rsidP="0005458A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>
        <w:rPr>
          <w:rFonts w:ascii="Tahoma" w:hAnsi="Tahoma"/>
          <w:b/>
          <w:lang w:eastAsia="en-GB"/>
        </w:rPr>
        <w:t>Before Change:</w:t>
      </w:r>
    </w:p>
    <w:p w14:paraId="11A76620" w14:textId="77777777" w:rsidR="0005458A" w:rsidRPr="0036513C" w:rsidRDefault="0005458A" w:rsidP="0005458A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458A" w14:paraId="157EB612" w14:textId="77777777" w:rsidTr="001F0862">
        <w:tc>
          <w:tcPr>
            <w:tcW w:w="9629" w:type="dxa"/>
          </w:tcPr>
          <w:p w14:paraId="67668DA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>function f_TC_6_1_1_5_NR5GC_TestBody() runs on NR5GC_PTC</w:t>
            </w:r>
          </w:p>
          <w:p w14:paraId="6455D0D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{// @sic R5-201127, R5s200165, R5-203367 sic@</w:t>
            </w:r>
          </w:p>
          <w:p w14:paraId="4B3A457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var template (value) NR_CellPowerList_Type v_CellPowerList_AtT1;</w:t>
            </w:r>
          </w:p>
          <w:p w14:paraId="1586B866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var template (value) NR_CellPowerList_Type v_CellPowerList_AtT2;</w:t>
            </w:r>
          </w:p>
          <w:p w14:paraId="6C5CEB4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var template (value) NR_CellPowerList_Type v_CellPowerList_AtT3;</w:t>
            </w:r>
          </w:p>
          <w:p w14:paraId="43BC0FC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var NG_NAS_MSG_Indication_Type v_ReceivedMsg;</w:t>
            </w:r>
          </w:p>
          <w:p w14:paraId="20B5929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var GMM_MobilityInfo_Type v_GMM_MobilityInfo;</w:t>
            </w:r>
          </w:p>
          <w:p w14:paraId="70C49FA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var float v_TimerValue1 := 90.0;</w:t>
            </w:r>
          </w:p>
          <w:p w14:paraId="422D1DA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57D8AAF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v_CellPowerList_AtT1:={</w:t>
            </w:r>
          </w:p>
          <w:p w14:paraId="2E23071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cs_NR_CellPower(nr_Cell1, tsc_NR_ServingCellSSS_EPRE_FR1, tsc_NR_ServingCellSSS_EPRE_FR2),</w:t>
            </w:r>
          </w:p>
          <w:p w14:paraId="10D3DCE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cs_NR_CellPower(nr_Cell12, tsc_NR_ServingCellSSS_EPRE_FR1, tsc_NR_ServingCellSSS_EPRE_FR2),</w:t>
            </w:r>
          </w:p>
          <w:p w14:paraId="2ACDE10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cs_NR_CellPower(nr_Cell13, tsc_NR_ServingCellSSS_EPRE_FR1, tsc_NR_ServingCellSSS_EPRE_FR2)</w:t>
            </w:r>
          </w:p>
          <w:p w14:paraId="373DDCD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};</w:t>
            </w:r>
          </w:p>
          <w:p w14:paraId="5B4D4EF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3FDC0C9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v_CellPowerList_AtT2:={</w:t>
            </w:r>
          </w:p>
          <w:p w14:paraId="77DAC32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cs_NR_CellPower(nr_Cell1, tsc_NR_NonSuitableOffCellSSS_EPRE, tsc_NR_NonSuitableOffCellSSS_EPRE),</w:t>
            </w:r>
          </w:p>
          <w:p w14:paraId="1E7EB7D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cs_NR_CellPower(nr_Cell13, tsc_NR_NonSuitableOffCellSSS_EPRE, tsc_NR_NonSuitableOffCellSSS_EPRE)</w:t>
            </w:r>
          </w:p>
          <w:p w14:paraId="7E6098B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};</w:t>
            </w:r>
          </w:p>
          <w:p w14:paraId="5AD0636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0781361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v_CellPowerList_AtT3:={</w:t>
            </w:r>
          </w:p>
          <w:p w14:paraId="0305C10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cs_NR_CellPower(nr_Cell1, tsc_NR_ServingCellSSS_EPRE_FR1, tsc_NR_ServingCellSSS_EPRE_FR2),</w:t>
            </w:r>
          </w:p>
          <w:p w14:paraId="0ECA7F1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cs_NR_CellPower(nr_Cell3, tsc_NR_ServingCellSSS_EPRE_FR1, tsc_NR_ServingCellSSS_EPRE_FR2),</w:t>
            </w:r>
          </w:p>
          <w:p w14:paraId="09793CA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cs_NR_CellPower(nr_Cell12, tsc_NR_NonSuitableOffCellSSS_EPRE, tsc_NR_NonSuitableOffCellSSS_EPRE),</w:t>
            </w:r>
          </w:p>
          <w:p w14:paraId="0B192AE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cs_NR_CellPower(nr_Cell13, tsc_NR_ServingCellSSS_EPRE_FR1, tsc_NR_ServingCellSSS_EPRE_FR2)</w:t>
            </w:r>
          </w:p>
          <w:p w14:paraId="5F900EB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};</w:t>
            </w:r>
          </w:p>
          <w:p w14:paraId="3491C67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5778B03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1" siclog@</w:t>
            </w:r>
          </w:p>
          <w:p w14:paraId="4C0CB25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The SS changes the power level setting according to the row T1 in table 6.1.1.5.3.2-1/2</w:t>
            </w:r>
          </w:p>
          <w:p w14:paraId="1E220886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f_NR_SetCellPowerList(v_CellPowerList_AtT1);</w:t>
            </w:r>
          </w:p>
          <w:p w14:paraId="1AADC58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</w:p>
          <w:p w14:paraId="177EFB5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2" siclog@</w:t>
            </w:r>
          </w:p>
          <w:p w14:paraId="7D7D471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</w:t>
            </w:r>
          </w:p>
          <w:p w14:paraId="4A1E362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f_UT_TriggerUserReselection(UT);</w:t>
            </w:r>
          </w:p>
          <w:p w14:paraId="0410FB9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1A90C63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3" siclog@</w:t>
            </w:r>
          </w:p>
          <w:p w14:paraId="3F12121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Does the UE send an RRCSetupRequest on NR Cell 12?</w:t>
            </w:r>
          </w:p>
          <w:p w14:paraId="334BCBF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f_NR_RRC_SetupRequest_Def(nr_Cell12);</w:t>
            </w:r>
          </w:p>
          <w:p w14:paraId="7DDCF95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f_NR_PreliminaryPass(__FILE__, __LINE__, "Test Case 6.1.1.5 Step 3");</w:t>
            </w:r>
          </w:p>
          <w:p w14:paraId="2155FE9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7B155A2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3A-3B" siclog@</w:t>
            </w:r>
          </w:p>
          <w:p w14:paraId="7D30357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Steps 3-4 of Table 4.5.2.2-2 of the generic procedure in TS 38.508-1 [4] are performed</w:t>
            </w:r>
          </w:p>
          <w:p w14:paraId="3D8062D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f_NR_RRCSetup_Def (nr_Cell12);</w:t>
            </w:r>
          </w:p>
          <w:p w14:paraId="015D6E2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v_ReceivedMsg := f_NR_RRCSetupComplete_Def(nr_Cell12,</w:t>
            </w:r>
          </w:p>
          <w:p w14:paraId="7857E55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                                         cr_38508_RRCSetupComplete(tsc_NR_RRC_TI_Def, ?),</w:t>
            </w:r>
          </w:p>
          <w:p w14:paraId="5F075C7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                                         (tsc_SHT_NoSecurityProtection, tsc_SHT_IntegrityProtected));</w:t>
            </w:r>
          </w:p>
          <w:p w14:paraId="3873C08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</w:p>
          <w:p w14:paraId="4BAD35A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if (f_Check_NG_RegistrationReqMsg (v_GMM_MobilityInfo, v_ReceivedMsg.Pdu, Mobility)) {</w:t>
            </w:r>
          </w:p>
          <w:p w14:paraId="4EF06697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4b1-4b2 Void" siclog@</w:t>
            </w:r>
          </w:p>
          <w:p w14:paraId="779C92A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4b3-4b5a1" siclog@</w:t>
            </w:r>
          </w:p>
          <w:p w14:paraId="4CB3352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IF 5GS registration type is set as Mobility Registration in step 3B, THEN Steps 4 to 6a1 of the generic test procedure in TS 38.508-1 Table 4.9.5.2.2-1 are performed on NR Cell 12</w:t>
            </w:r>
          </w:p>
          <w:p w14:paraId="120A4E2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f_NR5GC_MobilityRegistration_Steps4_6(nr_Cell12, v_GMM_MobilityInfo);</w:t>
            </w:r>
          </w:p>
          <w:p w14:paraId="306581E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4135D3F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else if (f_Check_NG_RegistrationReqMsg (v_GMM_MobilityInfo, v_ReceivedMsg.Pdu, Initial_Secure)) {</w:t>
            </w:r>
          </w:p>
          <w:p w14:paraId="49124C8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4a1-4a16a1" siclog@</w:t>
            </w:r>
          </w:p>
          <w:p w14:paraId="5E0FAD8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IF 5GS registration type is set as Initial Registration in step 3B, THEN Steps 5 to 20a1of the generic test procedure in TS 38.508-1 Table 4.5.2.2-2 are performed on NR Cell 12</w:t>
            </w:r>
          </w:p>
          <w:p w14:paraId="1A816BB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f_NR5GC_MobileInfo_Init(); // @sic R5s230085 sic@</w:t>
            </w:r>
          </w:p>
          <w:p w14:paraId="720D0FA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f_NR5GC_RRC_Idle_Steps5_20(v_GMM_MobilityInfo, nr_Cell12, v_ReceivedMsg, TESTMode_OFF, -, Initial_Secure);</w:t>
            </w:r>
          </w:p>
          <w:p w14:paraId="7A1DABB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5F52757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else {</w:t>
            </w:r>
          </w:p>
          <w:p w14:paraId="7970F6D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lastRenderedPageBreak/>
              <w:t xml:space="preserve">      f_NR_SetVerdictFailOrInconc(__FILE__, __LINE__, "Registration Request Message Failed");</w:t>
            </w:r>
          </w:p>
          <w:p w14:paraId="7DB9D70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5D7A90B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420DA0D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//@siclog "Step 5 - 8b1" siclog@</w:t>
            </w:r>
          </w:p>
          <w:p w14:paraId="1FE0C12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Void</w:t>
            </w:r>
          </w:p>
          <w:p w14:paraId="0C5E0B7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0EE9E2F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9" siclog@</w:t>
            </w:r>
          </w:p>
          <w:p w14:paraId="3DB3F8D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The SS changes the power level setting according to the row T2 in table 6.1.1.5.3.2-1/2</w:t>
            </w:r>
          </w:p>
          <w:p w14:paraId="3C5D256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f_NR_SetCellPowerList(v_CellPowerList_AtT2);</w:t>
            </w:r>
          </w:p>
          <w:p w14:paraId="5C715C4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03ECF00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10" siclog@</w:t>
            </w:r>
          </w:p>
          <w:p w14:paraId="33C1CC4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</w:t>
            </w:r>
          </w:p>
          <w:p w14:paraId="2CC7C546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f_UT_TriggerUserReselection(UT);</w:t>
            </w:r>
          </w:p>
          <w:p w14:paraId="06E7C85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04FDE7D6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11" siclog@</w:t>
            </w:r>
          </w:p>
          <w:p w14:paraId="1BB3A6A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Does the UE send an RRCSetupRequest on NR Cell 12 within 90 s?</w:t>
            </w:r>
          </w:p>
          <w:p w14:paraId="560C369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f_NR_CheckNoRRCSetupReq(nr_Cell12, v_TimerValue1, -, "Step 11: UE sent an RRCSetupRequest on NR Cell 12 within 90s"); //@sic R5s201387 sic@</w:t>
            </w:r>
          </w:p>
          <w:p w14:paraId="2D964ED7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7A5B52B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12" siclog@</w:t>
            </w:r>
          </w:p>
          <w:p w14:paraId="1C82053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The SS changes the power level setting according to the row T1 in table 6.1.1.5.3.2-1/2.</w:t>
            </w:r>
          </w:p>
          <w:p w14:paraId="430DC4E6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f_NR_SetCellPowerList(v_CellPowerList_AtT1);</w:t>
            </w:r>
          </w:p>
          <w:p w14:paraId="024789D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0D7EDDB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13" siclog@</w:t>
            </w:r>
          </w:p>
          <w:p w14:paraId="570D41B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PLMN.</w:t>
            </w:r>
          </w:p>
          <w:p w14:paraId="329F518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f_UT_TriggerUserReselection(UT);</w:t>
            </w:r>
          </w:p>
          <w:p w14:paraId="2507F43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3D31076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14" siclog@</w:t>
            </w:r>
          </w:p>
          <w:p w14:paraId="1CF6967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Does the UE send an RRCSetupRequest on NR Cell 1?</w:t>
            </w:r>
          </w:p>
          <w:p w14:paraId="3AF76A7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f_NR_RRC_SetupRequest_Def(nr_Cell1);</w:t>
            </w:r>
          </w:p>
          <w:p w14:paraId="40BB134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f_NR_PreliminaryPass(__FILE__, __LINE__, "Test Case 6.1.1.5 Step 14");</w:t>
            </w:r>
          </w:p>
          <w:p w14:paraId="63DFFE7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2331C30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14A-14B" siclog@</w:t>
            </w:r>
          </w:p>
          <w:p w14:paraId="47135B9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Steps 3-4 of Table 4.5.2.2-2 of the generic procedure in TS 38.508-1 [4] are performed</w:t>
            </w:r>
          </w:p>
          <w:p w14:paraId="4CADF30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f_NR_RRCSetup_Def (nr_Cell1);</w:t>
            </w:r>
          </w:p>
          <w:p w14:paraId="4851CD8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v_ReceivedMsg := f_NR_RRCSetupComplete_Def(nr_Cell1,</w:t>
            </w:r>
          </w:p>
          <w:p w14:paraId="0545A5E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                                         cr_38508_RRCSetupComplete(tsc_NR_RRC_TI_Def, ?),</w:t>
            </w:r>
          </w:p>
          <w:p w14:paraId="5BFA792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                                         (tsc_SHT_NoSecurityProtection, tsc_SHT_IntegrityProtected));</w:t>
            </w:r>
          </w:p>
          <w:p w14:paraId="33072FD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</w:p>
          <w:p w14:paraId="35C29D4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if (f_Check_NG_RegistrationReqMsg (v_GMM_MobilityInfo, v_ReceivedMsg.Pdu, Mobility)) {</w:t>
            </w:r>
          </w:p>
          <w:p w14:paraId="061773C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15b1-15b2 Void" siclog@</w:t>
            </w:r>
          </w:p>
          <w:p w14:paraId="4CC220E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15b3-15b5a1" siclog@</w:t>
            </w:r>
          </w:p>
          <w:p w14:paraId="4E74A51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IF 5GS registration type is set as Mobility Registration in step 14B, THEN Steps 4 to 6a1 of the generic test procedure in TS 38.508-1 Table 4.9.5.2.2-1 are performed on NR Cell 1</w:t>
            </w:r>
          </w:p>
          <w:p w14:paraId="6BEF450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f_NR5GC_MobilityRegistration_Steps4_6(nr_Cell1, v_GMM_MobilityInfo);</w:t>
            </w:r>
          </w:p>
          <w:p w14:paraId="5537917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4FD4EC3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else if (f_Check_NG_RegistrationReqMsg (v_GMM_MobilityInfo, v_ReceivedMsg.Pdu, Initial_Secure)) {</w:t>
            </w:r>
          </w:p>
          <w:p w14:paraId="3677776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15a1-15a16a1" siclog@</w:t>
            </w:r>
          </w:p>
          <w:p w14:paraId="202BF6A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IF 5GS registration type is set as Initial Registration in step 14B, THEN Steps 5 to 20a1of the generic test procedure in TS 38.508-1 Table 4.5.2.2-2 are performed on NR Cell 1</w:t>
            </w:r>
          </w:p>
          <w:p w14:paraId="49D15957" w14:textId="42CB74C6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f_NR5GC_MobileInfo_Init(); // @sic R5s230085 sic@      </w:t>
            </w:r>
          </w:p>
          <w:p w14:paraId="7F5D41A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f_NR5GC_RRC_Idle_Steps5_20(v_GMM_MobilityInfo, nr_Cell1, v_ReceivedMsg, TESTMode_OFF, -, Initial_Secure);</w:t>
            </w:r>
          </w:p>
          <w:p w14:paraId="37ACCF2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7B94E90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else {</w:t>
            </w:r>
          </w:p>
          <w:p w14:paraId="1ABBCEA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f_NR_SetVerdictFailOrInconc(__FILE__, __LINE__, "Registration Request Message Failed");</w:t>
            </w:r>
          </w:p>
          <w:p w14:paraId="31F3260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5807643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2E9D55B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//@siclog "Step 16 - 19b1" siclog@</w:t>
            </w:r>
          </w:p>
          <w:p w14:paraId="64EF553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Void</w:t>
            </w:r>
          </w:p>
          <w:p w14:paraId="4CA49D6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62377FB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20" siclog@</w:t>
            </w:r>
          </w:p>
          <w:p w14:paraId="062C5127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The SS changes the power level setting according to the row T3 in table 6.1.1.5.3.2-1/2.</w:t>
            </w:r>
          </w:p>
          <w:p w14:paraId="6D31F05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f_NR_SetCellPowerList(v_CellPowerList_AtT3);</w:t>
            </w:r>
          </w:p>
          <w:p w14:paraId="2FDD91F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6235ADA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21" siclog@</w:t>
            </w:r>
          </w:p>
          <w:p w14:paraId="4053183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PLMN.</w:t>
            </w:r>
          </w:p>
          <w:p w14:paraId="4ED3B856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f_UT_TriggerUserReselection(UT);</w:t>
            </w:r>
          </w:p>
          <w:p w14:paraId="2B539F5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4214E69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22" siclog@</w:t>
            </w:r>
          </w:p>
          <w:p w14:paraId="36DEC66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Does the UE send an RRCSetupRequest on NR Cell 13?</w:t>
            </w:r>
          </w:p>
          <w:p w14:paraId="1B6D78C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f_NR_RRC_SetupRequest_Def(nr_Cell3);</w:t>
            </w:r>
          </w:p>
          <w:p w14:paraId="51BFB96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f_NR_PreliminaryPass(__FILE__, __LINE__, "Test Case 6.1.1.5 Step 22");</w:t>
            </w:r>
          </w:p>
          <w:p w14:paraId="433833A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5E217C7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22A-22B" siclog@</w:t>
            </w:r>
          </w:p>
          <w:p w14:paraId="45B06D9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Steps 3-4 of Table 4.5.2.2-2 of the generic procedure in TS 38.508-1 [4] are performed</w:t>
            </w:r>
          </w:p>
          <w:p w14:paraId="1C6938F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f_NR_RRCSetup_Def (nr_Cell3);</w:t>
            </w:r>
          </w:p>
          <w:p w14:paraId="0BBA051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v_ReceivedMsg := f_NR_RRCSetupComplete_Def(nr_Cell3,</w:t>
            </w:r>
          </w:p>
          <w:p w14:paraId="7A61014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                                         cr_38508_RRCSetupComplete(tsc_NR_RRC_TI_Def, ?),</w:t>
            </w:r>
          </w:p>
          <w:p w14:paraId="767B62D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                                         (tsc_SHT_NoSecurityProtection, tsc_SHT_IntegrityProtected));</w:t>
            </w:r>
          </w:p>
          <w:p w14:paraId="768C1F7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</w:p>
          <w:p w14:paraId="78A0AD3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if (f_Check_NG_RegistrationReqMsg (v_GMM_MobilityInfo, v_ReceivedMsg.Pdu, Mobility)) {</w:t>
            </w:r>
          </w:p>
          <w:p w14:paraId="4722EB3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23b1-23b2 Void" siclog@</w:t>
            </w:r>
          </w:p>
          <w:p w14:paraId="21A709D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23b3-23b5a1" siclog@</w:t>
            </w:r>
          </w:p>
          <w:p w14:paraId="2030EA3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IF 5GS registration type is set as Mobility Registration in step 22B, THEN Steps 4 to 6a1 of the generic test procedure in TS 38.508-1 Table 4.9.5.2.2-1 are performed on NR Cell 3</w:t>
            </w:r>
          </w:p>
          <w:p w14:paraId="0F966F3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f_NR5GC_MobilityRegistration_Steps4_6(nr_Cell3, v_GMM_MobilityInfo);</w:t>
            </w:r>
          </w:p>
          <w:p w14:paraId="19364B8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52FC681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else if (f_Check_NG_RegistrationReqMsg (v_GMM_MobilityInfo, v_ReceivedMsg.Pdu, Initial_Secure)) {</w:t>
            </w:r>
          </w:p>
          <w:p w14:paraId="3832F3D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@siclog "Step 23a1-23a16a1" siclog@</w:t>
            </w:r>
          </w:p>
          <w:p w14:paraId="15C1F1C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IF 5GS registration type is set as Initial Registration in step 22B, THEN Steps 5 to 20a1of the generic test procedure in TS 38.508-1 Table 4.5.2.2-2 are performed on NR Cell 13</w:t>
            </w:r>
          </w:p>
          <w:p w14:paraId="00F7DDD7" w14:textId="7921DA3D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f_NR5GC_MobileInfo_Init(); // @sic R5s230085 sic@      </w:t>
            </w:r>
          </w:p>
          <w:p w14:paraId="400625F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f_NR5GC_RRC_Idle_Steps5_20(v_GMM_MobilityInfo, nr_Cell3, v_ReceivedMsg, TESTMode_OFF, -, Initial_Secure);</w:t>
            </w:r>
          </w:p>
          <w:p w14:paraId="46EB830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540E39A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else {</w:t>
            </w:r>
          </w:p>
          <w:p w14:paraId="40C65F2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f_NR_SetVerdictFailOrInconc(__FILE__, __LINE__, "Registration Request Message Failed");</w:t>
            </w:r>
          </w:p>
          <w:p w14:paraId="153E6BA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16B50737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39E2942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//@siclog "Step 24 - 27b1" siclog@</w:t>
            </w:r>
          </w:p>
          <w:p w14:paraId="4459BD4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Void</w:t>
            </w:r>
          </w:p>
          <w:p w14:paraId="5E0589A7" w14:textId="41C05B30" w:rsidR="0005458A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}</w:t>
            </w:r>
          </w:p>
        </w:tc>
      </w:tr>
    </w:tbl>
    <w:p w14:paraId="391B8151" w14:textId="77777777" w:rsidR="0005458A" w:rsidRDefault="0005458A" w:rsidP="0005458A">
      <w:pPr>
        <w:spacing w:after="0"/>
        <w:rPr>
          <w:rFonts w:ascii="Tahoma" w:hAnsi="Tahoma"/>
          <w:b/>
          <w:lang w:eastAsia="en-GB"/>
        </w:rPr>
      </w:pPr>
    </w:p>
    <w:p w14:paraId="6F3CE3C7" w14:textId="77777777" w:rsidR="0005458A" w:rsidRDefault="0005458A" w:rsidP="0005458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458A" w14:paraId="7B6AA873" w14:textId="77777777" w:rsidTr="001F0862">
        <w:tc>
          <w:tcPr>
            <w:tcW w:w="9629" w:type="dxa"/>
          </w:tcPr>
          <w:p w14:paraId="7FF8C82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lastRenderedPageBreak/>
              <w:t>function f_TC_6_1_1_5_NR5GC_TestBody() runs on NR5GC_PTC</w:t>
            </w:r>
          </w:p>
          <w:p w14:paraId="0624668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{// @sic R5-201127, R5s200165, R5-203367 sic@</w:t>
            </w:r>
          </w:p>
          <w:p w14:paraId="3D7F00F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var template (value) NR_CellPowerList_Type v_CellPowerList_AtT1;</w:t>
            </w:r>
          </w:p>
          <w:p w14:paraId="4C550A7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var template (value) NR_CellPowerList_Type v_CellPowerList_AtT2;</w:t>
            </w:r>
          </w:p>
          <w:p w14:paraId="757ECE3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var template (value) NR_CellPowerList_Type v_CellPowerList_AtT3;</w:t>
            </w:r>
          </w:p>
          <w:p w14:paraId="1CBB130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var NG_NAS_MSG_Indication_Type v_ReceivedMsg;</w:t>
            </w:r>
          </w:p>
          <w:p w14:paraId="4FD548E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var GMM_MobilityInfo_Type v_GMM_MobilityInfo;</w:t>
            </w:r>
          </w:p>
          <w:p w14:paraId="445ADEE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var float v_TimerValue1 := 90.0;</w:t>
            </w:r>
          </w:p>
          <w:p w14:paraId="6D26DA2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068AE807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v_CellPowerList_AtT1:={</w:t>
            </w:r>
          </w:p>
          <w:p w14:paraId="19F4055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cs_NR_CellPower(nr_Cell1, tsc_NR_ServingCellSSS_EPRE_FR1, tsc_NR_ServingCellSSS_EPRE_FR2),</w:t>
            </w:r>
          </w:p>
          <w:p w14:paraId="417CFE2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cs_NR_CellPower(nr_Cell12, tsc_NR_ServingCellSSS_EPRE_FR1, tsc_NR_ServingCellSSS_EPRE_FR2),</w:t>
            </w:r>
          </w:p>
          <w:p w14:paraId="732EA5B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cs_NR_CellPower(nr_Cell13, tsc_NR_ServingCellSSS_EPRE_FR1, tsc_NR_ServingCellSSS_EPRE_FR2)</w:t>
            </w:r>
          </w:p>
          <w:p w14:paraId="5F99046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};</w:t>
            </w:r>
          </w:p>
          <w:p w14:paraId="0C4A948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242FA501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v_CellPowerList_AtT2:={</w:t>
            </w:r>
          </w:p>
          <w:p w14:paraId="52D9DB2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cs_NR_CellPower(nr_Cell1, tsc_NR_NonSuitableOffCellSSS_EPRE, tsc_NR_NonSuitableOffCellSSS_EPRE),</w:t>
            </w:r>
          </w:p>
          <w:p w14:paraId="0ABA0F9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cs_NR_CellPower(nr_Cell13, tsc_NR_NonSuitableOffCellSSS_EPRE, tsc_NR_NonSuitableOffCellSSS_EPRE)</w:t>
            </w:r>
          </w:p>
          <w:p w14:paraId="1EF4B6D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};</w:t>
            </w:r>
          </w:p>
          <w:p w14:paraId="2D177601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7816CFA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v_CellPowerList_AtT3:={</w:t>
            </w:r>
          </w:p>
          <w:p w14:paraId="1E299BA7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cs_NR_CellPower(nr_Cell1, tsc_NR_ServingCellSSS_EPRE_FR1, tsc_NR_ServingCellSSS_EPRE_FR2),</w:t>
            </w:r>
          </w:p>
          <w:p w14:paraId="3D4528E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cs_NR_CellPower(nr_Cell3, tsc_NR_ServingCellSSS_EPRE_FR1, tsc_NR_ServingCellSSS_EPRE_FR2),</w:t>
            </w:r>
          </w:p>
          <w:p w14:paraId="213F6B4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cs_NR_CellPower(nr_Cell12, tsc_NR_NonSuitableOffCellSSS_EPRE, tsc_NR_NonSuitableOffCellSSS_EPRE),</w:t>
            </w:r>
          </w:p>
          <w:p w14:paraId="19036D9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cs_NR_CellPower(nr_Cell13, tsc_NR_ServingCellSSS_EPRE_FR1, tsc_NR_ServingCellSSS_EPRE_FR2)</w:t>
            </w:r>
          </w:p>
          <w:p w14:paraId="338F274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};</w:t>
            </w:r>
          </w:p>
          <w:p w14:paraId="15E35D5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4E816897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1" siclog@</w:t>
            </w:r>
          </w:p>
          <w:p w14:paraId="55963E5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The SS changes the power level setting according to the row T1 in table 6.1.1.5.3.2-1/2</w:t>
            </w:r>
          </w:p>
          <w:p w14:paraId="7FE2BFD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f_NR_SetCellPowerList(v_CellPowerList_AtT1);</w:t>
            </w:r>
          </w:p>
          <w:p w14:paraId="38E656F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</w:p>
          <w:p w14:paraId="77A36D6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2" siclog@</w:t>
            </w:r>
          </w:p>
          <w:p w14:paraId="53A8747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</w:t>
            </w:r>
          </w:p>
          <w:p w14:paraId="0089AD4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f_UT_TriggerUserReselection(UT);</w:t>
            </w:r>
          </w:p>
          <w:p w14:paraId="3CC8B29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7A79119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3" siclog@</w:t>
            </w:r>
          </w:p>
          <w:p w14:paraId="11A5C4E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Does the UE send an RRCSetupRequest on NR Cell 12?</w:t>
            </w:r>
          </w:p>
          <w:p w14:paraId="1F7E7D3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f_NR_RRC_SetupRequest_Def(nr_Cell12);</w:t>
            </w:r>
          </w:p>
          <w:p w14:paraId="5295CD5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f_NR_PreliminaryPass(__FILE__, __LINE__, "Test Case 6.1.1.5 Step 3");</w:t>
            </w:r>
          </w:p>
          <w:p w14:paraId="57F45FB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5508139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3A-3B" siclog@</w:t>
            </w:r>
          </w:p>
          <w:p w14:paraId="31E57A1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Steps 3-4 of Table 4.5.2.2-2 of the generic procedure in TS 38.508-1 [4] are performed</w:t>
            </w:r>
          </w:p>
          <w:p w14:paraId="4B89176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f_NR_RRCSetup_Def (nr_Cell12);</w:t>
            </w:r>
          </w:p>
          <w:p w14:paraId="65537E7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v_ReceivedMsg := f_NR_RRCSetupComplete_Def(nr_Cell12,</w:t>
            </w:r>
          </w:p>
          <w:p w14:paraId="4F288AD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                                         cr_38508_RRCSetupComplete(tsc_NR_RRC_TI_Def, ?),</w:t>
            </w:r>
          </w:p>
          <w:p w14:paraId="6162C5C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                                         (tsc_SHT_NoSecurityProtection, tsc_SHT_IntegrityProtected));</w:t>
            </w:r>
          </w:p>
          <w:p w14:paraId="254B1AB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</w:p>
          <w:p w14:paraId="4D4BF49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if (f_Check_NG_RegistrationReqMsg (v_GMM_MobilityInfo, v_ReceivedMsg.Pdu, Mobility)) {</w:t>
            </w:r>
          </w:p>
          <w:p w14:paraId="75F3C54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4b1-4b2 Void" siclog@</w:t>
            </w:r>
          </w:p>
          <w:p w14:paraId="23E364D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4b3-4b5a1" siclog@</w:t>
            </w:r>
          </w:p>
          <w:p w14:paraId="65A093A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IF 5GS registration type is set as Mobility Registration in step 3B, THEN Steps 4 to 6a1 of the generic test procedure in TS 38.508-1 Table 4.9.5.2.2-1 are performed on NR Cell 12</w:t>
            </w:r>
          </w:p>
          <w:p w14:paraId="5C4D37B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f_NR5GC_MobilityRegistration_Steps4_6(nr_Cell12, v_GMM_MobilityInfo);</w:t>
            </w:r>
          </w:p>
          <w:p w14:paraId="195E933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5C41650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else if (f_Check_NG_RegistrationReqMsg (v_GMM_MobilityInfo, v_ReceivedMsg.Pdu, Initial_Secure)) {</w:t>
            </w:r>
          </w:p>
          <w:p w14:paraId="53CD165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lastRenderedPageBreak/>
              <w:t xml:space="preserve">    // @siclog "Step 4a1-4a16a1" siclog@</w:t>
            </w:r>
          </w:p>
          <w:p w14:paraId="7DDF7AF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IF 5GS registration type is set as Initial Registration in step 3B, THEN Steps 5 to 20a1of the generic test procedure in TS 38.508-1 Table 4.5.2.2-2 are performed on NR Cell 12</w:t>
            </w:r>
          </w:p>
          <w:p w14:paraId="017D7B1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f_NR5GC_MobileInfo_Init(); // @sic R5s230085 sic@</w:t>
            </w:r>
          </w:p>
          <w:p w14:paraId="45E8436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f_NR5GC_RRC_Idle_Steps5_20(v_GMM_MobilityInfo, nr_Cell12, v_ReceivedMsg, TESTMode_OFF, -, Initial_Secure);</w:t>
            </w:r>
          </w:p>
          <w:p w14:paraId="7A6F822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22E17B3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else {</w:t>
            </w:r>
          </w:p>
          <w:p w14:paraId="3F40036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f_NR_SetVerdictFailOrInconc(__FILE__, __LINE__, "Registration Request Message Failed");</w:t>
            </w:r>
          </w:p>
          <w:p w14:paraId="15CF893F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55D0EEE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4B6A1CE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//@siclog "Step 5 - 8b1" siclog@</w:t>
            </w:r>
          </w:p>
          <w:p w14:paraId="40E30BC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Void</w:t>
            </w:r>
          </w:p>
          <w:p w14:paraId="6148A16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3A657FE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9" siclog@</w:t>
            </w:r>
          </w:p>
          <w:p w14:paraId="62E9A32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The SS changes the power level setting according to the row T2 in table 6.1.1.5.3.2-1/2</w:t>
            </w:r>
          </w:p>
          <w:p w14:paraId="3825EDC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f_NR_SetCellPowerList(v_CellPowerList_AtT2);</w:t>
            </w:r>
          </w:p>
          <w:p w14:paraId="221F015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1A836CF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10" siclog@</w:t>
            </w:r>
          </w:p>
          <w:p w14:paraId="3EF79A4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</w:t>
            </w:r>
          </w:p>
          <w:p w14:paraId="3BE6037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f_UT_TriggerUserReselection(UT);</w:t>
            </w:r>
          </w:p>
          <w:p w14:paraId="021EA64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6CDD82F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11" siclog@</w:t>
            </w:r>
          </w:p>
          <w:p w14:paraId="08F594F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Does the UE send an RRCSetupRequest on NR Cell 12 within 90 s?</w:t>
            </w:r>
          </w:p>
          <w:p w14:paraId="5060E63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f_NR_CheckNoRRCSetupReq(nr_Cell12, v_TimerValue1, -, "Step 11: UE sent an RRCSetupRequest on NR Cell 12 within 90s"); //@sic R5s201387 sic@</w:t>
            </w:r>
          </w:p>
          <w:p w14:paraId="306C394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42DD165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12" siclog@</w:t>
            </w:r>
          </w:p>
          <w:p w14:paraId="36AF6D3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The SS changes the power level setting according to the row T1 in table 6.1.1.5.3.2-1/2.</w:t>
            </w:r>
          </w:p>
          <w:p w14:paraId="02FC92E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f_NR_SetCellPowerList(v_CellPowerList_AtT1);</w:t>
            </w:r>
          </w:p>
          <w:p w14:paraId="2E9C277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37A2FCF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13" siclog@</w:t>
            </w:r>
          </w:p>
          <w:p w14:paraId="02D050F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PLMN.</w:t>
            </w:r>
          </w:p>
          <w:p w14:paraId="0CBE485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f_UT_TriggerUserReselection(UT);</w:t>
            </w:r>
          </w:p>
          <w:p w14:paraId="7AEA88E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1291E497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14" siclog@</w:t>
            </w:r>
          </w:p>
          <w:p w14:paraId="01FB3CB7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Does the UE send an RRCSetupRequest on NR Cell 1?</w:t>
            </w:r>
          </w:p>
          <w:p w14:paraId="1E54F36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f_NR_RRC_SetupRequest_Def(nr_Cell1);</w:t>
            </w:r>
          </w:p>
          <w:p w14:paraId="3C097AE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f_NR_PreliminaryPass(__FILE__, __LINE__, "Test Case 6.1.1.5 Step 14");</w:t>
            </w:r>
          </w:p>
          <w:p w14:paraId="52BBBB6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0711BBC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14A-14B" siclog@</w:t>
            </w:r>
          </w:p>
          <w:p w14:paraId="4E5CCAA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Steps 3-4 of Table 4.5.2.2-2 of the generic procedure in TS 38.508-1 [4] are performed</w:t>
            </w:r>
          </w:p>
          <w:p w14:paraId="58D860CF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f_NR_RRCSetup_Def (nr_Cell1);</w:t>
            </w:r>
          </w:p>
          <w:p w14:paraId="0006B8C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v_ReceivedMsg := f_NR_RRCSetupComplete_Def(nr_Cell1,</w:t>
            </w:r>
          </w:p>
          <w:p w14:paraId="1CEA3F2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                                         cr_38508_RRCSetupComplete(tsc_NR_RRC_TI_Def, ?),</w:t>
            </w:r>
          </w:p>
          <w:p w14:paraId="61862EE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                                         (tsc_SHT_NoSecurityProtection, tsc_SHT_IntegrityProtected));</w:t>
            </w:r>
          </w:p>
          <w:p w14:paraId="73C2836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</w:p>
          <w:p w14:paraId="0837C95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if (f_Check_NG_RegistrationReqMsg (v_GMM_MobilityInfo, v_ReceivedMsg.Pdu, Mobility)) {</w:t>
            </w:r>
          </w:p>
          <w:p w14:paraId="5F337D4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15b1-15b2 Void" siclog@</w:t>
            </w:r>
          </w:p>
          <w:p w14:paraId="555AA80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15b3-15b5a1" siclog@</w:t>
            </w:r>
          </w:p>
          <w:p w14:paraId="11ECB8B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IF 5GS registration type is set as Mobility Registration in step 14B, THEN Steps 4 to 6a1 of the generic test procedure in TS 38.508-1 Table 4.9.5.2.2-1 are performed on NR Cell 1</w:t>
            </w:r>
          </w:p>
          <w:p w14:paraId="4177D3DF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f_NR5GC_MobilityRegistration_Steps4_6(nr_Cell1, v_GMM_MobilityInfo);</w:t>
            </w:r>
          </w:p>
          <w:p w14:paraId="2D07E81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2360225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else if (f_Check_NG_RegistrationReqMsg (v_GMM_MobilityInfo, v_ReceivedMsg.Pdu, Initial_Secure)) {</w:t>
            </w:r>
          </w:p>
          <w:p w14:paraId="3A11FE81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15a1-15a16a1" siclog@</w:t>
            </w:r>
          </w:p>
          <w:p w14:paraId="5F5D7CB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lastRenderedPageBreak/>
              <w:t xml:space="preserve">    // IF 5GS registration type is set as Initial Registration in step 14B, THEN Steps 5 to 20a1of the generic test procedure in TS 38.508-1 Table 4.5.2.2-2 are performed on NR Cell 1</w:t>
            </w:r>
          </w:p>
          <w:p w14:paraId="2086813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f_NR5GC_MobileInfo_Init(); // @sic R5s230085 sic@</w:t>
            </w:r>
          </w:p>
          <w:p w14:paraId="6318548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val="de-DE"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</w:t>
            </w:r>
            <w:r w:rsidRPr="007A4DB7">
              <w:rPr>
                <w:rFonts w:ascii="Tahoma" w:hAnsi="Tahoma"/>
                <w:highlight w:val="green"/>
                <w:lang w:val="de-DE" w:eastAsia="en-GB"/>
              </w:rPr>
              <w:t>f_NR5GC_MobileInfo_SetDefaultIMSI('003210123456063'H); //WA#6_1_1_5</w:t>
            </w:r>
          </w:p>
          <w:p w14:paraId="376EA8D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val="de-DE" w:eastAsia="en-GB"/>
              </w:rPr>
              <w:t xml:space="preserve">      </w:t>
            </w:r>
            <w:r w:rsidRPr="00700D88">
              <w:rPr>
                <w:rFonts w:ascii="Tahoma" w:hAnsi="Tahoma"/>
                <w:lang w:eastAsia="en-GB"/>
              </w:rPr>
              <w:t>f_NR5GC_RRC_Idle_Steps5_20(v_GMM_MobilityInfo, nr_Cell1, v_ReceivedMsg, TESTMode_OFF, -, Initial_Secure);</w:t>
            </w:r>
          </w:p>
          <w:p w14:paraId="2B4F062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11AB26A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else {</w:t>
            </w:r>
          </w:p>
          <w:p w14:paraId="6DF5FE5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f_NR_SetVerdictFailOrInconc(__FILE__, __LINE__, "Registration Request Message Failed");</w:t>
            </w:r>
          </w:p>
          <w:p w14:paraId="112B92F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4FB1161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57A8874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//@siclog "Step 16 - 19b1" siclog@</w:t>
            </w:r>
          </w:p>
          <w:p w14:paraId="775BA23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Void</w:t>
            </w:r>
          </w:p>
          <w:p w14:paraId="116ADA8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4B4DDF2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20" siclog@</w:t>
            </w:r>
          </w:p>
          <w:p w14:paraId="0577D0C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The SS changes the power level setting according to the row T3 in table 6.1.1.5.3.2-1/2.</w:t>
            </w:r>
          </w:p>
          <w:p w14:paraId="609095A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f_NR_SetCellPowerList(v_CellPowerList_AtT3);</w:t>
            </w:r>
          </w:p>
          <w:p w14:paraId="25C9956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4174C48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21" siclog@</w:t>
            </w:r>
          </w:p>
          <w:p w14:paraId="37A3D5B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PLMN.</w:t>
            </w:r>
          </w:p>
          <w:p w14:paraId="234ABE8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f_UT_TriggerUserReselection(UT);</w:t>
            </w:r>
          </w:p>
          <w:p w14:paraId="057CDE6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226BB05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22" siclog@</w:t>
            </w:r>
          </w:p>
          <w:p w14:paraId="1859AF1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Does the UE send an RRCSetupRequest on NR Cell 13?</w:t>
            </w:r>
          </w:p>
          <w:p w14:paraId="439DB30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f_NR_RRC_SetupRequest_Def(nr_Cell3);</w:t>
            </w:r>
          </w:p>
          <w:p w14:paraId="13EA18E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f_NR_PreliminaryPass(__FILE__, __LINE__, "Test Case 6.1.1.5 Step 22");</w:t>
            </w:r>
          </w:p>
          <w:p w14:paraId="16CAAF2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78AD9B4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22A-22B" siclog@</w:t>
            </w:r>
          </w:p>
          <w:p w14:paraId="372B745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Steps 3-4 of Table 4.5.2.2-2 of the generic procedure in TS 38.508-1 [4] are performed</w:t>
            </w:r>
          </w:p>
          <w:p w14:paraId="191A532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f_NR_RRCSetup_Def (nr_Cell3);</w:t>
            </w:r>
          </w:p>
          <w:p w14:paraId="21F5693F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v_ReceivedMsg := f_NR_RRCSetupComplete_Def(nr_Cell3,</w:t>
            </w:r>
          </w:p>
          <w:p w14:paraId="5ED35A7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                                         cr_38508_RRCSetupComplete(tsc_NR_RRC_TI_Def, ?),</w:t>
            </w:r>
          </w:p>
          <w:p w14:paraId="6D41A8F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                                         (tsc_SHT_NoSecurityProtection, tsc_SHT_IntegrityProtected));</w:t>
            </w:r>
          </w:p>
          <w:p w14:paraId="0AFC1EF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</w:p>
          <w:p w14:paraId="053CC0B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if (f_Check_NG_RegistrationReqMsg (v_GMM_MobilityInfo, v_ReceivedMsg.Pdu, Mobility)) {</w:t>
            </w:r>
          </w:p>
          <w:p w14:paraId="06BA4EA1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23b1-23b2 Void" siclog@</w:t>
            </w:r>
          </w:p>
          <w:p w14:paraId="34672CA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23b3-23b5a1" siclog@</w:t>
            </w:r>
          </w:p>
          <w:p w14:paraId="752935B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IF 5GS registration type is set as Mobility Registration in step 22B, THEN Steps 4 to 6a1 of the generic test procedure in TS 38.508-1 Table 4.9.5.2.2-1 are performed on NR Cell 3</w:t>
            </w:r>
          </w:p>
          <w:p w14:paraId="48FFBEDF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f_NR5GC_MobilityRegistration_Steps4_6(nr_Cell3, v_GMM_MobilityInfo);</w:t>
            </w:r>
          </w:p>
          <w:p w14:paraId="164A4CC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3B711B81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else if (f_Check_NG_RegistrationReqMsg (v_GMM_MobilityInfo, v_ReceivedMsg.Pdu, Initial_Secure)) {</w:t>
            </w:r>
          </w:p>
          <w:p w14:paraId="7D390531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@siclog "Step 23a1-23a16a1" siclog@</w:t>
            </w:r>
          </w:p>
          <w:p w14:paraId="0F89272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IF 5GS registration type is set as Initial Registration in step 22B, THEN Steps 5 to 20a1of the generic test procedure in TS 38.508-1 Table 4.5.2.2-2 are performed on NR Cell 13</w:t>
            </w:r>
          </w:p>
          <w:p w14:paraId="1BAF006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f_NR5GC_MobileInfo_Init(); // @sic R5s230085 sic@</w:t>
            </w:r>
          </w:p>
          <w:p w14:paraId="23AFE42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val="de-DE"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</w:t>
            </w:r>
            <w:r w:rsidRPr="007A4DB7">
              <w:rPr>
                <w:rFonts w:ascii="Tahoma" w:hAnsi="Tahoma"/>
                <w:highlight w:val="green"/>
                <w:lang w:val="de-DE" w:eastAsia="en-GB"/>
              </w:rPr>
              <w:t>f_NR5GC_MobileInfo_SetDefaultIMSI('003210123456063'H); //WA#6_1_1_5</w:t>
            </w:r>
          </w:p>
          <w:p w14:paraId="2DCFCF5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val="de-DE" w:eastAsia="en-GB"/>
              </w:rPr>
              <w:t xml:space="preserve">      </w:t>
            </w:r>
            <w:r w:rsidRPr="00700D88">
              <w:rPr>
                <w:rFonts w:ascii="Tahoma" w:hAnsi="Tahoma"/>
                <w:lang w:eastAsia="en-GB"/>
              </w:rPr>
              <w:t>f_NR5GC_RRC_Idle_Steps5_20(v_GMM_MobilityInfo, nr_Cell3, v_ReceivedMsg, TESTMode_OFF, -, Initial_Secure);</w:t>
            </w:r>
          </w:p>
          <w:p w14:paraId="1851C7B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1466CD0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else {</w:t>
            </w:r>
          </w:p>
          <w:p w14:paraId="46D39B4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f_NR_SetVerdictFailOrInconc(__FILE__, __LINE__, "Registration Request Message Failed");</w:t>
            </w:r>
          </w:p>
          <w:p w14:paraId="3EF976B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034C4EF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217DC5E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//@siclog "Step 24 - 27b1" siclog@</w:t>
            </w:r>
          </w:p>
          <w:p w14:paraId="711CF70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Void</w:t>
            </w:r>
          </w:p>
          <w:p w14:paraId="0DFB43F4" w14:textId="7F3E5B93" w:rsidR="0005458A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}</w:t>
            </w:r>
          </w:p>
        </w:tc>
      </w:tr>
    </w:tbl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35756" w14:textId="77777777" w:rsidR="00A00EA2" w:rsidRDefault="00A00EA2">
      <w:r>
        <w:separator/>
      </w:r>
    </w:p>
  </w:endnote>
  <w:endnote w:type="continuationSeparator" w:id="0">
    <w:p w14:paraId="5865B760" w14:textId="77777777" w:rsidR="00A00EA2" w:rsidRDefault="00A00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AF997" w14:textId="77777777" w:rsidR="00E335DA" w:rsidRDefault="00E335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B0289" w14:textId="77777777" w:rsidR="00E335DA" w:rsidRDefault="00E335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4F1C" w14:textId="77777777" w:rsidR="00E335DA" w:rsidRDefault="00E335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EF188" w14:textId="77777777" w:rsidR="00A00EA2" w:rsidRDefault="00A00EA2">
      <w:r>
        <w:separator/>
      </w:r>
    </w:p>
  </w:footnote>
  <w:footnote w:type="continuationSeparator" w:id="0">
    <w:p w14:paraId="6BCC69DF" w14:textId="77777777" w:rsidR="00A00EA2" w:rsidRDefault="00A00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5575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56926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0428388">
    <w:abstractNumId w:val="8"/>
  </w:num>
  <w:num w:numId="4" w16cid:durableId="825392473">
    <w:abstractNumId w:val="21"/>
  </w:num>
  <w:num w:numId="5" w16cid:durableId="1059935576">
    <w:abstractNumId w:val="4"/>
  </w:num>
  <w:num w:numId="6" w16cid:durableId="542255670">
    <w:abstractNumId w:val="18"/>
  </w:num>
  <w:num w:numId="7" w16cid:durableId="2101019611">
    <w:abstractNumId w:val="7"/>
  </w:num>
  <w:num w:numId="8" w16cid:durableId="1406613517">
    <w:abstractNumId w:val="26"/>
  </w:num>
  <w:num w:numId="9" w16cid:durableId="312487200">
    <w:abstractNumId w:val="2"/>
  </w:num>
  <w:num w:numId="10" w16cid:durableId="1890341838">
    <w:abstractNumId w:val="28"/>
  </w:num>
  <w:num w:numId="11" w16cid:durableId="763647326">
    <w:abstractNumId w:val="11"/>
  </w:num>
  <w:num w:numId="12" w16cid:durableId="2046053887">
    <w:abstractNumId w:val="5"/>
  </w:num>
  <w:num w:numId="13" w16cid:durableId="1021857276">
    <w:abstractNumId w:val="19"/>
  </w:num>
  <w:num w:numId="14" w16cid:durableId="390033994">
    <w:abstractNumId w:val="17"/>
  </w:num>
  <w:num w:numId="15" w16cid:durableId="882137360">
    <w:abstractNumId w:val="3"/>
  </w:num>
  <w:num w:numId="16" w16cid:durableId="1421873669">
    <w:abstractNumId w:val="22"/>
  </w:num>
  <w:num w:numId="17" w16cid:durableId="1658873644">
    <w:abstractNumId w:val="10"/>
  </w:num>
  <w:num w:numId="18" w16cid:durableId="2068455961">
    <w:abstractNumId w:val="1"/>
  </w:num>
  <w:num w:numId="19" w16cid:durableId="28073786">
    <w:abstractNumId w:val="14"/>
  </w:num>
  <w:num w:numId="20" w16cid:durableId="1392537100">
    <w:abstractNumId w:val="13"/>
  </w:num>
  <w:num w:numId="21" w16cid:durableId="490603853">
    <w:abstractNumId w:val="24"/>
  </w:num>
  <w:num w:numId="22" w16cid:durableId="1320185781">
    <w:abstractNumId w:val="27"/>
  </w:num>
  <w:num w:numId="23" w16cid:durableId="826047270">
    <w:abstractNumId w:val="16"/>
  </w:num>
  <w:num w:numId="24" w16cid:durableId="1364090162">
    <w:abstractNumId w:val="20"/>
  </w:num>
  <w:num w:numId="25" w16cid:durableId="214895125">
    <w:abstractNumId w:val="23"/>
  </w:num>
  <w:num w:numId="26" w16cid:durableId="2020230347">
    <w:abstractNumId w:val="31"/>
  </w:num>
  <w:num w:numId="27" w16cid:durableId="1977493278">
    <w:abstractNumId w:val="0"/>
  </w:num>
  <w:num w:numId="28" w16cid:durableId="420445496">
    <w:abstractNumId w:val="6"/>
  </w:num>
  <w:num w:numId="29" w16cid:durableId="1037195083">
    <w:abstractNumId w:val="29"/>
  </w:num>
  <w:num w:numId="30" w16cid:durableId="1162816741">
    <w:abstractNumId w:val="9"/>
  </w:num>
  <w:num w:numId="31" w16cid:durableId="1258753317">
    <w:abstractNumId w:val="25"/>
  </w:num>
  <w:num w:numId="32" w16cid:durableId="1077509477">
    <w:abstractNumId w:val="12"/>
  </w:num>
  <w:num w:numId="33" w16cid:durableId="144939627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458A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5DE6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314F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4A9E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493C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51B"/>
    <w:rsid w:val="00682B4D"/>
    <w:rsid w:val="006849E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0FA8"/>
    <w:rsid w:val="006F2B13"/>
    <w:rsid w:val="006F3E92"/>
    <w:rsid w:val="006F43FF"/>
    <w:rsid w:val="006F6D50"/>
    <w:rsid w:val="006F736E"/>
    <w:rsid w:val="006F74E5"/>
    <w:rsid w:val="007006F5"/>
    <w:rsid w:val="00700D88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4DB7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0EA2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2CC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C53F9"/>
    <w:rsid w:val="00AD106B"/>
    <w:rsid w:val="00AD1C5A"/>
    <w:rsid w:val="00AD1CD8"/>
    <w:rsid w:val="00AD463F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4C3C"/>
    <w:rsid w:val="00D875C9"/>
    <w:rsid w:val="00D878A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344E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6A31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table" w:styleId="TableGrid">
    <w:name w:val="Table Grid"/>
    <w:basedOn w:val="TableNormal"/>
    <w:rsid w:val="00054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3767B-AB32-43D5-980E-FB9008F9C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3566</Words>
  <Characters>20328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23847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14</cp:revision>
  <cp:lastPrinted>1900-01-01T00:00:00Z</cp:lastPrinted>
  <dcterms:created xsi:type="dcterms:W3CDTF">2024-03-13T09:30:00Z</dcterms:created>
  <dcterms:modified xsi:type="dcterms:W3CDTF">2024-04-22T15:40:00Z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