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6FC4" w14:textId="7F132464" w:rsidR="007D7B5B" w:rsidRDefault="007D7B5B" w:rsidP="007D7B5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3E1E97">
          <w:rPr>
            <w:b/>
            <w:i/>
            <w:noProof/>
            <w:sz w:val="28"/>
          </w:rPr>
          <w:t>338</w:t>
        </w:r>
      </w:fldSimple>
    </w:p>
    <w:p w14:paraId="7C6672B7" w14:textId="77777777" w:rsidR="007D7B5B" w:rsidRDefault="007D7B5B" w:rsidP="007D7B5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7B5B" w14:paraId="51F9D177" w14:textId="77777777" w:rsidTr="00F60445">
        <w:tc>
          <w:tcPr>
            <w:tcW w:w="9641" w:type="dxa"/>
            <w:gridSpan w:val="9"/>
            <w:tcBorders>
              <w:top w:val="single" w:sz="4" w:space="0" w:color="auto"/>
              <w:left w:val="single" w:sz="4" w:space="0" w:color="auto"/>
              <w:right w:val="single" w:sz="4" w:space="0" w:color="auto"/>
            </w:tcBorders>
          </w:tcPr>
          <w:p w14:paraId="014BBF62" w14:textId="77777777" w:rsidR="007D7B5B" w:rsidRDefault="007D7B5B" w:rsidP="00F60445">
            <w:pPr>
              <w:pStyle w:val="CRCoverPage"/>
              <w:spacing w:after="0"/>
              <w:jc w:val="right"/>
              <w:rPr>
                <w:i/>
                <w:noProof/>
              </w:rPr>
            </w:pPr>
            <w:r>
              <w:rPr>
                <w:i/>
                <w:noProof/>
                <w:sz w:val="14"/>
              </w:rPr>
              <w:t>CR-Form-v12.2</w:t>
            </w:r>
          </w:p>
        </w:tc>
      </w:tr>
      <w:tr w:rsidR="007D7B5B" w14:paraId="40E8C16C" w14:textId="77777777" w:rsidTr="00F60445">
        <w:tc>
          <w:tcPr>
            <w:tcW w:w="9641" w:type="dxa"/>
            <w:gridSpan w:val="9"/>
            <w:tcBorders>
              <w:left w:val="single" w:sz="4" w:space="0" w:color="auto"/>
              <w:right w:val="single" w:sz="4" w:space="0" w:color="auto"/>
            </w:tcBorders>
          </w:tcPr>
          <w:p w14:paraId="77E5AB47" w14:textId="77777777" w:rsidR="007D7B5B" w:rsidRDefault="007D7B5B" w:rsidP="00F60445">
            <w:pPr>
              <w:pStyle w:val="CRCoverPage"/>
              <w:spacing w:after="0"/>
              <w:jc w:val="center"/>
              <w:rPr>
                <w:noProof/>
              </w:rPr>
            </w:pPr>
            <w:r>
              <w:rPr>
                <w:b/>
                <w:noProof/>
                <w:sz w:val="32"/>
              </w:rPr>
              <w:t>CHANGE REQUEST</w:t>
            </w:r>
          </w:p>
        </w:tc>
      </w:tr>
      <w:tr w:rsidR="007D7B5B" w14:paraId="100BFA21" w14:textId="77777777" w:rsidTr="00F60445">
        <w:tc>
          <w:tcPr>
            <w:tcW w:w="9641" w:type="dxa"/>
            <w:gridSpan w:val="9"/>
            <w:tcBorders>
              <w:left w:val="single" w:sz="4" w:space="0" w:color="auto"/>
              <w:right w:val="single" w:sz="4" w:space="0" w:color="auto"/>
            </w:tcBorders>
          </w:tcPr>
          <w:p w14:paraId="3C51252D" w14:textId="77777777" w:rsidR="007D7B5B" w:rsidRDefault="007D7B5B" w:rsidP="00F60445">
            <w:pPr>
              <w:pStyle w:val="CRCoverPage"/>
              <w:spacing w:after="0"/>
              <w:rPr>
                <w:noProof/>
                <w:sz w:val="8"/>
                <w:szCs w:val="8"/>
              </w:rPr>
            </w:pPr>
          </w:p>
        </w:tc>
      </w:tr>
      <w:tr w:rsidR="007D7B5B" w14:paraId="5B7ABD4A" w14:textId="77777777" w:rsidTr="00F60445">
        <w:tc>
          <w:tcPr>
            <w:tcW w:w="142" w:type="dxa"/>
            <w:tcBorders>
              <w:left w:val="single" w:sz="4" w:space="0" w:color="auto"/>
            </w:tcBorders>
          </w:tcPr>
          <w:p w14:paraId="3687821B" w14:textId="77777777" w:rsidR="007D7B5B" w:rsidRDefault="007D7B5B" w:rsidP="00F60445">
            <w:pPr>
              <w:pStyle w:val="CRCoverPage"/>
              <w:spacing w:after="0"/>
              <w:jc w:val="right"/>
              <w:rPr>
                <w:noProof/>
              </w:rPr>
            </w:pPr>
          </w:p>
        </w:tc>
        <w:tc>
          <w:tcPr>
            <w:tcW w:w="1559" w:type="dxa"/>
            <w:shd w:val="pct30" w:color="FFFF00" w:fill="auto"/>
          </w:tcPr>
          <w:p w14:paraId="07970F8B" w14:textId="77777777" w:rsidR="007D7B5B" w:rsidRPr="00410371" w:rsidRDefault="007D7B5B" w:rsidP="00F6044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93BF0C8" w14:textId="77777777" w:rsidR="007D7B5B" w:rsidRDefault="007D7B5B" w:rsidP="00F60445">
            <w:pPr>
              <w:pStyle w:val="CRCoverPage"/>
              <w:spacing w:after="0"/>
              <w:jc w:val="center"/>
              <w:rPr>
                <w:noProof/>
              </w:rPr>
            </w:pPr>
            <w:r>
              <w:rPr>
                <w:b/>
                <w:noProof/>
                <w:sz w:val="28"/>
              </w:rPr>
              <w:t>CR</w:t>
            </w:r>
          </w:p>
        </w:tc>
        <w:tc>
          <w:tcPr>
            <w:tcW w:w="1276" w:type="dxa"/>
            <w:shd w:val="pct30" w:color="FFFF00" w:fill="auto"/>
          </w:tcPr>
          <w:p w14:paraId="1B9105B8" w14:textId="77777777" w:rsidR="007D7B5B" w:rsidRPr="00410371" w:rsidRDefault="007D7B5B" w:rsidP="00F60445">
            <w:pPr>
              <w:pStyle w:val="CRCoverPage"/>
              <w:spacing w:after="0"/>
              <w:rPr>
                <w:noProof/>
              </w:rPr>
            </w:pPr>
            <w:fldSimple w:instr=" DOCPROPERTY  Cr#  \* MERGEFORMAT ">
              <w:r w:rsidRPr="00410371">
                <w:rPr>
                  <w:b/>
                  <w:noProof/>
                  <w:sz w:val="28"/>
                </w:rPr>
                <w:t>4796</w:t>
              </w:r>
            </w:fldSimple>
          </w:p>
        </w:tc>
        <w:tc>
          <w:tcPr>
            <w:tcW w:w="709" w:type="dxa"/>
          </w:tcPr>
          <w:p w14:paraId="25952E40" w14:textId="77777777" w:rsidR="007D7B5B" w:rsidRDefault="007D7B5B" w:rsidP="00F60445">
            <w:pPr>
              <w:pStyle w:val="CRCoverPage"/>
              <w:tabs>
                <w:tab w:val="right" w:pos="625"/>
              </w:tabs>
              <w:spacing w:after="0"/>
              <w:jc w:val="center"/>
              <w:rPr>
                <w:noProof/>
              </w:rPr>
            </w:pPr>
            <w:r>
              <w:rPr>
                <w:b/>
                <w:bCs/>
                <w:noProof/>
                <w:sz w:val="28"/>
              </w:rPr>
              <w:t>rev</w:t>
            </w:r>
          </w:p>
        </w:tc>
        <w:tc>
          <w:tcPr>
            <w:tcW w:w="992" w:type="dxa"/>
            <w:shd w:val="pct30" w:color="FFFF00" w:fill="auto"/>
          </w:tcPr>
          <w:p w14:paraId="671C0EE3" w14:textId="60B3731D" w:rsidR="007D7B5B" w:rsidRPr="00410371" w:rsidRDefault="003E1E97" w:rsidP="00F60445">
            <w:pPr>
              <w:pStyle w:val="CRCoverPage"/>
              <w:spacing w:after="0"/>
              <w:jc w:val="center"/>
              <w:rPr>
                <w:b/>
                <w:noProof/>
              </w:rPr>
            </w:pPr>
            <w:r>
              <w:t>1</w:t>
            </w:r>
          </w:p>
        </w:tc>
        <w:tc>
          <w:tcPr>
            <w:tcW w:w="2410" w:type="dxa"/>
          </w:tcPr>
          <w:p w14:paraId="3A73F8CD" w14:textId="77777777" w:rsidR="007D7B5B" w:rsidRDefault="007D7B5B" w:rsidP="00F604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C9E40" w14:textId="57102F92" w:rsidR="007D7B5B" w:rsidRPr="00410371" w:rsidRDefault="007D7B5B" w:rsidP="00F60445">
            <w:pPr>
              <w:pStyle w:val="CRCoverPage"/>
              <w:spacing w:after="0"/>
              <w:jc w:val="center"/>
              <w:rPr>
                <w:noProof/>
                <w:sz w:val="28"/>
              </w:rPr>
            </w:pPr>
            <w:fldSimple w:instr=" DOCPROPERTY  Version  \* MERGEFORMAT ">
              <w:r w:rsidRPr="00410371">
                <w:rPr>
                  <w:b/>
                  <w:noProof/>
                  <w:sz w:val="28"/>
                </w:rPr>
                <w:t>18.</w:t>
              </w:r>
              <w:r w:rsidR="003E1E97">
                <w:rPr>
                  <w:b/>
                  <w:noProof/>
                  <w:sz w:val="28"/>
                </w:rPr>
                <w:t>3</w:t>
              </w:r>
              <w:r w:rsidRPr="00410371">
                <w:rPr>
                  <w:b/>
                  <w:noProof/>
                  <w:sz w:val="28"/>
                </w:rPr>
                <w:t>.0</w:t>
              </w:r>
            </w:fldSimple>
          </w:p>
        </w:tc>
        <w:tc>
          <w:tcPr>
            <w:tcW w:w="143" w:type="dxa"/>
            <w:tcBorders>
              <w:right w:val="single" w:sz="4" w:space="0" w:color="auto"/>
            </w:tcBorders>
          </w:tcPr>
          <w:p w14:paraId="7AEFC58D" w14:textId="77777777" w:rsidR="007D7B5B" w:rsidRDefault="007D7B5B" w:rsidP="00F60445">
            <w:pPr>
              <w:pStyle w:val="CRCoverPage"/>
              <w:spacing w:after="0"/>
              <w:rPr>
                <w:noProof/>
              </w:rPr>
            </w:pPr>
          </w:p>
        </w:tc>
      </w:tr>
      <w:tr w:rsidR="007D7B5B" w14:paraId="751A1799" w14:textId="77777777" w:rsidTr="00F60445">
        <w:tc>
          <w:tcPr>
            <w:tcW w:w="9641" w:type="dxa"/>
            <w:gridSpan w:val="9"/>
            <w:tcBorders>
              <w:left w:val="single" w:sz="4" w:space="0" w:color="auto"/>
              <w:right w:val="single" w:sz="4" w:space="0" w:color="auto"/>
            </w:tcBorders>
          </w:tcPr>
          <w:p w14:paraId="0EBC9E85" w14:textId="77777777" w:rsidR="007D7B5B" w:rsidRDefault="007D7B5B" w:rsidP="00F60445">
            <w:pPr>
              <w:pStyle w:val="CRCoverPage"/>
              <w:spacing w:after="0"/>
              <w:rPr>
                <w:noProof/>
              </w:rPr>
            </w:pPr>
          </w:p>
        </w:tc>
      </w:tr>
      <w:tr w:rsidR="007D7B5B" w14:paraId="2A83D144" w14:textId="77777777" w:rsidTr="00F60445">
        <w:tc>
          <w:tcPr>
            <w:tcW w:w="9641" w:type="dxa"/>
            <w:gridSpan w:val="9"/>
            <w:tcBorders>
              <w:top w:val="single" w:sz="4" w:space="0" w:color="auto"/>
            </w:tcBorders>
          </w:tcPr>
          <w:p w14:paraId="05084D22" w14:textId="77777777" w:rsidR="007D7B5B" w:rsidRPr="00F25D98" w:rsidRDefault="007D7B5B" w:rsidP="00F604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7B5B" w14:paraId="7F6F452C" w14:textId="77777777" w:rsidTr="00F60445">
        <w:tc>
          <w:tcPr>
            <w:tcW w:w="9641" w:type="dxa"/>
            <w:gridSpan w:val="9"/>
          </w:tcPr>
          <w:p w14:paraId="1DFFF539" w14:textId="77777777" w:rsidR="007D7B5B" w:rsidRDefault="007D7B5B" w:rsidP="00F60445">
            <w:pPr>
              <w:pStyle w:val="CRCoverPage"/>
              <w:spacing w:after="0"/>
              <w:rPr>
                <w:noProof/>
                <w:sz w:val="8"/>
                <w:szCs w:val="8"/>
              </w:rPr>
            </w:pPr>
          </w:p>
        </w:tc>
      </w:tr>
    </w:tbl>
    <w:p w14:paraId="6ABDB566" w14:textId="77777777" w:rsidR="007D7B5B" w:rsidRDefault="007D7B5B" w:rsidP="007D7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B5B" w14:paraId="2DEF847A" w14:textId="77777777" w:rsidTr="00F60445">
        <w:tc>
          <w:tcPr>
            <w:tcW w:w="2835" w:type="dxa"/>
          </w:tcPr>
          <w:p w14:paraId="0AE4F32F" w14:textId="77777777" w:rsidR="007D7B5B" w:rsidRDefault="007D7B5B" w:rsidP="00F60445">
            <w:pPr>
              <w:pStyle w:val="CRCoverPage"/>
              <w:tabs>
                <w:tab w:val="right" w:pos="2751"/>
              </w:tabs>
              <w:spacing w:after="0"/>
              <w:rPr>
                <w:b/>
                <w:i/>
                <w:noProof/>
              </w:rPr>
            </w:pPr>
            <w:r>
              <w:rPr>
                <w:b/>
                <w:i/>
                <w:noProof/>
              </w:rPr>
              <w:t>Proposed change affects:</w:t>
            </w:r>
          </w:p>
        </w:tc>
        <w:tc>
          <w:tcPr>
            <w:tcW w:w="1418" w:type="dxa"/>
          </w:tcPr>
          <w:p w14:paraId="0C51FF7C" w14:textId="77777777" w:rsidR="007D7B5B" w:rsidRDefault="007D7B5B" w:rsidP="00F604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2EE5F" w14:textId="77777777" w:rsidR="007D7B5B" w:rsidRDefault="007D7B5B" w:rsidP="00F60445">
            <w:pPr>
              <w:pStyle w:val="CRCoverPage"/>
              <w:spacing w:after="0"/>
              <w:jc w:val="center"/>
              <w:rPr>
                <w:b/>
                <w:caps/>
                <w:noProof/>
              </w:rPr>
            </w:pPr>
          </w:p>
        </w:tc>
        <w:tc>
          <w:tcPr>
            <w:tcW w:w="709" w:type="dxa"/>
            <w:tcBorders>
              <w:left w:val="single" w:sz="4" w:space="0" w:color="auto"/>
            </w:tcBorders>
          </w:tcPr>
          <w:p w14:paraId="113F8071" w14:textId="77777777" w:rsidR="007D7B5B" w:rsidRDefault="007D7B5B" w:rsidP="00F604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F1EEE" w14:textId="77777777" w:rsidR="007D7B5B" w:rsidRDefault="007D7B5B" w:rsidP="00F60445">
            <w:pPr>
              <w:pStyle w:val="CRCoverPage"/>
              <w:spacing w:after="0"/>
              <w:jc w:val="center"/>
              <w:rPr>
                <w:b/>
                <w:caps/>
                <w:noProof/>
              </w:rPr>
            </w:pPr>
          </w:p>
        </w:tc>
        <w:tc>
          <w:tcPr>
            <w:tcW w:w="2126" w:type="dxa"/>
          </w:tcPr>
          <w:p w14:paraId="46C26CEC" w14:textId="77777777" w:rsidR="007D7B5B" w:rsidRDefault="007D7B5B" w:rsidP="00F604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9791F" w14:textId="77777777" w:rsidR="007D7B5B" w:rsidRDefault="007D7B5B" w:rsidP="00F60445">
            <w:pPr>
              <w:pStyle w:val="CRCoverPage"/>
              <w:spacing w:after="0"/>
              <w:jc w:val="center"/>
              <w:rPr>
                <w:b/>
                <w:caps/>
                <w:noProof/>
              </w:rPr>
            </w:pPr>
          </w:p>
        </w:tc>
        <w:tc>
          <w:tcPr>
            <w:tcW w:w="1418" w:type="dxa"/>
            <w:tcBorders>
              <w:left w:val="nil"/>
            </w:tcBorders>
          </w:tcPr>
          <w:p w14:paraId="51085681" w14:textId="77777777" w:rsidR="007D7B5B" w:rsidRDefault="007D7B5B" w:rsidP="00F604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6E33" w14:textId="77777777" w:rsidR="007D7B5B" w:rsidRDefault="007D7B5B" w:rsidP="00F60445">
            <w:pPr>
              <w:pStyle w:val="CRCoverPage"/>
              <w:spacing w:after="0"/>
              <w:jc w:val="center"/>
              <w:rPr>
                <w:b/>
                <w:bCs/>
                <w:caps/>
                <w:noProof/>
              </w:rPr>
            </w:pPr>
          </w:p>
        </w:tc>
      </w:tr>
    </w:tbl>
    <w:p w14:paraId="58BA1004" w14:textId="77777777" w:rsidR="007D7B5B" w:rsidRDefault="007D7B5B" w:rsidP="007D7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B5B" w14:paraId="65554D07" w14:textId="77777777" w:rsidTr="00F60445">
        <w:tc>
          <w:tcPr>
            <w:tcW w:w="9640" w:type="dxa"/>
            <w:gridSpan w:val="11"/>
          </w:tcPr>
          <w:p w14:paraId="75053F2B" w14:textId="77777777" w:rsidR="007D7B5B" w:rsidRDefault="007D7B5B" w:rsidP="00F60445">
            <w:pPr>
              <w:pStyle w:val="CRCoverPage"/>
              <w:spacing w:after="0"/>
              <w:rPr>
                <w:noProof/>
                <w:sz w:val="8"/>
                <w:szCs w:val="8"/>
              </w:rPr>
            </w:pPr>
          </w:p>
        </w:tc>
      </w:tr>
      <w:tr w:rsidR="007D7B5B" w14:paraId="604B9086" w14:textId="77777777" w:rsidTr="00F60445">
        <w:tc>
          <w:tcPr>
            <w:tcW w:w="1843" w:type="dxa"/>
            <w:tcBorders>
              <w:top w:val="single" w:sz="4" w:space="0" w:color="auto"/>
              <w:left w:val="single" w:sz="4" w:space="0" w:color="auto"/>
            </w:tcBorders>
          </w:tcPr>
          <w:p w14:paraId="147901DA" w14:textId="77777777" w:rsidR="007D7B5B" w:rsidRDefault="007D7B5B" w:rsidP="00F604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8CA" w14:textId="77777777" w:rsidR="007D7B5B" w:rsidRDefault="007D7B5B" w:rsidP="00F60445">
            <w:pPr>
              <w:pStyle w:val="CRCoverPage"/>
              <w:spacing w:after="0"/>
              <w:ind w:left="100"/>
              <w:rPr>
                <w:noProof/>
              </w:rPr>
            </w:pPr>
            <w:fldSimple w:instr=" DOCPROPERTY  CrTitle  \* MERGEFORMAT ">
              <w:r>
                <w:t>Correction to NBIOT testcase 22.4.24 (for NTN)</w:t>
              </w:r>
            </w:fldSimple>
          </w:p>
        </w:tc>
      </w:tr>
      <w:tr w:rsidR="007D7B5B" w14:paraId="6562BFE8" w14:textId="77777777" w:rsidTr="00F60445">
        <w:tc>
          <w:tcPr>
            <w:tcW w:w="1843" w:type="dxa"/>
            <w:tcBorders>
              <w:left w:val="single" w:sz="4" w:space="0" w:color="auto"/>
            </w:tcBorders>
          </w:tcPr>
          <w:p w14:paraId="4DF445CA"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F2624E9" w14:textId="77777777" w:rsidR="007D7B5B" w:rsidRDefault="007D7B5B" w:rsidP="00F60445">
            <w:pPr>
              <w:pStyle w:val="CRCoverPage"/>
              <w:spacing w:after="0"/>
              <w:rPr>
                <w:noProof/>
                <w:sz w:val="8"/>
                <w:szCs w:val="8"/>
              </w:rPr>
            </w:pPr>
          </w:p>
        </w:tc>
      </w:tr>
      <w:tr w:rsidR="007D7B5B" w14:paraId="0EA99385" w14:textId="77777777" w:rsidTr="00F60445">
        <w:tc>
          <w:tcPr>
            <w:tcW w:w="1843" w:type="dxa"/>
            <w:tcBorders>
              <w:left w:val="single" w:sz="4" w:space="0" w:color="auto"/>
            </w:tcBorders>
          </w:tcPr>
          <w:p w14:paraId="18690924" w14:textId="77777777" w:rsidR="007D7B5B" w:rsidRDefault="007D7B5B" w:rsidP="00F604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06619" w14:textId="77777777" w:rsidR="007D7B5B" w:rsidRDefault="007D7B5B" w:rsidP="00F60445">
            <w:pPr>
              <w:pStyle w:val="CRCoverPage"/>
              <w:spacing w:after="0"/>
              <w:ind w:left="100"/>
              <w:rPr>
                <w:noProof/>
              </w:rPr>
            </w:pPr>
            <w:fldSimple w:instr=" DOCPROPERTY  SourceIfWg  \* MERGEFORMAT ">
              <w:r>
                <w:rPr>
                  <w:noProof/>
                </w:rPr>
                <w:t>ROHDE &amp; SCHWARZ</w:t>
              </w:r>
            </w:fldSimple>
          </w:p>
        </w:tc>
      </w:tr>
      <w:tr w:rsidR="007D7B5B" w14:paraId="7834B9B1" w14:textId="77777777" w:rsidTr="00F60445">
        <w:tc>
          <w:tcPr>
            <w:tcW w:w="1843" w:type="dxa"/>
            <w:tcBorders>
              <w:left w:val="single" w:sz="4" w:space="0" w:color="auto"/>
            </w:tcBorders>
          </w:tcPr>
          <w:p w14:paraId="1A8CFEE7" w14:textId="77777777" w:rsidR="007D7B5B" w:rsidRDefault="007D7B5B" w:rsidP="00F604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BB67E" w14:textId="00A1AF9F" w:rsidR="007D7B5B" w:rsidRDefault="007D7B5B" w:rsidP="00F60445">
            <w:pPr>
              <w:pStyle w:val="CRCoverPage"/>
              <w:spacing w:after="0"/>
              <w:ind w:left="100"/>
              <w:rPr>
                <w:noProof/>
              </w:rPr>
            </w:pPr>
            <w:r>
              <w:t>R5</w:t>
            </w:r>
            <w:r>
              <w:fldChar w:fldCharType="begin"/>
            </w:r>
            <w:r>
              <w:instrText xml:space="preserve"> DOCPROPERTY  SourceIfTsg  \* MERGEFORMAT </w:instrText>
            </w:r>
            <w:r>
              <w:fldChar w:fldCharType="end"/>
            </w:r>
          </w:p>
        </w:tc>
      </w:tr>
      <w:tr w:rsidR="007D7B5B" w14:paraId="34A1AD4A" w14:textId="77777777" w:rsidTr="00F60445">
        <w:tc>
          <w:tcPr>
            <w:tcW w:w="1843" w:type="dxa"/>
            <w:tcBorders>
              <w:left w:val="single" w:sz="4" w:space="0" w:color="auto"/>
            </w:tcBorders>
          </w:tcPr>
          <w:p w14:paraId="19C4A4CD"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7F31CB9" w14:textId="77777777" w:rsidR="007D7B5B" w:rsidRDefault="007D7B5B" w:rsidP="00F60445">
            <w:pPr>
              <w:pStyle w:val="CRCoverPage"/>
              <w:spacing w:after="0"/>
              <w:rPr>
                <w:noProof/>
                <w:sz w:val="8"/>
                <w:szCs w:val="8"/>
              </w:rPr>
            </w:pPr>
          </w:p>
        </w:tc>
      </w:tr>
      <w:tr w:rsidR="007D7B5B" w14:paraId="19DE8BD0" w14:textId="77777777" w:rsidTr="00F60445">
        <w:tc>
          <w:tcPr>
            <w:tcW w:w="1843" w:type="dxa"/>
            <w:tcBorders>
              <w:left w:val="single" w:sz="4" w:space="0" w:color="auto"/>
            </w:tcBorders>
          </w:tcPr>
          <w:p w14:paraId="3981BFAF" w14:textId="77777777" w:rsidR="007D7B5B" w:rsidRDefault="007D7B5B" w:rsidP="00F60445">
            <w:pPr>
              <w:pStyle w:val="CRCoverPage"/>
              <w:tabs>
                <w:tab w:val="right" w:pos="1759"/>
              </w:tabs>
              <w:spacing w:after="0"/>
              <w:rPr>
                <w:b/>
                <w:i/>
                <w:noProof/>
              </w:rPr>
            </w:pPr>
            <w:r>
              <w:rPr>
                <w:b/>
                <w:i/>
                <w:noProof/>
              </w:rPr>
              <w:t>Work item code:</w:t>
            </w:r>
          </w:p>
        </w:tc>
        <w:tc>
          <w:tcPr>
            <w:tcW w:w="3686" w:type="dxa"/>
            <w:gridSpan w:val="5"/>
            <w:shd w:val="pct30" w:color="FFFF00" w:fill="auto"/>
          </w:tcPr>
          <w:p w14:paraId="41A36135" w14:textId="77777777" w:rsidR="007D7B5B" w:rsidRDefault="007D7B5B" w:rsidP="00F60445">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33D516C8" w14:textId="77777777" w:rsidR="007D7B5B" w:rsidRDefault="007D7B5B" w:rsidP="00F60445">
            <w:pPr>
              <w:pStyle w:val="CRCoverPage"/>
              <w:spacing w:after="0"/>
              <w:ind w:right="100"/>
              <w:rPr>
                <w:noProof/>
              </w:rPr>
            </w:pPr>
          </w:p>
        </w:tc>
        <w:tc>
          <w:tcPr>
            <w:tcW w:w="1417" w:type="dxa"/>
            <w:gridSpan w:val="3"/>
            <w:tcBorders>
              <w:left w:val="nil"/>
            </w:tcBorders>
          </w:tcPr>
          <w:p w14:paraId="10D7B90C" w14:textId="77777777" w:rsidR="007D7B5B" w:rsidRDefault="007D7B5B" w:rsidP="00F604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2B24A" w14:textId="77777777" w:rsidR="007D7B5B" w:rsidRDefault="007D7B5B" w:rsidP="00F60445">
            <w:pPr>
              <w:pStyle w:val="CRCoverPage"/>
              <w:spacing w:after="0"/>
              <w:ind w:left="100"/>
              <w:rPr>
                <w:noProof/>
              </w:rPr>
            </w:pPr>
            <w:fldSimple w:instr=" DOCPROPERTY  ResDate  \* MERGEFORMAT ">
              <w:r>
                <w:rPr>
                  <w:noProof/>
                </w:rPr>
                <w:t>2024-03-12</w:t>
              </w:r>
            </w:fldSimple>
          </w:p>
        </w:tc>
      </w:tr>
      <w:tr w:rsidR="007D7B5B" w14:paraId="31421594" w14:textId="77777777" w:rsidTr="00F60445">
        <w:tc>
          <w:tcPr>
            <w:tcW w:w="1843" w:type="dxa"/>
            <w:tcBorders>
              <w:left w:val="single" w:sz="4" w:space="0" w:color="auto"/>
            </w:tcBorders>
          </w:tcPr>
          <w:p w14:paraId="09A6769E" w14:textId="77777777" w:rsidR="007D7B5B" w:rsidRDefault="007D7B5B" w:rsidP="00F60445">
            <w:pPr>
              <w:pStyle w:val="CRCoverPage"/>
              <w:spacing w:after="0"/>
              <w:rPr>
                <w:b/>
                <w:i/>
                <w:noProof/>
                <w:sz w:val="8"/>
                <w:szCs w:val="8"/>
              </w:rPr>
            </w:pPr>
          </w:p>
        </w:tc>
        <w:tc>
          <w:tcPr>
            <w:tcW w:w="1986" w:type="dxa"/>
            <w:gridSpan w:val="4"/>
          </w:tcPr>
          <w:p w14:paraId="52214CE3" w14:textId="77777777" w:rsidR="007D7B5B" w:rsidRDefault="007D7B5B" w:rsidP="00F60445">
            <w:pPr>
              <w:pStyle w:val="CRCoverPage"/>
              <w:spacing w:after="0"/>
              <w:rPr>
                <w:noProof/>
                <w:sz w:val="8"/>
                <w:szCs w:val="8"/>
              </w:rPr>
            </w:pPr>
          </w:p>
        </w:tc>
        <w:tc>
          <w:tcPr>
            <w:tcW w:w="2267" w:type="dxa"/>
            <w:gridSpan w:val="2"/>
          </w:tcPr>
          <w:p w14:paraId="628F70DC" w14:textId="77777777" w:rsidR="007D7B5B" w:rsidRDefault="007D7B5B" w:rsidP="00F60445">
            <w:pPr>
              <w:pStyle w:val="CRCoverPage"/>
              <w:spacing w:after="0"/>
              <w:rPr>
                <w:noProof/>
                <w:sz w:val="8"/>
                <w:szCs w:val="8"/>
              </w:rPr>
            </w:pPr>
          </w:p>
        </w:tc>
        <w:tc>
          <w:tcPr>
            <w:tcW w:w="1417" w:type="dxa"/>
            <w:gridSpan w:val="3"/>
          </w:tcPr>
          <w:p w14:paraId="33E9A44E" w14:textId="77777777" w:rsidR="007D7B5B" w:rsidRDefault="007D7B5B" w:rsidP="00F60445">
            <w:pPr>
              <w:pStyle w:val="CRCoverPage"/>
              <w:spacing w:after="0"/>
              <w:rPr>
                <w:noProof/>
                <w:sz w:val="8"/>
                <w:szCs w:val="8"/>
              </w:rPr>
            </w:pPr>
          </w:p>
        </w:tc>
        <w:tc>
          <w:tcPr>
            <w:tcW w:w="2127" w:type="dxa"/>
            <w:tcBorders>
              <w:right w:val="single" w:sz="4" w:space="0" w:color="auto"/>
            </w:tcBorders>
          </w:tcPr>
          <w:p w14:paraId="25510BE5" w14:textId="77777777" w:rsidR="007D7B5B" w:rsidRDefault="007D7B5B" w:rsidP="00F60445">
            <w:pPr>
              <w:pStyle w:val="CRCoverPage"/>
              <w:spacing w:after="0"/>
              <w:rPr>
                <w:noProof/>
                <w:sz w:val="8"/>
                <w:szCs w:val="8"/>
              </w:rPr>
            </w:pPr>
          </w:p>
        </w:tc>
      </w:tr>
      <w:tr w:rsidR="007D7B5B" w14:paraId="327C789A" w14:textId="77777777" w:rsidTr="00F60445">
        <w:trPr>
          <w:cantSplit/>
        </w:trPr>
        <w:tc>
          <w:tcPr>
            <w:tcW w:w="1843" w:type="dxa"/>
            <w:tcBorders>
              <w:left w:val="single" w:sz="4" w:space="0" w:color="auto"/>
            </w:tcBorders>
          </w:tcPr>
          <w:p w14:paraId="4F4289E2" w14:textId="77777777" w:rsidR="007D7B5B" w:rsidRDefault="007D7B5B" w:rsidP="00F60445">
            <w:pPr>
              <w:pStyle w:val="CRCoverPage"/>
              <w:tabs>
                <w:tab w:val="right" w:pos="1759"/>
              </w:tabs>
              <w:spacing w:after="0"/>
              <w:rPr>
                <w:b/>
                <w:i/>
                <w:noProof/>
              </w:rPr>
            </w:pPr>
            <w:r>
              <w:rPr>
                <w:b/>
                <w:i/>
                <w:noProof/>
              </w:rPr>
              <w:t>Category:</w:t>
            </w:r>
          </w:p>
        </w:tc>
        <w:tc>
          <w:tcPr>
            <w:tcW w:w="851" w:type="dxa"/>
            <w:shd w:val="pct30" w:color="FFFF00" w:fill="auto"/>
          </w:tcPr>
          <w:p w14:paraId="46B08901" w14:textId="77777777" w:rsidR="007D7B5B" w:rsidRDefault="007D7B5B" w:rsidP="00F6044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84C666" w14:textId="77777777" w:rsidR="007D7B5B" w:rsidRDefault="007D7B5B" w:rsidP="00F60445">
            <w:pPr>
              <w:pStyle w:val="CRCoverPage"/>
              <w:spacing w:after="0"/>
              <w:rPr>
                <w:noProof/>
              </w:rPr>
            </w:pPr>
          </w:p>
        </w:tc>
        <w:tc>
          <w:tcPr>
            <w:tcW w:w="1417" w:type="dxa"/>
            <w:gridSpan w:val="3"/>
            <w:tcBorders>
              <w:left w:val="nil"/>
            </w:tcBorders>
          </w:tcPr>
          <w:p w14:paraId="69BC2B7E" w14:textId="77777777" w:rsidR="007D7B5B" w:rsidRDefault="007D7B5B" w:rsidP="00F604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DD651A" w14:textId="77777777" w:rsidR="007D7B5B" w:rsidRDefault="007D7B5B" w:rsidP="00F60445">
            <w:pPr>
              <w:pStyle w:val="CRCoverPage"/>
              <w:spacing w:after="0"/>
              <w:ind w:left="100"/>
              <w:rPr>
                <w:noProof/>
              </w:rPr>
            </w:pPr>
            <w:fldSimple w:instr=" DOCPROPERTY  Release  \* MERGEFORMAT ">
              <w:r>
                <w:rPr>
                  <w:noProof/>
                </w:rPr>
                <w:t>Rel-18</w:t>
              </w:r>
            </w:fldSimple>
          </w:p>
        </w:tc>
      </w:tr>
      <w:tr w:rsidR="007D7B5B" w14:paraId="25C909B9" w14:textId="77777777" w:rsidTr="00F60445">
        <w:tc>
          <w:tcPr>
            <w:tcW w:w="1843" w:type="dxa"/>
            <w:tcBorders>
              <w:left w:val="single" w:sz="4" w:space="0" w:color="auto"/>
              <w:bottom w:val="single" w:sz="4" w:space="0" w:color="auto"/>
            </w:tcBorders>
          </w:tcPr>
          <w:p w14:paraId="6C2B83FC" w14:textId="77777777" w:rsidR="007D7B5B" w:rsidRDefault="007D7B5B" w:rsidP="00F60445">
            <w:pPr>
              <w:pStyle w:val="CRCoverPage"/>
              <w:spacing w:after="0"/>
              <w:rPr>
                <w:b/>
                <w:i/>
                <w:noProof/>
              </w:rPr>
            </w:pPr>
          </w:p>
        </w:tc>
        <w:tc>
          <w:tcPr>
            <w:tcW w:w="4677" w:type="dxa"/>
            <w:gridSpan w:val="8"/>
            <w:tcBorders>
              <w:bottom w:val="single" w:sz="4" w:space="0" w:color="auto"/>
            </w:tcBorders>
          </w:tcPr>
          <w:p w14:paraId="5C7344CB" w14:textId="77777777" w:rsidR="007D7B5B" w:rsidRDefault="007D7B5B" w:rsidP="00F604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30F77" w14:textId="77777777" w:rsidR="007D7B5B" w:rsidRDefault="007D7B5B" w:rsidP="00F604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51B66" w14:textId="77777777" w:rsidR="007D7B5B" w:rsidRPr="007C2097" w:rsidRDefault="007D7B5B" w:rsidP="00F604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7B5B" w14:paraId="449F7D8D" w14:textId="77777777" w:rsidTr="00F60445">
        <w:tc>
          <w:tcPr>
            <w:tcW w:w="1843" w:type="dxa"/>
          </w:tcPr>
          <w:p w14:paraId="2C86C6BD" w14:textId="77777777" w:rsidR="007D7B5B" w:rsidRDefault="007D7B5B" w:rsidP="00F60445">
            <w:pPr>
              <w:pStyle w:val="CRCoverPage"/>
              <w:spacing w:after="0"/>
              <w:rPr>
                <w:b/>
                <w:i/>
                <w:noProof/>
                <w:sz w:val="8"/>
                <w:szCs w:val="8"/>
              </w:rPr>
            </w:pPr>
          </w:p>
        </w:tc>
        <w:tc>
          <w:tcPr>
            <w:tcW w:w="7797" w:type="dxa"/>
            <w:gridSpan w:val="10"/>
          </w:tcPr>
          <w:p w14:paraId="498313E8" w14:textId="77777777" w:rsidR="007D7B5B" w:rsidRDefault="007D7B5B" w:rsidP="00F60445">
            <w:pPr>
              <w:pStyle w:val="CRCoverPage"/>
              <w:spacing w:after="0"/>
              <w:rPr>
                <w:noProof/>
                <w:sz w:val="8"/>
                <w:szCs w:val="8"/>
              </w:rPr>
            </w:pPr>
          </w:p>
        </w:tc>
      </w:tr>
      <w:tr w:rsidR="007D7B5B" w14:paraId="2CBC68BA" w14:textId="77777777" w:rsidTr="00F60445">
        <w:tc>
          <w:tcPr>
            <w:tcW w:w="2694" w:type="dxa"/>
            <w:gridSpan w:val="2"/>
            <w:tcBorders>
              <w:top w:val="single" w:sz="4" w:space="0" w:color="auto"/>
              <w:left w:val="single" w:sz="4" w:space="0" w:color="auto"/>
            </w:tcBorders>
          </w:tcPr>
          <w:p w14:paraId="35A074FF" w14:textId="77777777" w:rsidR="007D7B5B" w:rsidRDefault="007D7B5B" w:rsidP="007D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52E41" w14:textId="22C846EA" w:rsidR="007D7B5B" w:rsidRDefault="007D7B5B" w:rsidP="007D7B5B">
            <w:pPr>
              <w:pStyle w:val="CRCoverPage"/>
              <w:spacing w:after="0"/>
              <w:ind w:left="100"/>
              <w:rPr>
                <w:noProof/>
              </w:rPr>
            </w:pPr>
            <w:r w:rsidRPr="008A4743">
              <w:rPr>
                <w:noProof/>
              </w:rPr>
              <w:t>In f_TC_22_4_24_NBIOT, during the Init system information combination setup there is an if conditional which sets the sys info combination to c12. This is no longer needed due to sys info combinations for NTN are now changed within the init function itself if NTN is configured in PICS (see R5s240138 and R5s240168).</w:t>
            </w:r>
          </w:p>
        </w:tc>
      </w:tr>
      <w:tr w:rsidR="007D7B5B" w14:paraId="497B68AC" w14:textId="77777777" w:rsidTr="00F60445">
        <w:tc>
          <w:tcPr>
            <w:tcW w:w="2694" w:type="dxa"/>
            <w:gridSpan w:val="2"/>
            <w:tcBorders>
              <w:left w:val="single" w:sz="4" w:space="0" w:color="auto"/>
            </w:tcBorders>
          </w:tcPr>
          <w:p w14:paraId="530A7DBD"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54869127" w14:textId="77777777" w:rsidR="007D7B5B" w:rsidRDefault="007D7B5B" w:rsidP="007D7B5B">
            <w:pPr>
              <w:pStyle w:val="CRCoverPage"/>
              <w:spacing w:after="0"/>
              <w:rPr>
                <w:noProof/>
                <w:sz w:val="8"/>
                <w:szCs w:val="8"/>
              </w:rPr>
            </w:pPr>
          </w:p>
        </w:tc>
      </w:tr>
      <w:tr w:rsidR="007D7B5B" w14:paraId="37EA10CC" w14:textId="77777777" w:rsidTr="00F60445">
        <w:tc>
          <w:tcPr>
            <w:tcW w:w="2694" w:type="dxa"/>
            <w:gridSpan w:val="2"/>
            <w:tcBorders>
              <w:left w:val="single" w:sz="4" w:space="0" w:color="auto"/>
            </w:tcBorders>
          </w:tcPr>
          <w:p w14:paraId="1E6B70B8" w14:textId="77777777" w:rsidR="007D7B5B" w:rsidRDefault="007D7B5B" w:rsidP="007D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FFB58" w14:textId="78553AA6" w:rsidR="007D7B5B" w:rsidRDefault="007D7B5B" w:rsidP="007D7B5B">
            <w:pPr>
              <w:pStyle w:val="CRCoverPage"/>
              <w:spacing w:after="0"/>
              <w:ind w:left="100"/>
              <w:rPr>
                <w:noProof/>
              </w:rPr>
            </w:pPr>
            <w:r>
              <w:rPr>
                <w:noProof/>
              </w:rPr>
              <w:t>Removed the if conditional branch for NTN configuration at the start of the test body.</w:t>
            </w:r>
          </w:p>
        </w:tc>
      </w:tr>
      <w:tr w:rsidR="007D7B5B" w14:paraId="0F8FC35E" w14:textId="77777777" w:rsidTr="00F60445">
        <w:tc>
          <w:tcPr>
            <w:tcW w:w="2694" w:type="dxa"/>
            <w:gridSpan w:val="2"/>
            <w:tcBorders>
              <w:left w:val="single" w:sz="4" w:space="0" w:color="auto"/>
            </w:tcBorders>
          </w:tcPr>
          <w:p w14:paraId="299333EF"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0F3C18CA" w14:textId="77777777" w:rsidR="007D7B5B" w:rsidRDefault="007D7B5B" w:rsidP="007D7B5B">
            <w:pPr>
              <w:pStyle w:val="CRCoverPage"/>
              <w:spacing w:after="0"/>
              <w:rPr>
                <w:noProof/>
                <w:sz w:val="8"/>
                <w:szCs w:val="8"/>
              </w:rPr>
            </w:pPr>
          </w:p>
        </w:tc>
      </w:tr>
      <w:tr w:rsidR="007D7B5B" w14:paraId="2A1CF1FB" w14:textId="77777777" w:rsidTr="00F60445">
        <w:tc>
          <w:tcPr>
            <w:tcW w:w="2694" w:type="dxa"/>
            <w:gridSpan w:val="2"/>
            <w:tcBorders>
              <w:left w:val="single" w:sz="4" w:space="0" w:color="auto"/>
              <w:bottom w:val="single" w:sz="4" w:space="0" w:color="auto"/>
            </w:tcBorders>
          </w:tcPr>
          <w:p w14:paraId="1946B9A7" w14:textId="77777777" w:rsidR="007D7B5B" w:rsidRDefault="007D7B5B" w:rsidP="007D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D009A" w14:textId="78B7E29E" w:rsidR="007D7B5B" w:rsidRDefault="007D7B5B" w:rsidP="007D7B5B">
            <w:pPr>
              <w:pStyle w:val="CRCoverPage"/>
              <w:spacing w:after="0"/>
              <w:ind w:left="100"/>
              <w:rPr>
                <w:noProof/>
              </w:rPr>
            </w:pPr>
            <w:r>
              <w:rPr>
                <w:noProof/>
              </w:rPr>
              <w:t xml:space="preserve">A conformant UE </w:t>
            </w:r>
            <w:r>
              <w:rPr>
                <w:rFonts w:cs="Arial"/>
                <w:lang w:eastAsia="en-GB"/>
              </w:rPr>
              <w:t>may fail the test case</w:t>
            </w:r>
          </w:p>
        </w:tc>
      </w:tr>
      <w:tr w:rsidR="007D7B5B" w14:paraId="63DF73E1" w14:textId="77777777" w:rsidTr="00F60445">
        <w:tc>
          <w:tcPr>
            <w:tcW w:w="2694" w:type="dxa"/>
            <w:gridSpan w:val="2"/>
          </w:tcPr>
          <w:p w14:paraId="337C0273" w14:textId="77777777" w:rsidR="007D7B5B" w:rsidRDefault="007D7B5B" w:rsidP="007D7B5B">
            <w:pPr>
              <w:pStyle w:val="CRCoverPage"/>
              <w:spacing w:after="0"/>
              <w:rPr>
                <w:b/>
                <w:i/>
                <w:noProof/>
                <w:sz w:val="8"/>
                <w:szCs w:val="8"/>
              </w:rPr>
            </w:pPr>
          </w:p>
        </w:tc>
        <w:tc>
          <w:tcPr>
            <w:tcW w:w="6946" w:type="dxa"/>
            <w:gridSpan w:val="9"/>
          </w:tcPr>
          <w:p w14:paraId="3776CE91" w14:textId="77777777" w:rsidR="007D7B5B" w:rsidRDefault="007D7B5B" w:rsidP="007D7B5B">
            <w:pPr>
              <w:pStyle w:val="CRCoverPage"/>
              <w:spacing w:after="0"/>
              <w:rPr>
                <w:noProof/>
                <w:sz w:val="8"/>
                <w:szCs w:val="8"/>
              </w:rPr>
            </w:pPr>
          </w:p>
        </w:tc>
      </w:tr>
      <w:tr w:rsidR="007D7B5B" w14:paraId="6BD09986" w14:textId="77777777" w:rsidTr="00F60445">
        <w:tc>
          <w:tcPr>
            <w:tcW w:w="2694" w:type="dxa"/>
            <w:gridSpan w:val="2"/>
            <w:tcBorders>
              <w:top w:val="single" w:sz="4" w:space="0" w:color="auto"/>
              <w:left w:val="single" w:sz="4" w:space="0" w:color="auto"/>
            </w:tcBorders>
          </w:tcPr>
          <w:p w14:paraId="0E6D6B76" w14:textId="77777777" w:rsidR="007D7B5B" w:rsidRDefault="007D7B5B" w:rsidP="007D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056DA" w14:textId="417DD264" w:rsidR="007D7B5B" w:rsidRDefault="007D7B5B" w:rsidP="007D7B5B">
            <w:pPr>
              <w:pStyle w:val="CRCoverPage"/>
              <w:spacing w:after="0"/>
              <w:ind w:left="100"/>
              <w:rPr>
                <w:noProof/>
              </w:rPr>
            </w:pPr>
            <w:r>
              <w:rPr>
                <w:noProof/>
              </w:rPr>
              <w:t>22.4.24</w:t>
            </w:r>
          </w:p>
        </w:tc>
      </w:tr>
      <w:tr w:rsidR="007D7B5B" w14:paraId="12E58272" w14:textId="77777777" w:rsidTr="00F60445">
        <w:tc>
          <w:tcPr>
            <w:tcW w:w="2694" w:type="dxa"/>
            <w:gridSpan w:val="2"/>
            <w:tcBorders>
              <w:left w:val="single" w:sz="4" w:space="0" w:color="auto"/>
            </w:tcBorders>
          </w:tcPr>
          <w:p w14:paraId="3C9E8997"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29112C84" w14:textId="77777777" w:rsidR="007D7B5B" w:rsidRDefault="007D7B5B" w:rsidP="007D7B5B">
            <w:pPr>
              <w:pStyle w:val="CRCoverPage"/>
              <w:spacing w:after="0"/>
              <w:rPr>
                <w:noProof/>
                <w:sz w:val="8"/>
                <w:szCs w:val="8"/>
              </w:rPr>
            </w:pPr>
          </w:p>
        </w:tc>
      </w:tr>
      <w:tr w:rsidR="007D7B5B" w14:paraId="565B286F" w14:textId="77777777" w:rsidTr="00F60445">
        <w:tc>
          <w:tcPr>
            <w:tcW w:w="2694" w:type="dxa"/>
            <w:gridSpan w:val="2"/>
            <w:tcBorders>
              <w:left w:val="single" w:sz="4" w:space="0" w:color="auto"/>
            </w:tcBorders>
          </w:tcPr>
          <w:p w14:paraId="09CA15A0" w14:textId="77777777" w:rsidR="007D7B5B" w:rsidRDefault="007D7B5B" w:rsidP="007D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C562C" w14:textId="77777777" w:rsidR="007D7B5B" w:rsidRDefault="007D7B5B" w:rsidP="007D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28E8D" w14:textId="77777777" w:rsidR="007D7B5B" w:rsidRDefault="007D7B5B" w:rsidP="007D7B5B">
            <w:pPr>
              <w:pStyle w:val="CRCoverPage"/>
              <w:spacing w:after="0"/>
              <w:jc w:val="center"/>
              <w:rPr>
                <w:b/>
                <w:caps/>
                <w:noProof/>
              </w:rPr>
            </w:pPr>
            <w:r>
              <w:rPr>
                <w:b/>
                <w:caps/>
                <w:noProof/>
              </w:rPr>
              <w:t>N</w:t>
            </w:r>
          </w:p>
        </w:tc>
        <w:tc>
          <w:tcPr>
            <w:tcW w:w="2977" w:type="dxa"/>
            <w:gridSpan w:val="4"/>
          </w:tcPr>
          <w:p w14:paraId="23D3BCBF" w14:textId="77777777" w:rsidR="007D7B5B" w:rsidRDefault="007D7B5B" w:rsidP="007D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CB93E" w14:textId="77777777" w:rsidR="007D7B5B" w:rsidRDefault="007D7B5B" w:rsidP="007D7B5B">
            <w:pPr>
              <w:pStyle w:val="CRCoverPage"/>
              <w:spacing w:after="0"/>
              <w:ind w:left="99"/>
              <w:rPr>
                <w:noProof/>
              </w:rPr>
            </w:pPr>
          </w:p>
        </w:tc>
      </w:tr>
      <w:tr w:rsidR="007D7B5B" w14:paraId="273109C6" w14:textId="77777777" w:rsidTr="00F60445">
        <w:tc>
          <w:tcPr>
            <w:tcW w:w="2694" w:type="dxa"/>
            <w:gridSpan w:val="2"/>
            <w:tcBorders>
              <w:left w:val="single" w:sz="4" w:space="0" w:color="auto"/>
            </w:tcBorders>
          </w:tcPr>
          <w:p w14:paraId="022B0AE9" w14:textId="77777777" w:rsidR="007D7B5B" w:rsidRDefault="007D7B5B" w:rsidP="007D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E454A"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50E02" w14:textId="12FD1E12" w:rsidR="007D7B5B" w:rsidRDefault="007D7B5B" w:rsidP="007D7B5B">
            <w:pPr>
              <w:pStyle w:val="CRCoverPage"/>
              <w:spacing w:after="0"/>
              <w:jc w:val="center"/>
              <w:rPr>
                <w:b/>
                <w:caps/>
                <w:noProof/>
              </w:rPr>
            </w:pPr>
            <w:r>
              <w:rPr>
                <w:b/>
                <w:caps/>
                <w:noProof/>
              </w:rPr>
              <w:t>x</w:t>
            </w:r>
          </w:p>
        </w:tc>
        <w:tc>
          <w:tcPr>
            <w:tcW w:w="2977" w:type="dxa"/>
            <w:gridSpan w:val="4"/>
          </w:tcPr>
          <w:p w14:paraId="0BB769AD" w14:textId="77777777" w:rsidR="007D7B5B" w:rsidRDefault="007D7B5B" w:rsidP="007D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DCA92" w14:textId="55DB0794" w:rsidR="007D7B5B" w:rsidRDefault="007D7B5B" w:rsidP="007D7B5B">
            <w:pPr>
              <w:pStyle w:val="CRCoverPage"/>
              <w:spacing w:after="0"/>
              <w:ind w:left="99"/>
              <w:rPr>
                <w:noProof/>
              </w:rPr>
            </w:pPr>
          </w:p>
        </w:tc>
      </w:tr>
      <w:tr w:rsidR="007D7B5B" w14:paraId="0895ACBA" w14:textId="77777777" w:rsidTr="00F60445">
        <w:tc>
          <w:tcPr>
            <w:tcW w:w="2694" w:type="dxa"/>
            <w:gridSpan w:val="2"/>
            <w:tcBorders>
              <w:left w:val="single" w:sz="4" w:space="0" w:color="auto"/>
            </w:tcBorders>
          </w:tcPr>
          <w:p w14:paraId="1F50B664" w14:textId="77777777" w:rsidR="007D7B5B" w:rsidRDefault="007D7B5B" w:rsidP="007D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1DC69"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B04B" w14:textId="137766EB" w:rsidR="007D7B5B" w:rsidRDefault="007D7B5B" w:rsidP="007D7B5B">
            <w:pPr>
              <w:pStyle w:val="CRCoverPage"/>
              <w:spacing w:after="0"/>
              <w:jc w:val="center"/>
              <w:rPr>
                <w:b/>
                <w:caps/>
                <w:noProof/>
              </w:rPr>
            </w:pPr>
            <w:r>
              <w:rPr>
                <w:b/>
                <w:caps/>
                <w:noProof/>
              </w:rPr>
              <w:t>x</w:t>
            </w:r>
          </w:p>
        </w:tc>
        <w:tc>
          <w:tcPr>
            <w:tcW w:w="2977" w:type="dxa"/>
            <w:gridSpan w:val="4"/>
          </w:tcPr>
          <w:p w14:paraId="6C74E25E" w14:textId="77777777" w:rsidR="007D7B5B" w:rsidRDefault="007D7B5B" w:rsidP="007D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D2808" w14:textId="4EBEA809" w:rsidR="007D7B5B" w:rsidRDefault="007D7B5B" w:rsidP="007D7B5B">
            <w:pPr>
              <w:pStyle w:val="CRCoverPage"/>
              <w:spacing w:after="0"/>
              <w:ind w:left="99"/>
              <w:rPr>
                <w:noProof/>
              </w:rPr>
            </w:pPr>
          </w:p>
        </w:tc>
      </w:tr>
      <w:tr w:rsidR="007D7B5B" w14:paraId="63C1409A" w14:textId="77777777" w:rsidTr="00F60445">
        <w:tc>
          <w:tcPr>
            <w:tcW w:w="2694" w:type="dxa"/>
            <w:gridSpan w:val="2"/>
            <w:tcBorders>
              <w:left w:val="single" w:sz="4" w:space="0" w:color="auto"/>
            </w:tcBorders>
          </w:tcPr>
          <w:p w14:paraId="71100BAC" w14:textId="77777777" w:rsidR="007D7B5B" w:rsidRDefault="007D7B5B" w:rsidP="007D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CB6DB"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C4B" w14:textId="66B3F8B2" w:rsidR="007D7B5B" w:rsidRDefault="007D7B5B" w:rsidP="007D7B5B">
            <w:pPr>
              <w:pStyle w:val="CRCoverPage"/>
              <w:spacing w:after="0"/>
              <w:jc w:val="center"/>
              <w:rPr>
                <w:b/>
                <w:caps/>
                <w:noProof/>
              </w:rPr>
            </w:pPr>
            <w:r>
              <w:rPr>
                <w:b/>
                <w:caps/>
                <w:noProof/>
              </w:rPr>
              <w:t>x</w:t>
            </w:r>
          </w:p>
        </w:tc>
        <w:tc>
          <w:tcPr>
            <w:tcW w:w="2977" w:type="dxa"/>
            <w:gridSpan w:val="4"/>
          </w:tcPr>
          <w:p w14:paraId="79BBAD94" w14:textId="77777777" w:rsidR="007D7B5B" w:rsidRDefault="007D7B5B" w:rsidP="007D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EF9C8" w14:textId="03413C76" w:rsidR="007D7B5B" w:rsidRDefault="007D7B5B" w:rsidP="007D7B5B">
            <w:pPr>
              <w:pStyle w:val="CRCoverPage"/>
              <w:spacing w:after="0"/>
              <w:ind w:left="99"/>
              <w:rPr>
                <w:noProof/>
              </w:rPr>
            </w:pPr>
          </w:p>
        </w:tc>
      </w:tr>
      <w:tr w:rsidR="007D7B5B" w14:paraId="7B0F066C" w14:textId="77777777" w:rsidTr="00F60445">
        <w:tc>
          <w:tcPr>
            <w:tcW w:w="2694" w:type="dxa"/>
            <w:gridSpan w:val="2"/>
            <w:tcBorders>
              <w:left w:val="single" w:sz="4" w:space="0" w:color="auto"/>
            </w:tcBorders>
          </w:tcPr>
          <w:p w14:paraId="07D830B6" w14:textId="77777777" w:rsidR="007D7B5B" w:rsidRDefault="007D7B5B" w:rsidP="007D7B5B">
            <w:pPr>
              <w:pStyle w:val="CRCoverPage"/>
              <w:spacing w:after="0"/>
              <w:rPr>
                <w:b/>
                <w:i/>
                <w:noProof/>
              </w:rPr>
            </w:pPr>
          </w:p>
        </w:tc>
        <w:tc>
          <w:tcPr>
            <w:tcW w:w="6946" w:type="dxa"/>
            <w:gridSpan w:val="9"/>
            <w:tcBorders>
              <w:right w:val="single" w:sz="4" w:space="0" w:color="auto"/>
            </w:tcBorders>
          </w:tcPr>
          <w:p w14:paraId="0BD164A7" w14:textId="77777777" w:rsidR="007D7B5B" w:rsidRDefault="007D7B5B" w:rsidP="007D7B5B">
            <w:pPr>
              <w:pStyle w:val="CRCoverPage"/>
              <w:spacing w:after="0"/>
              <w:rPr>
                <w:noProof/>
              </w:rPr>
            </w:pPr>
          </w:p>
        </w:tc>
      </w:tr>
      <w:tr w:rsidR="007D7B5B" w14:paraId="11530550" w14:textId="77777777" w:rsidTr="00F60445">
        <w:tc>
          <w:tcPr>
            <w:tcW w:w="2694" w:type="dxa"/>
            <w:gridSpan w:val="2"/>
            <w:tcBorders>
              <w:left w:val="single" w:sz="4" w:space="0" w:color="auto"/>
              <w:bottom w:val="single" w:sz="4" w:space="0" w:color="auto"/>
            </w:tcBorders>
          </w:tcPr>
          <w:p w14:paraId="0A766070" w14:textId="77777777" w:rsidR="007D7B5B" w:rsidRDefault="007D7B5B" w:rsidP="007D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E5E42" w14:textId="77777777" w:rsidR="007D7B5B" w:rsidRDefault="007D7B5B" w:rsidP="007D7B5B">
            <w:pPr>
              <w:pStyle w:val="CRCoverPage"/>
              <w:spacing w:after="0"/>
              <w:ind w:left="100"/>
              <w:rPr>
                <w:noProof/>
              </w:rPr>
            </w:pPr>
          </w:p>
        </w:tc>
      </w:tr>
      <w:tr w:rsidR="007D7B5B" w:rsidRPr="008863B9" w14:paraId="1ED6D51A" w14:textId="77777777" w:rsidTr="00F60445">
        <w:tc>
          <w:tcPr>
            <w:tcW w:w="2694" w:type="dxa"/>
            <w:gridSpan w:val="2"/>
            <w:tcBorders>
              <w:top w:val="single" w:sz="4" w:space="0" w:color="auto"/>
              <w:bottom w:val="single" w:sz="4" w:space="0" w:color="auto"/>
            </w:tcBorders>
          </w:tcPr>
          <w:p w14:paraId="38FF80F1" w14:textId="77777777" w:rsidR="007D7B5B" w:rsidRPr="008863B9" w:rsidRDefault="007D7B5B" w:rsidP="007D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25DD7" w14:textId="77777777" w:rsidR="007D7B5B" w:rsidRPr="008863B9" w:rsidRDefault="007D7B5B" w:rsidP="007D7B5B">
            <w:pPr>
              <w:pStyle w:val="CRCoverPage"/>
              <w:spacing w:after="0"/>
              <w:ind w:left="100"/>
              <w:rPr>
                <w:noProof/>
                <w:sz w:val="8"/>
                <w:szCs w:val="8"/>
              </w:rPr>
            </w:pPr>
          </w:p>
        </w:tc>
      </w:tr>
      <w:tr w:rsidR="007D7B5B" w14:paraId="17A22284" w14:textId="77777777" w:rsidTr="00F60445">
        <w:tc>
          <w:tcPr>
            <w:tcW w:w="2694" w:type="dxa"/>
            <w:gridSpan w:val="2"/>
            <w:tcBorders>
              <w:top w:val="single" w:sz="4" w:space="0" w:color="auto"/>
              <w:left w:val="single" w:sz="4" w:space="0" w:color="auto"/>
              <w:bottom w:val="single" w:sz="4" w:space="0" w:color="auto"/>
            </w:tcBorders>
          </w:tcPr>
          <w:p w14:paraId="32BA11AD" w14:textId="77777777" w:rsidR="007D7B5B" w:rsidRDefault="007D7B5B" w:rsidP="007D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4DB69" w14:textId="77777777" w:rsidR="007D7B5B" w:rsidRDefault="007D7B5B" w:rsidP="007D7B5B">
            <w:pPr>
              <w:pStyle w:val="CRCoverPage"/>
              <w:spacing w:after="0"/>
              <w:ind w:left="100"/>
              <w:rPr>
                <w:noProof/>
              </w:rPr>
            </w:pPr>
          </w:p>
        </w:tc>
      </w:tr>
    </w:tbl>
    <w:p w14:paraId="4212CD7D" w14:textId="77777777" w:rsidR="007D7B5B" w:rsidRDefault="007D7B5B" w:rsidP="007D7B5B">
      <w:pPr>
        <w:pStyle w:val="CRCoverPage"/>
        <w:spacing w:after="0"/>
        <w:rPr>
          <w:noProof/>
          <w:sz w:val="8"/>
          <w:szCs w:val="8"/>
        </w:rPr>
      </w:pPr>
    </w:p>
    <w:p w14:paraId="6661FC57" w14:textId="77777777" w:rsidR="007D7B5B" w:rsidRDefault="007D7B5B" w:rsidP="007D7B5B">
      <w:pPr>
        <w:rPr>
          <w:noProof/>
        </w:rPr>
        <w:sectPr w:rsidR="007D7B5B" w:rsidSect="00BA64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1A7DD4" w14:textId="77777777" w:rsidR="007D7B5B" w:rsidRDefault="007D7B5B" w:rsidP="007D7B5B">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64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Title"/>
        <w:jc w:val="left"/>
        <w:rPr>
          <w:rStyle w:val="Emphasis"/>
          <w:rFonts w:cs="Arial"/>
          <w:b w:val="0"/>
          <w:i w:val="0"/>
          <w:lang w:eastAsia="en-GB"/>
        </w:rPr>
      </w:pPr>
      <w:bookmarkStart w:id="0" w:name="_Toc161145381"/>
      <w:r w:rsidRPr="000E1174">
        <w:rPr>
          <w:rStyle w:val="Emphasis"/>
          <w:rFonts w:cs="Arial"/>
          <w:i w:val="0"/>
        </w:rPr>
        <w:lastRenderedPageBreak/>
        <w:t>Table of Contents</w:t>
      </w:r>
      <w:bookmarkEnd w:id="0"/>
    </w:p>
    <w:p w14:paraId="02FD924A" w14:textId="25B9F261" w:rsidR="007D7B5B" w:rsidRDefault="000E1174">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D7B5B" w:rsidRPr="005C34BF">
        <w:rPr>
          <w:rFonts w:cs="Arial"/>
          <w:iCs/>
        </w:rPr>
        <w:t>Table of Contents</w:t>
      </w:r>
      <w:r w:rsidR="007D7B5B">
        <w:tab/>
      </w:r>
      <w:r w:rsidR="007D7B5B">
        <w:fldChar w:fldCharType="begin"/>
      </w:r>
      <w:r w:rsidR="007D7B5B">
        <w:instrText xml:space="preserve"> PAGEREF _Toc161145381 \h </w:instrText>
      </w:r>
      <w:r w:rsidR="007D7B5B">
        <w:fldChar w:fldCharType="separate"/>
      </w:r>
      <w:r w:rsidR="007D7B5B">
        <w:t>3</w:t>
      </w:r>
      <w:r w:rsidR="007D7B5B">
        <w:fldChar w:fldCharType="end"/>
      </w:r>
    </w:p>
    <w:p w14:paraId="54E1C0E0" w14:textId="73485350" w:rsidR="007D7B5B" w:rsidRDefault="007D7B5B">
      <w:pPr>
        <w:pStyle w:val="TOC1"/>
        <w:rPr>
          <w:rFonts w:asciiTheme="minorHAnsi" w:eastAsiaTheme="minorEastAsia" w:hAnsiTheme="minorHAnsi" w:cstheme="minorBidi"/>
          <w:szCs w:val="22"/>
          <w:lang w:eastAsia="en-GB"/>
        </w:rPr>
      </w:pPr>
      <w:r w:rsidRPr="005C34BF">
        <w:rPr>
          <w:rFonts w:cs="Arial"/>
        </w:rPr>
        <w:t>1</w:t>
      </w:r>
      <w:r>
        <w:rPr>
          <w:rFonts w:asciiTheme="minorHAnsi" w:eastAsiaTheme="minorEastAsia" w:hAnsiTheme="minorHAnsi" w:cstheme="minorBidi"/>
          <w:szCs w:val="22"/>
          <w:lang w:eastAsia="en-GB"/>
        </w:rPr>
        <w:tab/>
      </w:r>
      <w:r w:rsidRPr="005C34BF">
        <w:rPr>
          <w:rFonts w:cs="Arial"/>
        </w:rPr>
        <w:t>Overview</w:t>
      </w:r>
      <w:r>
        <w:tab/>
      </w:r>
      <w:r>
        <w:fldChar w:fldCharType="begin"/>
      </w:r>
      <w:r>
        <w:instrText xml:space="preserve"> PAGEREF _Toc161145382 \h </w:instrText>
      </w:r>
      <w:r>
        <w:fldChar w:fldCharType="separate"/>
      </w:r>
      <w:r>
        <w:t>4</w:t>
      </w:r>
      <w:r>
        <w:fldChar w:fldCharType="end"/>
      </w:r>
    </w:p>
    <w:p w14:paraId="73B140B8" w14:textId="7D7C33BA" w:rsidR="007D7B5B" w:rsidRDefault="007D7B5B">
      <w:pPr>
        <w:pStyle w:val="TOC1"/>
        <w:rPr>
          <w:rFonts w:asciiTheme="minorHAnsi" w:eastAsiaTheme="minorEastAsia" w:hAnsiTheme="minorHAnsi" w:cstheme="minorBidi"/>
          <w:szCs w:val="22"/>
          <w:lang w:eastAsia="en-GB"/>
        </w:rPr>
      </w:pPr>
      <w:r w:rsidRPr="005C34BF">
        <w:rPr>
          <w:rFonts w:cs="Arial"/>
        </w:rPr>
        <w:t>2</w:t>
      </w:r>
      <w:r>
        <w:rPr>
          <w:rFonts w:asciiTheme="minorHAnsi" w:eastAsiaTheme="minorEastAsia" w:hAnsiTheme="minorHAnsi" w:cstheme="minorBidi"/>
          <w:szCs w:val="22"/>
          <w:lang w:eastAsia="en-GB"/>
        </w:rPr>
        <w:tab/>
      </w:r>
      <w:r w:rsidRPr="005C34BF">
        <w:rPr>
          <w:rFonts w:cs="Arial"/>
        </w:rPr>
        <w:t>Corrections required</w:t>
      </w:r>
      <w:r>
        <w:tab/>
      </w:r>
      <w:r>
        <w:fldChar w:fldCharType="begin"/>
      </w:r>
      <w:r>
        <w:instrText xml:space="preserve"> PAGEREF _Toc161145383 \h </w:instrText>
      </w:r>
      <w:r>
        <w:fldChar w:fldCharType="separate"/>
      </w:r>
      <w:r>
        <w:t>5</w:t>
      </w:r>
      <w:r>
        <w:fldChar w:fldCharType="end"/>
      </w:r>
    </w:p>
    <w:p w14:paraId="5CAEC901" w14:textId="79E5E134"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Heading1"/>
        <w:numPr>
          <w:ilvl w:val="0"/>
          <w:numId w:val="1"/>
        </w:numPr>
        <w:autoSpaceDN w:val="0"/>
        <w:rPr>
          <w:rFonts w:cs="Arial"/>
        </w:rPr>
      </w:pPr>
      <w:bookmarkStart w:id="1" w:name="_Toc122434485"/>
      <w:bookmarkStart w:id="2" w:name="_Toc161145382"/>
      <w:r w:rsidRPr="00D268E5">
        <w:rPr>
          <w:rFonts w:cs="Arial"/>
        </w:rPr>
        <w:lastRenderedPageBreak/>
        <w:t>Overview</w:t>
      </w:r>
      <w:bookmarkEnd w:id="1"/>
      <w:bookmarkEnd w:id="2"/>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24" w:history="1">
        <w:r w:rsidRPr="00BC7DB9">
          <w:rPr>
            <w:rStyle w:val="Hyperlink"/>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3" w:name="_Toc122434488"/>
      <w:bookmarkStart w:id="4" w:name="_Toc295288959"/>
      <w:r w:rsidRPr="00D268E5">
        <w:rPr>
          <w:rFonts w:cs="Arial"/>
        </w:rPr>
        <w:br w:type="page"/>
      </w:r>
    </w:p>
    <w:p w14:paraId="59F47E11" w14:textId="77777777" w:rsidR="000E1174" w:rsidRPr="00EE6228" w:rsidRDefault="000E1174" w:rsidP="000E1174">
      <w:pPr>
        <w:pStyle w:val="Heading1"/>
        <w:numPr>
          <w:ilvl w:val="0"/>
          <w:numId w:val="1"/>
        </w:numPr>
        <w:autoSpaceDN w:val="0"/>
        <w:rPr>
          <w:rFonts w:cs="Arial"/>
        </w:rPr>
      </w:pPr>
      <w:bookmarkStart w:id="5" w:name="_Toc161145383"/>
      <w:r w:rsidRPr="00D268E5">
        <w:rPr>
          <w:rFonts w:cs="Arial"/>
        </w:rPr>
        <w:lastRenderedPageBreak/>
        <w:t>Corrections required</w:t>
      </w:r>
      <w:bookmarkEnd w:id="3"/>
      <w:bookmarkEnd w:id="4"/>
      <w:bookmarkEnd w:id="5"/>
    </w:p>
    <w:p w14:paraId="13952DAB" w14:textId="2F506100"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sidRPr="008A4743">
        <w:rPr>
          <w:rFonts w:ascii="Arial" w:hAnsi="Arial" w:cs="Arial"/>
          <w:sz w:val="28"/>
          <w:szCs w:val="28"/>
        </w:rPr>
        <w:t xml:space="preserve">function </w:t>
      </w:r>
      <w:r w:rsidR="008A4743" w:rsidRPr="008A4743">
        <w:rPr>
          <w:rFonts w:ascii="Arial" w:hAnsi="Arial" w:cs="Arial"/>
          <w:sz w:val="28"/>
          <w:szCs w:val="28"/>
        </w:rPr>
        <w:t>f_TC_22_4_24_NBIOT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67708CEB" w:rsidR="000E1174" w:rsidRPr="008A4743" w:rsidRDefault="008A4743" w:rsidP="00F60991">
            <w:pPr>
              <w:spacing w:after="0"/>
              <w:rPr>
                <w:rFonts w:ascii="Arial" w:hAnsi="Arial" w:cs="Arial"/>
                <w:color w:val="000000"/>
                <w:lang w:eastAsia="zh-CN"/>
              </w:rPr>
            </w:pPr>
            <w:r w:rsidRPr="008A4743">
              <w:rPr>
                <w:rFonts w:ascii="Arial" w:hAnsi="Arial" w:cs="Arial"/>
              </w:rPr>
              <w:t>f_TC_22_4_24_NBIOT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B042F09" w14:textId="73F85B41" w:rsidR="000E1174" w:rsidRPr="00633B67" w:rsidRDefault="008A4743" w:rsidP="00F60991">
            <w:pPr>
              <w:pStyle w:val="CRCoverPage"/>
              <w:spacing w:after="0"/>
              <w:rPr>
                <w:rFonts w:cs="Arial"/>
                <w:color w:val="000000"/>
                <w:shd w:val="clear" w:color="auto" w:fill="FFFFFF"/>
              </w:rPr>
            </w:pPr>
            <w:r>
              <w:t>During the Init system information combination setup there is an if conditional which sets the sys info combination to c12.</w:t>
            </w:r>
            <w:r>
              <w:br/>
              <w:t xml:space="preserve">This is no longer needed due to sys info combinations for NTN are now changed within the init function itself if NTN is configured in PICS (see </w:t>
            </w:r>
            <w:r>
              <w:rPr>
                <w:shd w:val="clear" w:color="auto" w:fill="FFFFFF"/>
              </w:rPr>
              <w:t>R5s240138 and R5s</w:t>
            </w:r>
            <w:r w:rsidRPr="00E60676">
              <w:rPr>
                <w:shd w:val="clear" w:color="auto" w:fill="FFFFFF"/>
              </w:rPr>
              <w:t>240168</w:t>
            </w:r>
            <w:r>
              <w:t xml:space="preserve">) and will cause an </w:t>
            </w:r>
            <w:r w:rsidRPr="009E560F">
              <w:t>"Invalid sysinfo combination"</w:t>
            </w:r>
            <w:r>
              <w:t xml:space="preserve"> </w:t>
            </w:r>
            <w:r w:rsidRPr="009E560F">
              <w:t>"Invalid sysinfo combination"</w:t>
            </w:r>
            <w:r>
              <w:t xml:space="preserve"> error</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5F33AFEE" w:rsidR="000E1174" w:rsidRPr="00C37002" w:rsidRDefault="008A4743" w:rsidP="00F60991">
            <w:pPr>
              <w:pStyle w:val="CRCoverPage"/>
              <w:spacing w:after="0"/>
              <w:rPr>
                <w:rFonts w:cs="Arial"/>
                <w:color w:val="000000" w:themeColor="text1"/>
                <w:highlight w:val="yellow"/>
                <w:lang w:eastAsia="zh-CN"/>
              </w:rPr>
            </w:pPr>
            <w:r>
              <w:rPr>
                <w:rFonts w:cs="Arial"/>
                <w:color w:val="000000"/>
                <w:shd w:val="clear" w:color="auto" w:fill="FFFFFF"/>
              </w:rPr>
              <w:t xml:space="preserve">Removed if conditional statement and </w:t>
            </w:r>
            <w:r w:rsidRPr="009E560F">
              <w:rPr>
                <w:rFonts w:cs="Arial"/>
                <w:color w:val="000000"/>
                <w:shd w:val="clear" w:color="auto" w:fill="FFFFFF"/>
              </w:rPr>
              <w:t>f_PreconfigureUE_ForNTN</w:t>
            </w:r>
            <w:r>
              <w:rPr>
                <w:rFonts w:cs="Arial"/>
                <w:color w:val="000000"/>
                <w:shd w:val="clear" w:color="auto" w:fill="FFFFFF"/>
              </w:rPr>
              <w:t xml:space="preserve"> function that is handled in the preamble. This leaves the base Init(c6) which is changed to c12within the Init function itself.</w:t>
            </w:r>
            <w:r w:rsidR="000E1174"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39E3148" w:rsidR="000E1174" w:rsidRDefault="008A4743" w:rsidP="00F60991">
            <w:pPr>
              <w:spacing w:after="0"/>
              <w:rPr>
                <w:rFonts w:ascii="Arial" w:hAnsi="Arial" w:cs="Arial"/>
                <w:color w:val="000000"/>
              </w:rPr>
            </w:pPr>
            <w:r w:rsidRPr="009E560F">
              <w:rPr>
                <w:rFonts w:ascii="Arial" w:hAnsi="Arial" w:cs="Arial"/>
                <w:color w:val="000000"/>
              </w:rPr>
              <w:t>NBIOT_RRC_Paging.ttcn</w:t>
            </w:r>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77777777" w:rsidR="000E1174" w:rsidRDefault="000E1174" w:rsidP="00F60991">
            <w:pPr>
              <w:rPr>
                <w:rFonts w:ascii="Arial" w:hAnsi="Arial" w:cs="Arial"/>
                <w:highlight w:val="red"/>
              </w:rPr>
            </w:pPr>
          </w:p>
        </w:tc>
      </w:tr>
    </w:tbl>
    <w:p w14:paraId="7AC54C74" w14:textId="097BF770" w:rsidR="000E1174" w:rsidRDefault="000E1174" w:rsidP="000E1174">
      <w:pPr>
        <w:pStyle w:val="ListParagraph"/>
        <w:spacing w:after="0"/>
        <w:ind w:left="432"/>
        <w:rPr>
          <w:rFonts w:ascii="Arial" w:hAnsi="Arial" w:cs="Arial"/>
          <w:b/>
          <w:lang w:eastAsia="en-GB"/>
        </w:rPr>
      </w:pPr>
    </w:p>
    <w:p w14:paraId="16D84CCF" w14:textId="77777777" w:rsidR="008A4743" w:rsidRPr="00757A31" w:rsidRDefault="008A4743" w:rsidP="008A474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3077174"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4F9810DC"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 NB-IoT / RRC / Paging for connection in idle mode / Non-anchor carrier</w:t>
      </w:r>
    </w:p>
    <w:p w14:paraId="17CB97B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v_WaitForConnection := f_NBIOT_SetTimerToleranceMax(rrcTimer, 10.0);</w:t>
      </w:r>
    </w:p>
    <w:p w14:paraId="78886FD7"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boolean v_Rxd_RRCConnReq := false;</w:t>
      </w:r>
    </w:p>
    <w:p w14:paraId="253790EE"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FBFBDD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NB_CarrierFreq_Type v_NB_CarrierFreq;</w:t>
      </w:r>
    </w:p>
    <w:p w14:paraId="59E2067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NB_NonAnchorCarrierCommonDL_List_Type v_NB_NonAnchorCarrierCommonDL_List;</w:t>
      </w:r>
    </w:p>
    <w:p w14:paraId="4F1DFF2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v_DL_ConfigCommon;</w:t>
      </w:r>
    </w:p>
    <w:p w14:paraId="4CD18C46"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v_NonAnchorCarrierId := 1;</w:t>
      </w:r>
    </w:p>
    <w:p w14:paraId="1DFF39D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v_AnchorCarrierId := 0;  //@sic R5s230349 sic@</w:t>
      </w:r>
    </w:p>
    <w:p w14:paraId="635BA45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
    <w:p w14:paraId="4DBD256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if(pc_NB_ntn_only_Connectivity_EPC){ //@sic R5-235333 sic@</w:t>
      </w:r>
    </w:p>
    <w:p w14:paraId="6C51B5C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f_NBIOT_Init(c12);</w:t>
      </w:r>
    </w:p>
    <w:p w14:paraId="15B7F58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f_PreconfigureUE_ForNTN(UT);</w:t>
      </w:r>
    </w:p>
    <w:p w14:paraId="4D5217B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w:t>
      </w:r>
    </w:p>
    <w:p w14:paraId="6165077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highlight w:val="yellow"/>
          <w:lang w:eastAsia="zh-CN"/>
        </w:rPr>
        <w:t xml:space="preserve">    else{</w:t>
      </w:r>
    </w:p>
    <w:p w14:paraId="7BDB8830"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f_NBIOT_Init(c6);</w:t>
      </w:r>
    </w:p>
    <w:p w14:paraId="3004893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w:t>
      </w:r>
    </w:p>
    <w:p w14:paraId="39117693"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DFEAC95" w14:textId="77777777" w:rsidR="008A4743" w:rsidRPr="00757A31"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v_NB_CarrierFreq := f_NBIOT_CellInfo_GetEARFCN(nbiot_Cell1);</w:t>
      </w:r>
    </w:p>
    <w:p w14:paraId="5E2FBF65" w14:textId="77777777" w:rsidR="008A4743" w:rsidRPr="00757A31" w:rsidRDefault="008A4743" w:rsidP="008A4743">
      <w:pPr>
        <w:pStyle w:val="ListParagraph"/>
        <w:spacing w:after="0"/>
        <w:ind w:left="432"/>
        <w:rPr>
          <w:rFonts w:ascii="Arial" w:hAnsi="Arial" w:cs="Arial"/>
          <w:b/>
          <w:lang w:eastAsia="en-GB"/>
        </w:rPr>
      </w:pPr>
    </w:p>
    <w:p w14:paraId="68CE7BDA" w14:textId="77777777" w:rsidR="008A4743" w:rsidRPr="00757A31" w:rsidRDefault="008A4743" w:rsidP="008A4743">
      <w:pPr>
        <w:pStyle w:val="ListParagraph"/>
        <w:spacing w:after="0"/>
        <w:ind w:left="432"/>
        <w:rPr>
          <w:rFonts w:ascii="Arial" w:hAnsi="Arial" w:cs="Arial"/>
          <w:b/>
          <w:lang w:eastAsia="en-GB"/>
        </w:rPr>
      </w:pPr>
      <w:r>
        <w:rPr>
          <w:rFonts w:ascii="Arial" w:hAnsi="Arial" w:cs="Arial"/>
          <w:b/>
          <w:lang w:eastAsia="en-GB"/>
        </w:rPr>
        <w:t>After</w:t>
      </w:r>
    </w:p>
    <w:p w14:paraId="5472453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3ED55153"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lastRenderedPageBreak/>
        <w:t xml:space="preserve">  {// NB-IoT / RRC / Paging for connection in idle mode / Non-anchor carrier</w:t>
      </w:r>
    </w:p>
    <w:p w14:paraId="189DC5E8"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v_WaitForConnection := f_NBIOT_SetTimerToleranceMax(rrcTimer, 10.0);</w:t>
      </w:r>
    </w:p>
    <w:p w14:paraId="77BE0635"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boolean v_Rxd_RRCConnReq := false;</w:t>
      </w:r>
    </w:p>
    <w:p w14:paraId="5001108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3E496E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NB_CarrierFreq_Type v_NB_CarrierFreq;</w:t>
      </w:r>
    </w:p>
    <w:p w14:paraId="037E5080"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NB_NonAnchorCarrierCommonDL_List_Type v_NB_NonAnchorCarrierCommonDL_List;</w:t>
      </w:r>
    </w:p>
    <w:p w14:paraId="1FE2E88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v_DL_ConfigCommon;</w:t>
      </w:r>
    </w:p>
    <w:p w14:paraId="5EFFA5C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v_NonAnchorCarrierId := 1;</w:t>
      </w:r>
    </w:p>
    <w:p w14:paraId="1087FDF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v_AnchorCarrierId := 0;  //@sic R5s230349 sic@</w:t>
      </w:r>
    </w:p>
    <w:p w14:paraId="4C25CBEF" w14:textId="77777777" w:rsidR="008A4743"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Pr>
          <w:rFonts w:ascii="Arial" w:hAnsi="Arial" w:cs="Arial"/>
          <w:sz w:val="16"/>
          <w:szCs w:val="16"/>
          <w:lang w:eastAsia="zh-CN"/>
        </w:rPr>
        <w:t xml:space="preserve">    </w:t>
      </w:r>
    </w:p>
    <w:p w14:paraId="610D714E"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f_NBIOT_Init(c6);</w:t>
      </w:r>
    </w:p>
    <w:p w14:paraId="5BC0A33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8433634" w14:textId="77777777" w:rsidR="008A4743" w:rsidRPr="00757A31"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v_NB_CarrierFreq := f_NBIOT_CellInfo_GetEARFCN(nbiot_Cell1);</w:t>
      </w:r>
    </w:p>
    <w:p w14:paraId="1583109B" w14:textId="77777777" w:rsidR="008A4743" w:rsidRPr="00C37002" w:rsidRDefault="008A4743" w:rsidP="008A47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8"/>
          <w:szCs w:val="18"/>
          <w:lang w:eastAsia="de-DE"/>
        </w:rPr>
      </w:pPr>
    </w:p>
    <w:p w14:paraId="6020C81F" w14:textId="77777777" w:rsidR="008A4743" w:rsidRPr="00FE2FC7" w:rsidRDefault="008A4743" w:rsidP="008A4743">
      <w:pPr>
        <w:keepNext/>
        <w:keepLines/>
        <w:spacing w:before="180"/>
        <w:contextualSpacing/>
        <w:outlineLvl w:val="1"/>
        <w:rPr>
          <w:rFonts w:ascii="Arial" w:hAnsi="Arial" w:cs="Arial"/>
          <w:sz w:val="28"/>
          <w:szCs w:val="28"/>
        </w:rPr>
      </w:pPr>
    </w:p>
    <w:p w14:paraId="64AA47D8" w14:textId="77777777" w:rsidR="008A4743" w:rsidRDefault="008A4743" w:rsidP="008A4743">
      <w:pPr>
        <w:rPr>
          <w:lang w:eastAsia="en-GB"/>
        </w:rPr>
      </w:pPr>
    </w:p>
    <w:p w14:paraId="73D03D9B" w14:textId="77777777" w:rsidR="008A4743" w:rsidRDefault="008A4743" w:rsidP="000E1174">
      <w:pPr>
        <w:pStyle w:val="ListParagraph"/>
        <w:spacing w:after="0"/>
        <w:ind w:left="432"/>
        <w:rPr>
          <w:rFonts w:ascii="Arial" w:hAnsi="Arial" w:cs="Arial"/>
          <w:b/>
          <w:lang w:eastAsia="en-GB"/>
        </w:rPr>
      </w:pPr>
    </w:p>
    <w:sectPr w:rsidR="008A4743" w:rsidSect="00BA640B">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D8AE" w14:textId="77777777" w:rsidR="00BA640B" w:rsidRDefault="00BA640B">
      <w:r>
        <w:separator/>
      </w:r>
    </w:p>
  </w:endnote>
  <w:endnote w:type="continuationSeparator" w:id="0">
    <w:p w14:paraId="4B7C5034" w14:textId="77777777" w:rsidR="00BA640B" w:rsidRDefault="00BA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0314" w14:textId="77777777" w:rsidR="007D7B5B" w:rsidRDefault="007D7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C3709" w14:textId="77777777" w:rsidR="007D7B5B" w:rsidRDefault="007D7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199C" w14:textId="77777777" w:rsidR="007D7B5B" w:rsidRDefault="007D7B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14FD" w14:textId="77777777" w:rsidR="008A4743" w:rsidRDefault="008A47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07BA" w14:textId="77777777" w:rsidR="008A4743" w:rsidRDefault="008A47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BAED" w14:textId="77777777" w:rsidR="008A4743" w:rsidRDefault="008A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7E38" w14:textId="77777777" w:rsidR="00BA640B" w:rsidRDefault="00BA640B">
      <w:r>
        <w:separator/>
      </w:r>
    </w:p>
  </w:footnote>
  <w:footnote w:type="continuationSeparator" w:id="0">
    <w:p w14:paraId="2A89050D" w14:textId="77777777" w:rsidR="00BA640B" w:rsidRDefault="00BA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A2142" w14:textId="77777777" w:rsidR="007D7B5B" w:rsidRDefault="007D7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189C" w14:textId="77777777" w:rsidR="007D7B5B" w:rsidRDefault="007D7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E97E" w14:textId="77777777" w:rsidR="007D7B5B" w:rsidRDefault="007D7B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3481" w14:textId="77777777" w:rsidR="008A4743" w:rsidRDefault="008A47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C265" w14:textId="77777777" w:rsidR="008A4743" w:rsidRDefault="008A47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1D5" w14:textId="77777777" w:rsidR="00000000" w:rsidRDefault="000E1174">
    <w:pPr>
      <w:pStyle w:val="Header"/>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5CBB" w14:textId="77777777" w:rsidR="00000000" w:rsidRDefault="000E1174">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74FD" w14:textId="77777777" w:rsidR="00000000" w:rsidRDefault="000E1174">
    <w:pPr>
      <w:pStyle w:val="Header"/>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22449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1E97"/>
    <w:rsid w:val="00410371"/>
    <w:rsid w:val="004242F1"/>
    <w:rsid w:val="004B75B7"/>
    <w:rsid w:val="0051580D"/>
    <w:rsid w:val="00547111"/>
    <w:rsid w:val="0055127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D7B5B"/>
    <w:rsid w:val="007F7259"/>
    <w:rsid w:val="008040A8"/>
    <w:rsid w:val="008279FA"/>
    <w:rsid w:val="008626E7"/>
    <w:rsid w:val="00870EE7"/>
    <w:rsid w:val="008863B9"/>
    <w:rsid w:val="008A45A6"/>
    <w:rsid w:val="008A474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40B"/>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0E1174"/>
    <w:rPr>
      <w:rFonts w:ascii="Arial" w:hAnsi="Arial"/>
      <w:b/>
      <w:noProof/>
      <w:sz w:val="18"/>
      <w:lang w:val="en-GB" w:eastAsia="en-US"/>
    </w:rPr>
  </w:style>
  <w:style w:type="character" w:styleId="Emphasis">
    <w:name w:val="Emphasis"/>
    <w:qFormat/>
    <w:rsid w:val="000E1174"/>
    <w:rPr>
      <w:i/>
      <w:iCs/>
    </w:rPr>
  </w:style>
  <w:style w:type="paragraph" w:styleId="Title">
    <w:name w:val="Title"/>
    <w:basedOn w:val="Normal"/>
    <w:next w:val="Normal"/>
    <w:link w:val="TitleChar"/>
    <w:qFormat/>
    <w:rsid w:val="000E117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0E1174"/>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ListParagraph">
    <w:name w:val="List Paragraph"/>
    <w:basedOn w:val="Normal"/>
    <w:uiPriority w:val="34"/>
    <w:qFormat/>
    <w:rsid w:val="000E1174"/>
    <w:pPr>
      <w:ind w:left="720"/>
    </w:pPr>
    <w:rPr>
      <w:rFonts w:eastAsia="SimSun"/>
    </w:rPr>
  </w:style>
  <w:style w:type="character" w:customStyle="1" w:styleId="Classification">
    <w:name w:val="Classification"/>
    <w:basedOn w:val="DefaultParagraphFont"/>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0E11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Parikshit.Bhise@rohde-schwarz.co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4586-2FCA-4D46-994B-1C6CC94F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2024-03-12T14:16:00Z</dcterms:created>
  <dcterms:modified xsi:type="dcterms:W3CDTF">2024-04-22T15:18:00Z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