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02ABC" w14:textId="3BDA5E1E" w:rsidR="00EA44AA" w:rsidRDefault="00EA44AA" w:rsidP="00EA4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220599">
          <w:rPr>
            <w:b/>
            <w:i/>
            <w:noProof/>
            <w:sz w:val="28"/>
          </w:rPr>
          <w:t>333</w:t>
        </w:r>
      </w:fldSimple>
    </w:p>
    <w:p w14:paraId="310450C1" w14:textId="77777777" w:rsidR="00EA44AA" w:rsidRDefault="00EA44AA" w:rsidP="00EA44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44AA" w14:paraId="063198C9" w14:textId="77777777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AC985" w14:textId="77777777" w:rsidR="00EA44AA" w:rsidRDefault="00EA44AA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44AA" w14:paraId="35FA07B5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F039A" w14:textId="77777777" w:rsidR="00EA44AA" w:rsidRDefault="00EA44AA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44AA" w14:paraId="185BD56E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67FA6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127D35B2" w14:textId="77777777" w:rsidTr="00F60991">
        <w:tc>
          <w:tcPr>
            <w:tcW w:w="142" w:type="dxa"/>
            <w:tcBorders>
              <w:left w:val="single" w:sz="4" w:space="0" w:color="auto"/>
            </w:tcBorders>
          </w:tcPr>
          <w:p w14:paraId="16179370" w14:textId="77777777"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FE530" w14:textId="77777777" w:rsidR="00EA44AA" w:rsidRPr="00410371" w:rsidRDefault="00EA44AA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2883070" w14:textId="77777777" w:rsidR="00EA44AA" w:rsidRDefault="00EA44AA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715E5" w14:textId="77777777" w:rsidR="00EA44AA" w:rsidRPr="00410371" w:rsidRDefault="00EA44AA" w:rsidP="00F609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3385</w:t>
              </w:r>
            </w:fldSimple>
          </w:p>
        </w:tc>
        <w:tc>
          <w:tcPr>
            <w:tcW w:w="709" w:type="dxa"/>
          </w:tcPr>
          <w:p w14:paraId="73CFF0E4" w14:textId="77777777" w:rsidR="00EA44AA" w:rsidRDefault="00EA44AA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96107" w14:textId="476D4734" w:rsidR="00EA44AA" w:rsidRPr="00410371" w:rsidRDefault="00220599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EEC094E" w14:textId="77777777" w:rsidR="00EA44AA" w:rsidRDefault="00EA44AA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DE547" w14:textId="1533F51F" w:rsidR="00EA44AA" w:rsidRPr="00410371" w:rsidRDefault="00EA44AA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220599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1BD05" w14:textId="77777777"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14:paraId="52265BB2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1AF13" w14:textId="77777777"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14:paraId="0CB7C705" w14:textId="77777777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9895CE" w14:textId="77777777" w:rsidR="00EA44AA" w:rsidRPr="00F25D98" w:rsidRDefault="00EA44AA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44AA" w14:paraId="14792FEF" w14:textId="77777777" w:rsidTr="00F60991">
        <w:tc>
          <w:tcPr>
            <w:tcW w:w="9641" w:type="dxa"/>
            <w:gridSpan w:val="9"/>
          </w:tcPr>
          <w:p w14:paraId="015AD3BA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0A17F" w14:textId="77777777" w:rsidR="00EA44AA" w:rsidRDefault="00EA44AA" w:rsidP="00EA44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44AA" w14:paraId="0E8E7E7A" w14:textId="77777777" w:rsidTr="00F60991">
        <w:tc>
          <w:tcPr>
            <w:tcW w:w="2835" w:type="dxa"/>
          </w:tcPr>
          <w:p w14:paraId="4CB0308F" w14:textId="77777777" w:rsidR="00EA44AA" w:rsidRDefault="00EA44AA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43AE9D" w14:textId="77777777"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E71F0" w14:textId="77777777"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B5C0CD" w14:textId="77777777" w:rsidR="00EA44AA" w:rsidRDefault="00EA44AA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276A7" w14:textId="77777777"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7EBA02" w14:textId="77777777" w:rsidR="00EA44AA" w:rsidRDefault="00EA44AA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2DAA9" w14:textId="77777777"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B49A7" w14:textId="77777777"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577B8" w14:textId="77777777" w:rsidR="00EA44AA" w:rsidRDefault="00EA44AA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96BD61" w14:textId="77777777" w:rsidR="00EA44AA" w:rsidRDefault="00EA44AA" w:rsidP="00EA44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44AA" w14:paraId="653FEA7F" w14:textId="77777777" w:rsidTr="00F60991">
        <w:tc>
          <w:tcPr>
            <w:tcW w:w="9640" w:type="dxa"/>
            <w:gridSpan w:val="11"/>
          </w:tcPr>
          <w:p w14:paraId="30EBE86A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2355C363" w14:textId="77777777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3E89F" w14:textId="77777777"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FF779" w14:textId="77777777"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8.1.5.8.1</w:t>
              </w:r>
            </w:fldSimple>
          </w:p>
        </w:tc>
      </w:tr>
      <w:tr w:rsidR="00EA44AA" w14:paraId="5028398A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2C356C22" w14:textId="77777777"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0C8D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59B7FF05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32344571" w14:textId="77777777"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8BF85" w14:textId="77777777"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A44AA" w14:paraId="53E0CBF4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02BF5B61" w14:textId="77777777"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155AF" w14:textId="77777777"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44AA" w14:paraId="6675B02A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71FD3503" w14:textId="77777777"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7A370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2077A12C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4BF4291A" w14:textId="77777777"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D9AF39" w14:textId="77777777"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24034F" w14:textId="77777777" w:rsidR="00EA44AA" w:rsidRDefault="00EA44AA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FD33B" w14:textId="77777777"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736A1" w14:textId="77777777"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2024-03-05</w:t>
              </w:r>
            </w:fldSimple>
          </w:p>
        </w:tc>
      </w:tr>
      <w:tr w:rsidR="00EA44AA" w14:paraId="251BF6F4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286EE7EF" w14:textId="77777777"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47239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5EC99A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68EB11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EC802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76321D78" w14:textId="77777777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DBCCB" w14:textId="77777777"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A07C88" w14:textId="77777777" w:rsidR="00EA44AA" w:rsidRDefault="00EA44AA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D63D82" w14:textId="77777777"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25E5F" w14:textId="77777777" w:rsidR="00EA44AA" w:rsidRDefault="00EA44AA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B3A8D" w14:textId="77777777"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A44AA" w14:paraId="5D3AA34A" w14:textId="77777777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A17429" w14:textId="77777777"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23490" w14:textId="77777777" w:rsidR="00EA44AA" w:rsidRDefault="00EA44AA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77944" w14:textId="77777777" w:rsidR="00EA44AA" w:rsidRDefault="00EA44AA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3F069" w14:textId="77777777" w:rsidR="00EA44AA" w:rsidRPr="007C2097" w:rsidRDefault="00EA44AA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44AA" w14:paraId="1AAEEBA5" w14:textId="77777777" w:rsidTr="00F60991">
        <w:tc>
          <w:tcPr>
            <w:tcW w:w="1843" w:type="dxa"/>
          </w:tcPr>
          <w:p w14:paraId="2D974219" w14:textId="77777777"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F885C" w14:textId="77777777"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65B89A3C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2D196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F4D9E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function </w:t>
            </w:r>
            <w:r w:rsidRPr="005E13D6">
              <w:rPr>
                <w:rFonts w:cs="Arial"/>
                <w:noProof/>
              </w:rPr>
              <w:t>TC_8_1_5_8_1_NR5GC_TestBody</w:t>
            </w:r>
            <w:r>
              <w:rPr>
                <w:rFonts w:cs="Arial"/>
                <w:noProof/>
              </w:rPr>
              <w:t xml:space="preserve"> at steps 7-8 , Procedure delay is checked for UECapabilityEnquiry and Information. </w:t>
            </w:r>
          </w:p>
          <w:p w14:paraId="18D19658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B816FD5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expectation is that UE sends UECapabilityInformation as a whole message using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14:paraId="6FAC0B41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Which is provided as part of the function </w:t>
            </w:r>
            <w:r w:rsidRPr="00B331F9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14:paraId="3638A464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60759D5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14:paraId="530E217C" w14:textId="77777777"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0277B78" w14:textId="77777777" w:rsidR="00EA44AA" w:rsidRPr="00C14CD0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Hence it is proposed to have the periodic UL grant configurable for receiving UECapabilityInformation message.</w:t>
            </w:r>
          </w:p>
        </w:tc>
      </w:tr>
      <w:tr w:rsidR="00EA44AA" w14:paraId="157AB4C7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E25C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5D936" w14:textId="77777777" w:rsidR="00EA44AA" w:rsidRPr="007520C3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A44AA" w14:paraId="30B39409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5E6B3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0218B" w14:textId="77777777" w:rsidR="00EA44AA" w:rsidRPr="007520C3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EA44AA" w14:paraId="65B7555E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DC22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3ED67" w14:textId="77777777" w:rsidR="00EA44AA" w:rsidRPr="00CF39F2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A44AA" w14:paraId="74A5D403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2E5E4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A4781" w14:textId="77777777" w:rsidR="00EA44AA" w:rsidRPr="006637A7" w:rsidRDefault="00EA44AA" w:rsidP="00EA44A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A44AA" w14:paraId="0CED0600" w14:textId="77777777" w:rsidTr="00F60991">
        <w:tc>
          <w:tcPr>
            <w:tcW w:w="2694" w:type="dxa"/>
            <w:gridSpan w:val="2"/>
          </w:tcPr>
          <w:p w14:paraId="18C3611E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717047" w14:textId="77777777" w:rsidR="00EA44AA" w:rsidRDefault="00EA44AA" w:rsidP="00EA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4649F480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BD5EF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B2AE8" w14:textId="77777777"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EA44AA" w14:paraId="099F7541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B3D6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0CA59" w14:textId="77777777" w:rsidR="00EA44AA" w:rsidRDefault="00EA44AA" w:rsidP="00EA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14:paraId="2EBE52EC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1E593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123A0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8831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659C30" w14:textId="77777777" w:rsidR="00EA44AA" w:rsidRDefault="00EA44AA" w:rsidP="00EA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25B5DA" w14:textId="77777777"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14:paraId="15ED49B2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02B2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5423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C84A7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9CE83" w14:textId="77777777" w:rsidR="00EA44AA" w:rsidRDefault="00EA44AA" w:rsidP="00EA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45B3E" w14:textId="77777777"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14:paraId="1B314A5C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0E1EB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7CD50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40D8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05C97" w14:textId="77777777"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CB039" w14:textId="77777777"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14:paraId="0B8C0BDA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6FE8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7F1DE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6C2A4" w14:textId="77777777"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5E41E" w14:textId="77777777"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D4B3C" w14:textId="77777777"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14:paraId="7304E795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F4F83" w14:textId="77777777"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A1999" w14:textId="77777777" w:rsidR="00EA44AA" w:rsidRDefault="00EA44AA" w:rsidP="00EA44AA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14:paraId="09EB77CC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539A4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0FB73" w14:textId="77777777" w:rsidR="00EA44AA" w:rsidRDefault="00EA44AA" w:rsidP="00EA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4AA" w:rsidRPr="008863B9" w14:paraId="74C1D0F4" w14:textId="77777777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F7AE4" w14:textId="77777777" w:rsidR="00EA44AA" w:rsidRPr="008863B9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FA55FE" w14:textId="77777777" w:rsidR="00EA44AA" w:rsidRPr="008863B9" w:rsidRDefault="00EA44AA" w:rsidP="00EA44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4AA" w14:paraId="4ACC4AFB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A1F1F" w14:textId="77777777"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8B31D" w14:textId="77777777" w:rsidR="00EA44AA" w:rsidRDefault="00EA44AA" w:rsidP="00EA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656B28" w14:textId="77777777" w:rsidR="00EA44AA" w:rsidRDefault="00EA44AA" w:rsidP="00EA44AA">
      <w:pPr>
        <w:rPr>
          <w:noProof/>
        </w:rPr>
      </w:pPr>
    </w:p>
    <w:p w14:paraId="3FCCAD8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A2AFA20" w14:textId="77777777" w:rsidR="009418D9" w:rsidRDefault="009418D9" w:rsidP="009418D9">
      <w:pPr>
        <w:rPr>
          <w:noProof/>
        </w:rPr>
        <w:sectPr w:rsidR="009418D9" w:rsidSect="00AF0DD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A79C9" w14:textId="77777777" w:rsidR="009478EE" w:rsidRDefault="009478EE" w:rsidP="009478EE">
      <w:pPr>
        <w:rPr>
          <w:noProof/>
        </w:rPr>
      </w:pPr>
    </w:p>
    <w:p w14:paraId="6BAEFDE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056336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34F06EB" w14:textId="77777777" w:rsidR="0083158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158A" w:rsidRPr="00742FBB">
        <w:rPr>
          <w:rFonts w:ascii="Arial" w:hAnsi="Arial" w:cs="Arial"/>
          <w:iCs/>
        </w:rPr>
        <w:t>Table of Contents</w:t>
      </w:r>
      <w:r w:rsidR="0083158A">
        <w:tab/>
      </w:r>
      <w:r w:rsidR="0083158A">
        <w:fldChar w:fldCharType="begin"/>
      </w:r>
      <w:r w:rsidR="0083158A">
        <w:instrText xml:space="preserve"> PAGEREF _Toc160563367 \h </w:instrText>
      </w:r>
      <w:r w:rsidR="0083158A">
        <w:fldChar w:fldCharType="separate"/>
      </w:r>
      <w:r w:rsidR="0083158A">
        <w:t>3</w:t>
      </w:r>
      <w:r w:rsidR="0083158A">
        <w:fldChar w:fldCharType="end"/>
      </w:r>
    </w:p>
    <w:p w14:paraId="79C93F35" w14:textId="77777777" w:rsidR="0083158A" w:rsidRDefault="0083158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2F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42F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_Toc160563368 \h </w:instrText>
      </w:r>
      <w:r>
        <w:fldChar w:fldCharType="separate"/>
      </w:r>
      <w:r>
        <w:t>3</w:t>
      </w:r>
      <w:r>
        <w:fldChar w:fldCharType="end"/>
      </w:r>
    </w:p>
    <w:p w14:paraId="388ACC4A" w14:textId="77777777" w:rsidR="0083158A" w:rsidRDefault="0083158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2F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42F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_Toc160563369 \h </w:instrText>
      </w:r>
      <w:r>
        <w:fldChar w:fldCharType="separate"/>
      </w:r>
      <w:r>
        <w:t>3</w:t>
      </w:r>
      <w:r>
        <w:fldChar w:fldCharType="end"/>
      </w:r>
    </w:p>
    <w:p w14:paraId="3FCC0C6C" w14:textId="77777777" w:rsidR="0083158A" w:rsidRDefault="0083158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2FB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2FBB">
        <w:rPr>
          <w:rFonts w:cs="Arial"/>
          <w:b/>
          <w:bCs/>
          <w:color w:val="000000"/>
          <w:lang w:val="en-US" w:eastAsia="en-GB"/>
        </w:rPr>
        <w:t>Change to the Function f_TC_8_1_5_8_1_NR5GC_TestBody</w:t>
      </w:r>
      <w:r>
        <w:tab/>
      </w:r>
      <w:r>
        <w:fldChar w:fldCharType="begin"/>
      </w:r>
      <w:r>
        <w:instrText xml:space="preserve"> PAGEREF _Toc160563370 \h </w:instrText>
      </w:r>
      <w:r>
        <w:fldChar w:fldCharType="separate"/>
      </w:r>
      <w:r>
        <w:t>3</w:t>
      </w:r>
      <w:r>
        <w:fldChar w:fldCharType="end"/>
      </w:r>
    </w:p>
    <w:p w14:paraId="12056766" w14:textId="77777777" w:rsidR="0083158A" w:rsidRDefault="0083158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2FB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2FBB">
        <w:rPr>
          <w:rFonts w:cs="Arial"/>
          <w:b/>
          <w:bCs/>
          <w:color w:val="000000"/>
          <w:lang w:val="en-US" w:eastAsia="en-GB"/>
        </w:rPr>
        <w:t>Change to the Function f_NR5GC_RRC_ProcedureDelay</w:t>
      </w:r>
      <w:r>
        <w:tab/>
      </w:r>
      <w:r>
        <w:fldChar w:fldCharType="begin"/>
      </w:r>
      <w:r>
        <w:instrText xml:space="preserve"> PAGEREF _Toc160563371 \h </w:instrText>
      </w:r>
      <w:r>
        <w:fldChar w:fldCharType="separate"/>
      </w:r>
      <w:r>
        <w:t>5</w:t>
      </w:r>
      <w:r>
        <w:fldChar w:fldCharType="end"/>
      </w:r>
    </w:p>
    <w:p w14:paraId="745C7790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056336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A63C26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416B0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025C34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3C08CA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CE095B2" w14:textId="77777777" w:rsidR="007A73E5" w:rsidRDefault="007A73E5" w:rsidP="007A73E5">
      <w:pPr>
        <w:rPr>
          <w:b/>
          <w:sz w:val="24"/>
          <w:lang w:eastAsia="ja-JP"/>
        </w:rPr>
      </w:pPr>
    </w:p>
    <w:p w14:paraId="5EDBAA4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0563369"/>
      <w:r w:rsidRPr="00854C55">
        <w:rPr>
          <w:b/>
        </w:rPr>
        <w:t>Corrections required</w:t>
      </w:r>
      <w:bookmarkEnd w:id="22"/>
      <w:bookmarkEnd w:id="23"/>
      <w:bookmarkEnd w:id="24"/>
    </w:p>
    <w:p w14:paraId="2C202CC0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05633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B26E8E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B26E8E" w:rsidRPr="00B26E8E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FEC16A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9C1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E09F" w14:textId="77777777" w:rsidR="004A40D5" w:rsidRPr="00E13853" w:rsidRDefault="00C05EAB" w:rsidP="00206ED0">
            <w:pPr>
              <w:pStyle w:val="CRCoverPage"/>
              <w:spacing w:after="0"/>
              <w:rPr>
                <w:noProof/>
              </w:rPr>
            </w:pPr>
            <w:r w:rsidRPr="00C05EAB">
              <w:t>f_TC_8_1_5_8_1_NR5GC_TestBody</w:t>
            </w:r>
          </w:p>
        </w:tc>
      </w:tr>
      <w:tr w:rsidR="004A40D5" w14:paraId="46131EBE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6EF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990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function </w:t>
            </w:r>
            <w:r w:rsidRPr="005E13D6">
              <w:rPr>
                <w:rFonts w:cs="Arial"/>
                <w:noProof/>
              </w:rPr>
              <w:t>TC_8_1_5_8_1_NR5GC_TestBody</w:t>
            </w:r>
            <w:r>
              <w:rPr>
                <w:rFonts w:cs="Arial"/>
                <w:noProof/>
              </w:rPr>
              <w:t xml:space="preserve"> at steps 7-8 , Procedure delay is checked for UECapabilityEnquiry and Information. </w:t>
            </w:r>
          </w:p>
          <w:p w14:paraId="2D69B825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BCA2B13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expectation is that UE sends UECapabilityInformation as a whole message using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14:paraId="25E34442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Which is provided as part of the function </w:t>
            </w:r>
            <w:r w:rsidR="00294C8C" w:rsidRPr="00294C8C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14:paraId="1ABE4EFA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1E88CBD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14:paraId="216BDFD1" w14:textId="77777777"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2760E65" w14:textId="77777777" w:rsidR="006E31A3" w:rsidRPr="00803546" w:rsidRDefault="00AB5C37" w:rsidP="00AB5C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Hence it is proposed to have the periodic UL grant configurable for receiving UECapabilityInformation message.</w:t>
            </w:r>
          </w:p>
        </w:tc>
      </w:tr>
      <w:tr w:rsidR="00C44B35" w14:paraId="5AB5E94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47F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DD6" w14:textId="77777777" w:rsidR="00C44B35" w:rsidRPr="007520C3" w:rsidRDefault="00984618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C44B35" w14:paraId="619CB0B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48E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6A8" w14:textId="77777777" w:rsidR="00C44B35" w:rsidRPr="00CC39F9" w:rsidRDefault="007621AE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7621AE">
              <w:rPr>
                <w:rFonts w:ascii="Arial" w:hAnsi="Arial" w:cs="Arial"/>
                <w:lang w:eastAsia="en-GB"/>
              </w:rPr>
              <w:t>NR5GC\8_1_5\RRC_Others_NR5GC.ttcn</w:t>
            </w:r>
          </w:p>
        </w:tc>
      </w:tr>
      <w:tr w:rsidR="00C44B35" w14:paraId="073A529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C50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D01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37EA89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D179FB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70ABE9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C61" w14:textId="77777777" w:rsidR="004E5867" w:rsidRPr="004E5867" w:rsidRDefault="00DE308C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E5867" w:rsidRPr="004E5867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561A0CB7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0669C67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  <w:p w14:paraId="3B8ADFAE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B3DBE5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6407B72E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170B5B7F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29C1CD50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0AEE360E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6F9C6F34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5F631FF7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78CE2D28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8A73CFD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62DB6749" w14:textId="77777777"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16165043" w14:textId="77777777" w:rsidR="002F79CF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7111CDAA" w14:textId="77777777" w:rsidR="00151E51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0BDCDB" w14:textId="77777777" w:rsidR="00151E51" w:rsidRPr="004E5867" w:rsidRDefault="00151E51" w:rsidP="00151E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  <w:p w14:paraId="09249F32" w14:textId="77777777" w:rsidR="00151E51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FBE846" w14:textId="77777777" w:rsidR="00151E51" w:rsidRPr="00850B74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23E75A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135715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A5F701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4B4" w14:textId="77777777" w:rsidR="008614DB" w:rsidRPr="008614DB" w:rsidRDefault="00544056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14DB"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f_TC_8_1_5_8_1_NR5GC_TestBody() runs on NR5GC_PTC</w:t>
            </w:r>
          </w:p>
          <w:p w14:paraId="3BD4D846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79CB12" w14:textId="77777777" w:rsidR="008614DB" w:rsidRPr="00903973" w:rsidRDefault="008614DB" w:rsidP="00903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903973"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CODE&gt;&gt;</w:t>
            </w:r>
          </w:p>
          <w:p w14:paraId="2E7062FB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921153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06AF6457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11A90027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1B778188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52B0FC12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6AC32B2F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5C5C9273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666B2097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36CE2064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1CBD6682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14:paraId="29125C53" w14:textId="77777777" w:rsidR="008614DB" w:rsidRPr="00A72FF0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 w:rsidRPr="00A72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//WA#WI=1237198</w:t>
            </w:r>
          </w:p>
          <w:p w14:paraId="406CA07D" w14:textId="77777777"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2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12 //WA#WI=1237198</w:t>
            </w:r>
          </w:p>
          <w:p w14:paraId="2255A810" w14:textId="77777777" w:rsidR="002F79CF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4B1D40AF" w14:textId="77777777" w:rsidR="00903973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474F5E" w14:textId="77777777" w:rsidR="00903973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6BCA22B" w14:textId="77777777" w:rsidR="00903973" w:rsidRPr="00F212AA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301C1B9" w14:textId="77777777" w:rsidR="00607238" w:rsidRPr="003D65E8" w:rsidRDefault="00607238" w:rsidP="0060723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0563371"/>
      <w:r>
        <w:rPr>
          <w:rFonts w:cs="Arial"/>
          <w:b/>
          <w:bCs/>
          <w:color w:val="000000"/>
          <w:lang w:val="en-US" w:eastAsia="en-GB"/>
        </w:rPr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C01CA6" w:rsidRPr="00C01CA6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07238" w14:paraId="5A41C541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A050" w14:textId="77777777" w:rsidR="00607238" w:rsidRDefault="00607238" w:rsidP="005115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E930" w14:textId="77777777" w:rsidR="00607238" w:rsidRPr="00E13853" w:rsidRDefault="00DC11CA" w:rsidP="0051158C">
            <w:pPr>
              <w:pStyle w:val="CRCoverPage"/>
              <w:spacing w:after="0"/>
              <w:rPr>
                <w:noProof/>
              </w:rPr>
            </w:pPr>
            <w:r w:rsidRPr="00DC11CA">
              <w:t>f_NR5GC_RRC_ProcedureDelay</w:t>
            </w:r>
          </w:p>
        </w:tc>
      </w:tr>
      <w:tr w:rsidR="00607238" w14:paraId="2560E078" w14:textId="77777777" w:rsidTr="005115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4141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102" w14:textId="77777777"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14:paraId="2529DDC3" w14:textId="77777777"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is provided as part of the function </w:t>
            </w:r>
            <w:r w:rsidR="00FF60CB" w:rsidRPr="00FF60CB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14:paraId="522D58FB" w14:textId="77777777"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0BB788A" w14:textId="77777777"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14:paraId="230C1A6E" w14:textId="77777777"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25EAEB3" w14:textId="77777777" w:rsidR="00607238" w:rsidRPr="00803546" w:rsidRDefault="00607238" w:rsidP="005115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lastRenderedPageBreak/>
              <w:t>Hence it is proposed to have the periodic UL grant configurable for receiving UECapabilityInformation message.</w:t>
            </w:r>
          </w:p>
        </w:tc>
      </w:tr>
      <w:tr w:rsidR="00607238" w14:paraId="3DBF1373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3476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6AE" w14:textId="77777777" w:rsidR="00607238" w:rsidRPr="007520C3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607238" w14:paraId="6D5B8AF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EC21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786" w14:textId="77777777" w:rsidR="00607238" w:rsidRPr="00CC39F9" w:rsidRDefault="003E5B34" w:rsidP="0051158C">
            <w:pPr>
              <w:spacing w:after="0"/>
              <w:rPr>
                <w:rFonts w:ascii="Arial" w:hAnsi="Arial" w:cs="Arial"/>
                <w:lang w:eastAsia="en-GB"/>
              </w:rPr>
            </w:pPr>
            <w:r w:rsidRPr="003E5B34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607238" w14:paraId="4DB15BEF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AE13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882" w14:textId="77777777" w:rsidR="00607238" w:rsidRDefault="00607238" w:rsidP="005115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820D191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</w:p>
    <w:p w14:paraId="0E14772E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35D488D7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C879" w14:textId="77777777" w:rsidR="00B324FB" w:rsidRPr="00B324FB" w:rsidRDefault="00607238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4B139C9A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4A6BA732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1EFA0E8B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7A0CBB1E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557358D2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452351EC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</w:p>
          <w:p w14:paraId="770A9835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6C7E2269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3DFB0B68" w14:textId="77777777" w:rsidR="00B324FB" w:rsidRPr="00E73B68" w:rsidRDefault="00B324FB" w:rsidP="00E73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3B6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73B68" w:rsidRPr="004416B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 &gt;&gt;</w:t>
            </w:r>
          </w:p>
          <w:p w14:paraId="62F178F5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BA4996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59A5DFA0" w14:textId="77777777"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p_FreqDomainSchedul, -, cs_UL_GrantConfig_ContPeriodic(v_GrantPeriodicity));</w:t>
            </w:r>
          </w:p>
          <w:p w14:paraId="4B80D8B0" w14:textId="77777777" w:rsidR="00607238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2905B06E" w14:textId="77777777" w:rsidR="00E73B68" w:rsidRPr="00E73B68" w:rsidRDefault="00E73B68" w:rsidP="00E73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3B6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416B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E73B68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>&lt;&lt;SKIPPED CODE &gt;&gt;</w:t>
            </w:r>
          </w:p>
          <w:p w14:paraId="5A4E334B" w14:textId="77777777" w:rsid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129B18" w14:textId="77777777" w:rsidR="00B324FB" w:rsidRPr="00850B74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5925E86" w14:textId="77777777" w:rsidR="00607238" w:rsidRPr="00CD057D" w:rsidRDefault="00607238" w:rsidP="00607238">
      <w:pPr>
        <w:spacing w:after="0"/>
        <w:rPr>
          <w:rFonts w:ascii="Arial" w:hAnsi="Arial"/>
          <w:b/>
          <w:color w:val="000000"/>
          <w:lang w:eastAsia="en-GB"/>
        </w:rPr>
      </w:pPr>
    </w:p>
    <w:p w14:paraId="4B40F9EB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276EB795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1E7" w14:textId="77777777" w:rsidR="00D445F3" w:rsidRPr="00D445F3" w:rsidRDefault="00607238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74AA031C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39465237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59CCEA5C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2547B838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4B730C4B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17AB6BD2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false,</w:t>
            </w:r>
          </w:p>
          <w:p w14:paraId="26541136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(value) NR_ImcsValue_Type p_ImcsValue := tsc_NR_DefaultGrant_Imcs</w:t>
            </w:r>
          </w:p>
          <w:p w14:paraId="022507C2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) runs on NR5GC_PTC return NR_SRB_COMMON_IND</w:t>
            </w:r>
          </w:p>
          <w:p w14:paraId="61A7475C" w14:textId="77777777" w:rsidR="00561EF5" w:rsidRDefault="00D445F3" w:rsidP="00561E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696982DE" w14:textId="77777777" w:rsidR="00D445F3" w:rsidRPr="00561EF5" w:rsidRDefault="00561EF5" w:rsidP="00561E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1EF5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CODE&gt;&gt;</w:t>
            </w:r>
          </w:p>
          <w:p w14:paraId="0FCE6574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16CEB5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1204DF1B" w14:textId="77777777"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</w:t>
            </w:r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p_ImcsValue</w:t>
            </w: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 p_FreqDomainSchedul, -, cs_UL_GrantConfig_ContPeriodic(v_GrantPeriodicity)); //WA#WI=1237198</w:t>
            </w:r>
          </w:p>
          <w:p w14:paraId="5FEFD145" w14:textId="77777777" w:rsidR="00607238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E3C2254" w14:textId="77777777" w:rsidR="00AF4919" w:rsidRPr="003A0212" w:rsidRDefault="00AF4919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021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&lt;&lt;SKIPPED CODE &gt;&gt;</w:t>
            </w:r>
          </w:p>
          <w:p w14:paraId="33FDB753" w14:textId="77777777" w:rsidR="00AF4919" w:rsidRPr="00F212AA" w:rsidRDefault="00AF4919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D858D18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782B3DF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AF0DDE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09D4" w14:textId="77777777" w:rsidR="00AF0DDE" w:rsidRDefault="00AF0DDE">
      <w:r>
        <w:separator/>
      </w:r>
    </w:p>
  </w:endnote>
  <w:endnote w:type="continuationSeparator" w:id="0">
    <w:p w14:paraId="7E5A7FD8" w14:textId="77777777" w:rsidR="00AF0DDE" w:rsidRDefault="00AF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2A75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D1A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DFC6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BA0B" w14:textId="77777777" w:rsidR="00AF0DDE" w:rsidRDefault="00AF0DDE">
      <w:r>
        <w:separator/>
      </w:r>
    </w:p>
  </w:footnote>
  <w:footnote w:type="continuationSeparator" w:id="0">
    <w:p w14:paraId="321F6023" w14:textId="77777777" w:rsidR="00AF0DDE" w:rsidRDefault="00AF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236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487369B" wp14:editId="4246A6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8005A2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87369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8005A2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17B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B728165" wp14:editId="62DAC7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2DD85A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72816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2DD85A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D35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26271D" wp14:editId="18B77A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908723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26271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908723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8472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1F28AAB" wp14:editId="60BE96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38767F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F28AA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38767F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408F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A8EE842" wp14:editId="2770F1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EEF3EF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8EE84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EEF3EF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400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2F3B763" wp14:editId="4ACF26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A5C7E0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3B76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A5C7E0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5874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0333833">
    <w:abstractNumId w:val="20"/>
  </w:num>
  <w:num w:numId="3" w16cid:durableId="542670583">
    <w:abstractNumId w:val="8"/>
  </w:num>
  <w:num w:numId="4" w16cid:durableId="1227953124">
    <w:abstractNumId w:val="35"/>
  </w:num>
  <w:num w:numId="5" w16cid:durableId="398022160">
    <w:abstractNumId w:val="28"/>
  </w:num>
  <w:num w:numId="6" w16cid:durableId="51999690">
    <w:abstractNumId w:val="32"/>
  </w:num>
  <w:num w:numId="7" w16cid:durableId="916749801">
    <w:abstractNumId w:val="11"/>
  </w:num>
  <w:num w:numId="8" w16cid:durableId="510681303">
    <w:abstractNumId w:val="33"/>
  </w:num>
  <w:num w:numId="9" w16cid:durableId="1214271211">
    <w:abstractNumId w:val="19"/>
  </w:num>
  <w:num w:numId="10" w16cid:durableId="945697353">
    <w:abstractNumId w:val="24"/>
  </w:num>
  <w:num w:numId="11" w16cid:durableId="1448889855">
    <w:abstractNumId w:val="0"/>
  </w:num>
  <w:num w:numId="12" w16cid:durableId="1359312278">
    <w:abstractNumId w:val="10"/>
  </w:num>
  <w:num w:numId="13" w16cid:durableId="627780148">
    <w:abstractNumId w:val="37"/>
  </w:num>
  <w:num w:numId="14" w16cid:durableId="1362785981">
    <w:abstractNumId w:val="5"/>
  </w:num>
  <w:num w:numId="15" w16cid:durableId="1741243945">
    <w:abstractNumId w:val="26"/>
  </w:num>
  <w:num w:numId="16" w16cid:durableId="486823684">
    <w:abstractNumId w:val="23"/>
  </w:num>
  <w:num w:numId="17" w16cid:durableId="1586724465">
    <w:abstractNumId w:val="25"/>
  </w:num>
  <w:num w:numId="18" w16cid:durableId="2093118148">
    <w:abstractNumId w:val="15"/>
  </w:num>
  <w:num w:numId="19" w16cid:durableId="1782527961">
    <w:abstractNumId w:val="34"/>
  </w:num>
  <w:num w:numId="20" w16cid:durableId="1536426145">
    <w:abstractNumId w:val="30"/>
  </w:num>
  <w:num w:numId="21" w16cid:durableId="1624267520">
    <w:abstractNumId w:val="36"/>
  </w:num>
  <w:num w:numId="22" w16cid:durableId="1697585407">
    <w:abstractNumId w:val="27"/>
  </w:num>
  <w:num w:numId="23" w16cid:durableId="983967108">
    <w:abstractNumId w:val="16"/>
  </w:num>
  <w:num w:numId="24" w16cid:durableId="1898588636">
    <w:abstractNumId w:val="21"/>
  </w:num>
  <w:num w:numId="25" w16cid:durableId="690911622">
    <w:abstractNumId w:val="6"/>
  </w:num>
  <w:num w:numId="26" w16cid:durableId="1451322260">
    <w:abstractNumId w:val="13"/>
  </w:num>
  <w:num w:numId="27" w16cid:durableId="1568220732">
    <w:abstractNumId w:val="18"/>
  </w:num>
  <w:num w:numId="28" w16cid:durableId="1336108297">
    <w:abstractNumId w:val="1"/>
  </w:num>
  <w:num w:numId="29" w16cid:durableId="613946989">
    <w:abstractNumId w:val="2"/>
  </w:num>
  <w:num w:numId="30" w16cid:durableId="509375157">
    <w:abstractNumId w:val="17"/>
  </w:num>
  <w:num w:numId="31" w16cid:durableId="1638219920">
    <w:abstractNumId w:val="31"/>
  </w:num>
  <w:num w:numId="32" w16cid:durableId="506754472">
    <w:abstractNumId w:val="4"/>
  </w:num>
  <w:num w:numId="33" w16cid:durableId="1094210546">
    <w:abstractNumId w:val="9"/>
  </w:num>
  <w:num w:numId="34" w16cid:durableId="344989150">
    <w:abstractNumId w:val="7"/>
  </w:num>
  <w:num w:numId="35" w16cid:durableId="1030373037">
    <w:abstractNumId w:val="3"/>
  </w:num>
  <w:num w:numId="36" w16cid:durableId="934745898">
    <w:abstractNumId w:val="29"/>
  </w:num>
  <w:num w:numId="37" w16cid:durableId="2084447580">
    <w:abstractNumId w:val="12"/>
  </w:num>
  <w:num w:numId="38" w16cid:durableId="1499887350">
    <w:abstractNumId w:val="22"/>
  </w:num>
  <w:num w:numId="39" w16cid:durableId="5860380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54B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0599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2A3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16B0"/>
    <w:rsid w:val="0044257F"/>
    <w:rsid w:val="004434EC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158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DDE"/>
    <w:rsid w:val="00AF0F3A"/>
    <w:rsid w:val="00AF1A1B"/>
    <w:rsid w:val="00AF1F32"/>
    <w:rsid w:val="00AF2C02"/>
    <w:rsid w:val="00AF357C"/>
    <w:rsid w:val="00AF3B0B"/>
    <w:rsid w:val="00AF4919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44A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4057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H4VU7HTV54JD-1231737843-1140</_dlc_DocId>
    <_dlc_DocIdUrl xmlns="05fef6b6-48ff-4793-a586-dff4857ec2fd">
      <Url>https://sharepoint.rsint.net/teams/MRT_Dev/_layouts/15/DocIdRedir.aspx?ID=H4VU7HTV54JD-1231737843-1140</Url>
      <Description>H4VU7HTV54JD-1231737843-1140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C415EFF-4DDA-4319-9687-28DFCA903B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291D4F-9E77-43F7-B2D9-4B2B3E5C1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1596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2024-03-05T20:29:00Z</dcterms:created>
  <dcterms:modified xsi:type="dcterms:W3CDTF">2024-04-22T15:07:00Z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1a5f7c3d-9028-4b05-ba06-25dd9962c988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