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A4E9" w14:textId="19FACFFB" w:rsidR="008234A9" w:rsidRDefault="008234A9" w:rsidP="008234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E7124F">
          <w:rPr>
            <w:b/>
            <w:i/>
            <w:noProof/>
            <w:sz w:val="28"/>
          </w:rPr>
          <w:t>331</w:t>
        </w:r>
      </w:fldSimple>
    </w:p>
    <w:p w14:paraId="7BC37554" w14:textId="77777777" w:rsidR="008234A9" w:rsidRDefault="008234A9" w:rsidP="008234A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34A9" w14:paraId="02F1D238" w14:textId="77777777" w:rsidTr="00F609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90CEE" w14:textId="77777777" w:rsidR="008234A9" w:rsidRDefault="008234A9" w:rsidP="00F609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234A9" w14:paraId="1713BEE4" w14:textId="77777777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A53F6" w14:textId="77777777" w:rsidR="008234A9" w:rsidRDefault="008234A9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34A9" w14:paraId="667FB77C" w14:textId="77777777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EF5FC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14:paraId="69190C9A" w14:textId="77777777" w:rsidTr="00F60991">
        <w:tc>
          <w:tcPr>
            <w:tcW w:w="142" w:type="dxa"/>
            <w:tcBorders>
              <w:left w:val="single" w:sz="4" w:space="0" w:color="auto"/>
            </w:tcBorders>
          </w:tcPr>
          <w:p w14:paraId="4CAF0276" w14:textId="77777777" w:rsidR="008234A9" w:rsidRDefault="008234A9" w:rsidP="00F609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FE50B7" w14:textId="77777777" w:rsidR="008234A9" w:rsidRPr="00410371" w:rsidRDefault="008234A9" w:rsidP="00F609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76B733D" w14:textId="77777777" w:rsidR="008234A9" w:rsidRDefault="008234A9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30E79E" w14:textId="77777777" w:rsidR="008234A9" w:rsidRPr="00410371" w:rsidRDefault="008234A9" w:rsidP="00F6099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3384</w:t>
              </w:r>
            </w:fldSimple>
          </w:p>
        </w:tc>
        <w:tc>
          <w:tcPr>
            <w:tcW w:w="709" w:type="dxa"/>
          </w:tcPr>
          <w:p w14:paraId="0F3266ED" w14:textId="77777777" w:rsidR="008234A9" w:rsidRDefault="008234A9" w:rsidP="00F609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A3535D" w14:textId="7876C042" w:rsidR="008234A9" w:rsidRPr="00410371" w:rsidRDefault="00E7124F" w:rsidP="00F609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3C1D247" w14:textId="77777777" w:rsidR="008234A9" w:rsidRDefault="008234A9" w:rsidP="00F609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ACD02D" w14:textId="0950326D" w:rsidR="008234A9" w:rsidRPr="00410371" w:rsidRDefault="008234A9" w:rsidP="00F609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E7124F">
                <w:rPr>
                  <w:b/>
                  <w:noProof/>
                  <w:sz w:val="28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BB14C9" w14:textId="77777777" w:rsidR="008234A9" w:rsidRDefault="008234A9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14:paraId="47956005" w14:textId="77777777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568E2" w14:textId="77777777" w:rsidR="008234A9" w:rsidRDefault="008234A9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14:paraId="124DC424" w14:textId="77777777" w:rsidTr="00F609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918951" w14:textId="77777777" w:rsidR="008234A9" w:rsidRPr="00F25D98" w:rsidRDefault="008234A9" w:rsidP="00F609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34A9" w14:paraId="26EA9F88" w14:textId="77777777" w:rsidTr="00F60991">
        <w:tc>
          <w:tcPr>
            <w:tcW w:w="9641" w:type="dxa"/>
            <w:gridSpan w:val="9"/>
          </w:tcPr>
          <w:p w14:paraId="4C6A5924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F6FC00" w14:textId="77777777" w:rsidR="008234A9" w:rsidRDefault="008234A9" w:rsidP="008234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34A9" w14:paraId="713AA524" w14:textId="77777777" w:rsidTr="00F60991">
        <w:tc>
          <w:tcPr>
            <w:tcW w:w="2835" w:type="dxa"/>
          </w:tcPr>
          <w:p w14:paraId="4B2E4C70" w14:textId="77777777" w:rsidR="008234A9" w:rsidRDefault="008234A9" w:rsidP="00F609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37469E" w14:textId="77777777" w:rsidR="008234A9" w:rsidRDefault="008234A9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9D04BF" w14:textId="77777777" w:rsidR="008234A9" w:rsidRDefault="008234A9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CBFC10" w14:textId="77777777" w:rsidR="008234A9" w:rsidRDefault="008234A9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91C223" w14:textId="77777777" w:rsidR="008234A9" w:rsidRDefault="008234A9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D187C3" w14:textId="77777777" w:rsidR="008234A9" w:rsidRDefault="008234A9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5235E1" w14:textId="77777777" w:rsidR="008234A9" w:rsidRDefault="008234A9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E9E443" w14:textId="77777777" w:rsidR="008234A9" w:rsidRDefault="008234A9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6AAFF" w14:textId="77777777" w:rsidR="008234A9" w:rsidRDefault="008234A9" w:rsidP="00F609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DE523B" w14:textId="77777777" w:rsidR="008234A9" w:rsidRDefault="008234A9" w:rsidP="008234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34A9" w14:paraId="67F9FD41" w14:textId="77777777" w:rsidTr="00F60991">
        <w:tc>
          <w:tcPr>
            <w:tcW w:w="9640" w:type="dxa"/>
            <w:gridSpan w:val="11"/>
          </w:tcPr>
          <w:p w14:paraId="7905A0E2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14:paraId="2F202A2D" w14:textId="77777777" w:rsidTr="00F609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7589E4" w14:textId="77777777" w:rsidR="008234A9" w:rsidRDefault="008234A9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7E384" w14:textId="77777777"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f_EUTRA38_MultiPDN_EstAddPDNs_DefaultActivated</w:t>
              </w:r>
            </w:fldSimple>
          </w:p>
        </w:tc>
      </w:tr>
      <w:tr w:rsidR="008234A9" w14:paraId="45A5FEAF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7FFED769" w14:textId="77777777" w:rsidR="008234A9" w:rsidRDefault="008234A9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AD9E4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14:paraId="7BF241FE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0C2846FC" w14:textId="77777777" w:rsidR="008234A9" w:rsidRDefault="008234A9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37E8FF" w14:textId="77777777"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234A9" w14:paraId="60503052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17DAB8CB" w14:textId="77777777" w:rsidR="008234A9" w:rsidRDefault="008234A9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00DDA" w14:textId="77777777"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234A9" w14:paraId="1A1324D2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7F5AA89B" w14:textId="77777777" w:rsidR="008234A9" w:rsidRDefault="008234A9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334F3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14:paraId="639B9C94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6B785E42" w14:textId="77777777" w:rsidR="008234A9" w:rsidRDefault="008234A9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C4FF3E" w14:textId="77777777"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80AB57" w14:textId="77777777" w:rsidR="008234A9" w:rsidRDefault="008234A9" w:rsidP="00F609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39FCD3" w14:textId="77777777" w:rsidR="008234A9" w:rsidRDefault="008234A9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A50AC8" w14:textId="77777777"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2024-03-04</w:t>
              </w:r>
            </w:fldSimple>
          </w:p>
        </w:tc>
      </w:tr>
      <w:tr w:rsidR="008234A9" w14:paraId="37CDB119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63D2D8C4" w14:textId="77777777" w:rsidR="008234A9" w:rsidRDefault="008234A9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D2D2D6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F2A57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83A34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1D9444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14:paraId="76192731" w14:textId="77777777" w:rsidTr="00F609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0FCEFE" w14:textId="77777777" w:rsidR="008234A9" w:rsidRDefault="008234A9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4C7FB" w14:textId="77777777" w:rsidR="008234A9" w:rsidRDefault="008234A9" w:rsidP="00F60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8BCA0" w14:textId="77777777" w:rsidR="008234A9" w:rsidRDefault="008234A9" w:rsidP="00F609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693B29" w14:textId="77777777" w:rsidR="008234A9" w:rsidRDefault="008234A9" w:rsidP="00F609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0F8975" w14:textId="77777777"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234A9" w14:paraId="308D7BA9" w14:textId="77777777" w:rsidTr="00F609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016CE6" w14:textId="77777777" w:rsidR="008234A9" w:rsidRDefault="008234A9" w:rsidP="00F609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B952F" w14:textId="77777777" w:rsidR="008234A9" w:rsidRDefault="008234A9" w:rsidP="00F609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571FEA" w14:textId="77777777" w:rsidR="008234A9" w:rsidRDefault="008234A9" w:rsidP="00F609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7026CD" w14:textId="77777777" w:rsidR="008234A9" w:rsidRPr="007C2097" w:rsidRDefault="008234A9" w:rsidP="00F609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234A9" w14:paraId="11ECF72D" w14:textId="77777777" w:rsidTr="00F60991">
        <w:tc>
          <w:tcPr>
            <w:tcW w:w="1843" w:type="dxa"/>
          </w:tcPr>
          <w:p w14:paraId="3ECDDF88" w14:textId="77777777" w:rsidR="008234A9" w:rsidRDefault="008234A9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0535C6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14:paraId="537A4C68" w14:textId="77777777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331C5" w14:textId="77777777"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923CA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In the current TTCN implementation of this function, f_EUTRA38_MultiPDN_GetPDNType(v_PDNConnReq.accessPointName) returns PDN Type as IMS_DNN even if the PDN connectivity REQ indicates the request type as emergency, and if there is no APN provided in the PDN Connectivity REQ.</w:t>
            </w:r>
          </w:p>
          <w:p w14:paraId="7C4ED252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This then results in the timer v_WaitForUserplaneSignalling being set to waitForIMS.</w:t>
            </w:r>
          </w:p>
          <w:p w14:paraId="76E7A11A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  <w:p w14:paraId="2F1C5277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  <w:p w14:paraId="6C9467FC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For a testcase like 11.1.7, this introduces a delay of 10s between the UE transmitting ACK (34.229-1 Annex C.22 Step 5) and receiving Activate DedicatedEPS Bearer Context REQ because when the function fl_TC_11_1_7_NR5GC_EUTRA_TestBody --&gt; f_EUTRA38_MultiPDN_EstablishAdditionalPDNs --&gt; f_EUTRA38_MultiPDN_EstAddPDNs_DefaultActivated --&gt; f_EUTRA_DelayForUserPlaneSignalling is called.</w:t>
            </w:r>
          </w:p>
          <w:p w14:paraId="146616B3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  <w:p w14:paraId="2B819716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Some UE implementations release the IMS call because of this delay (by sending a BYE), which results in testcase failure.</w:t>
            </w:r>
          </w:p>
          <w:p w14:paraId="258DFA77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  <w:p w14:paraId="52CE680B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This needs to be addressed.</w:t>
            </w:r>
          </w:p>
        </w:tc>
      </w:tr>
      <w:tr w:rsidR="008234A9" w14:paraId="0640EF27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0687" w14:textId="77777777"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12D3B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14:paraId="5B41B591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35FEC" w14:textId="77777777"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238F6A" w14:textId="77777777" w:rsidR="008234A9" w:rsidRPr="00264884" w:rsidRDefault="008234A9" w:rsidP="008234A9">
            <w:pPr>
              <w:pStyle w:val="b1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264884">
              <w:rPr>
                <w:rFonts w:ascii="Arial" w:hAnsi="Arial" w:cs="Arial"/>
                <w:sz w:val="20"/>
                <w:szCs w:val="20"/>
                <w:lang w:eastAsia="en-GB"/>
              </w:rPr>
              <w:t>Updated the implementation of function f_EUTRA38_MultiPDN_EstAddPDNs_DefaultActivated. Please see below.</w:t>
            </w:r>
          </w:p>
        </w:tc>
      </w:tr>
      <w:tr w:rsidR="008234A9" w14:paraId="338C312C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F5046" w14:textId="77777777"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743AD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14:paraId="1F1DC131" w14:textId="77777777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72FFD" w14:textId="77777777"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8CFEE" w14:textId="77777777" w:rsidR="008234A9" w:rsidRPr="00264884" w:rsidRDefault="008234A9" w:rsidP="008234A9">
            <w:pPr>
              <w:pStyle w:val="CRCoverPage"/>
              <w:spacing w:after="0"/>
              <w:ind w:left="100"/>
              <w:rPr>
                <w:noProof/>
              </w:rPr>
            </w:pPr>
            <w:r w:rsidRPr="00264884">
              <w:rPr>
                <w:noProof/>
              </w:rPr>
              <w:t xml:space="preserve">A conformant UE </w:t>
            </w:r>
            <w:r w:rsidRPr="00264884">
              <w:rPr>
                <w:rFonts w:cs="Arial"/>
                <w:lang w:eastAsia="en-GB"/>
              </w:rPr>
              <w:t>may fail the test case.</w:t>
            </w:r>
          </w:p>
        </w:tc>
      </w:tr>
      <w:tr w:rsidR="008234A9" w14:paraId="0CC652DF" w14:textId="77777777" w:rsidTr="00F60991">
        <w:tc>
          <w:tcPr>
            <w:tcW w:w="2694" w:type="dxa"/>
            <w:gridSpan w:val="2"/>
          </w:tcPr>
          <w:p w14:paraId="53894593" w14:textId="77777777"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3EEAE6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14:paraId="685C9327" w14:textId="77777777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5FC45" w14:textId="77777777"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BB2F0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11.1.7.NR5GC</w:t>
            </w:r>
          </w:p>
        </w:tc>
      </w:tr>
      <w:tr w:rsidR="008234A9" w14:paraId="6F2165EA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623A6" w14:textId="77777777"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26109" w14:textId="77777777" w:rsidR="008234A9" w:rsidRDefault="008234A9" w:rsidP="008234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14:paraId="6D41A4E9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FC56E" w14:textId="77777777"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5FDE0" w14:textId="77777777"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97064" w14:textId="77777777"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596306" w14:textId="77777777" w:rsidR="008234A9" w:rsidRDefault="008234A9" w:rsidP="008234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38CDF3" w14:textId="77777777" w:rsidR="008234A9" w:rsidRDefault="008234A9" w:rsidP="008234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34A9" w14:paraId="24F22587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08359" w14:textId="77777777"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B94D2" w14:textId="77777777"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90B8F" w14:textId="77777777"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D73E5" w14:textId="77777777" w:rsidR="008234A9" w:rsidRDefault="008234A9" w:rsidP="008234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3F747" w14:textId="77777777" w:rsidR="008234A9" w:rsidRDefault="008234A9" w:rsidP="008234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34A9" w14:paraId="06956917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67180" w14:textId="77777777"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D23F3" w14:textId="77777777"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90335" w14:textId="77777777"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ECF19B" w14:textId="77777777" w:rsidR="008234A9" w:rsidRDefault="008234A9" w:rsidP="008234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D899F" w14:textId="77777777" w:rsidR="008234A9" w:rsidRDefault="008234A9" w:rsidP="008234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34A9" w14:paraId="703F05AA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D400B" w14:textId="77777777"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EB1AD" w14:textId="77777777"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2FEDB" w14:textId="77777777"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E7FC8F" w14:textId="77777777" w:rsidR="008234A9" w:rsidRDefault="008234A9" w:rsidP="008234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D0F475" w14:textId="77777777" w:rsidR="008234A9" w:rsidRDefault="008234A9" w:rsidP="008234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34A9" w14:paraId="0139295E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950CE" w14:textId="77777777"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DC708" w14:textId="77777777" w:rsidR="008234A9" w:rsidRDefault="008234A9" w:rsidP="008234A9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14:paraId="75C04851" w14:textId="77777777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F4BC1D" w14:textId="77777777"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16A85" w14:textId="77777777" w:rsidR="008234A9" w:rsidRDefault="008234A9" w:rsidP="008234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34A9" w:rsidRPr="008863B9" w14:paraId="4B09B16C" w14:textId="77777777" w:rsidTr="00F609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A3455F" w14:textId="77777777" w:rsidR="008234A9" w:rsidRPr="008863B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A92BFF" w14:textId="77777777" w:rsidR="008234A9" w:rsidRPr="008863B9" w:rsidRDefault="008234A9" w:rsidP="008234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34A9" w14:paraId="0DC31E42" w14:textId="77777777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869A1" w14:textId="77777777"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926D1" w14:textId="77777777" w:rsidR="008234A9" w:rsidRDefault="008234A9" w:rsidP="008234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6C86E5" w14:textId="77777777" w:rsidR="008234A9" w:rsidRDefault="008234A9" w:rsidP="008234A9">
      <w:pPr>
        <w:rPr>
          <w:noProof/>
        </w:rPr>
      </w:pPr>
    </w:p>
    <w:p w14:paraId="0B7FCC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D5CF2D" w14:textId="77777777" w:rsidR="001E41F3" w:rsidRDefault="001E41F3">
      <w:pPr>
        <w:rPr>
          <w:noProof/>
        </w:rPr>
        <w:sectPr w:rsidR="001E41F3" w:rsidSect="00C96A3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9C86A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047108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C0A66E6" w14:textId="77777777" w:rsidR="0055190F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190F" w:rsidRPr="002B5A42">
        <w:rPr>
          <w:rFonts w:ascii="Arial" w:hAnsi="Arial" w:cs="Arial"/>
          <w:iCs/>
        </w:rPr>
        <w:t>Table of Contents</w:t>
      </w:r>
      <w:r w:rsidR="0055190F">
        <w:tab/>
      </w:r>
      <w:r w:rsidR="0055190F">
        <w:fldChar w:fldCharType="begin"/>
      </w:r>
      <w:r w:rsidR="0055190F">
        <w:instrText xml:space="preserve"> PAGEREF _Toc160471081 \h </w:instrText>
      </w:r>
      <w:r w:rsidR="0055190F">
        <w:fldChar w:fldCharType="separate"/>
      </w:r>
      <w:r w:rsidR="0055190F">
        <w:t>3</w:t>
      </w:r>
      <w:r w:rsidR="0055190F">
        <w:fldChar w:fldCharType="end"/>
      </w:r>
    </w:p>
    <w:p w14:paraId="061A379C" w14:textId="77777777" w:rsidR="0055190F" w:rsidRDefault="0055190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5A42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5A42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_Toc160471082 \h </w:instrText>
      </w:r>
      <w:r>
        <w:fldChar w:fldCharType="separate"/>
      </w:r>
      <w:r>
        <w:t>4</w:t>
      </w:r>
      <w:r>
        <w:fldChar w:fldCharType="end"/>
      </w:r>
    </w:p>
    <w:p w14:paraId="36D41C09" w14:textId="77777777" w:rsidR="0055190F" w:rsidRDefault="0055190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5A4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5A4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_Toc160471083 \h </w:instrText>
      </w:r>
      <w:r>
        <w:fldChar w:fldCharType="separate"/>
      </w:r>
      <w:r>
        <w:t>4</w:t>
      </w:r>
      <w:r>
        <w:fldChar w:fldCharType="end"/>
      </w:r>
    </w:p>
    <w:p w14:paraId="0244603D" w14:textId="77777777" w:rsidR="0055190F" w:rsidRDefault="0055190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5A42">
        <w:rPr>
          <w:b/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5A42">
        <w:rPr>
          <w:b/>
          <w:lang w:eastAsia="zh-CN"/>
        </w:rPr>
        <w:t>Function f_EUTRA38_MultiPDN_EstAddPDNs_DefaultActivated</w:t>
      </w:r>
      <w:r>
        <w:tab/>
      </w:r>
      <w:r>
        <w:fldChar w:fldCharType="begin"/>
      </w:r>
      <w:r>
        <w:instrText xml:space="preserve"> PAGEREF _Toc160471084 \h </w:instrText>
      </w:r>
      <w:r>
        <w:fldChar w:fldCharType="separate"/>
      </w:r>
      <w:r>
        <w:t>4</w:t>
      </w:r>
      <w:r>
        <w:fldChar w:fldCharType="end"/>
      </w:r>
    </w:p>
    <w:p w14:paraId="142CA4E8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FBF1A39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160471082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15DC131" w14:textId="77777777" w:rsidR="00203C4C" w:rsidRDefault="00203C4C" w:rsidP="00203C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74C94F63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</w:p>
    <w:p w14:paraId="69F779F4" w14:textId="77777777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717AD6">
        <w:rPr>
          <w:rFonts w:cs="Arial"/>
          <w:b/>
          <w:sz w:val="24"/>
          <w:lang w:eastAsia="ja-JP"/>
        </w:rPr>
        <w:t>Parikshit Bhise</w:t>
      </w:r>
    </w:p>
    <w:p w14:paraId="560E828C" w14:textId="77777777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717AD6">
        <w:rPr>
          <w:rFonts w:cs="Arial"/>
          <w:sz w:val="24"/>
          <w:lang w:eastAsia="ja-JP"/>
        </w:rPr>
        <w:t>Parikshit.bhise@rohde-schwarz.com</w:t>
      </w:r>
      <w:r w:rsidR="00F30F52" w:rsidRPr="00F30F52">
        <w:rPr>
          <w:rFonts w:cs="Arial"/>
          <w:sz w:val="24"/>
          <w:lang w:eastAsia="ja-JP"/>
        </w:rPr>
        <w:t xml:space="preserve"> </w:t>
      </w:r>
    </w:p>
    <w:p w14:paraId="05B306D6" w14:textId="77777777" w:rsidR="00446488" w:rsidRDefault="00446488" w:rsidP="00446488"/>
    <w:p w14:paraId="4019E847" w14:textId="77777777" w:rsidR="00715143" w:rsidRDefault="00446488" w:rsidP="0071514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" w:name="_Toc122434488"/>
      <w:bookmarkStart w:id="4" w:name="_Toc295288959"/>
      <w:bookmarkStart w:id="5" w:name="_Toc160471083"/>
      <w:r w:rsidRPr="00E24250">
        <w:rPr>
          <w:rFonts w:cs="Arial"/>
          <w:b/>
        </w:rPr>
        <w:t>Corrections required</w:t>
      </w:r>
      <w:bookmarkEnd w:id="3"/>
      <w:bookmarkEnd w:id="4"/>
      <w:bookmarkEnd w:id="5"/>
    </w:p>
    <w:p w14:paraId="3CF0CFE6" w14:textId="77777777" w:rsidR="001810C1" w:rsidRPr="00F50FD9" w:rsidRDefault="00080438" w:rsidP="001810C1">
      <w:pPr>
        <w:pStyle w:val="Heading2"/>
        <w:numPr>
          <w:ilvl w:val="1"/>
          <w:numId w:val="2"/>
        </w:numPr>
        <w:rPr>
          <w:b/>
          <w:lang w:eastAsia="zh-CN"/>
        </w:rPr>
      </w:pPr>
      <w:bookmarkStart w:id="6" w:name="_Toc160471084"/>
      <w:r>
        <w:rPr>
          <w:b/>
          <w:lang w:eastAsia="zh-CN"/>
        </w:rPr>
        <w:t>F</w:t>
      </w:r>
      <w:r w:rsidR="001810C1">
        <w:rPr>
          <w:b/>
          <w:lang w:eastAsia="zh-CN"/>
        </w:rPr>
        <w:t>unction</w:t>
      </w:r>
      <w:r>
        <w:rPr>
          <w:b/>
          <w:lang w:eastAsia="zh-CN"/>
        </w:rPr>
        <w:t xml:space="preserve"> </w:t>
      </w:r>
      <w:r w:rsidRPr="00080438">
        <w:rPr>
          <w:b/>
          <w:lang w:eastAsia="zh-CN"/>
        </w:rPr>
        <w:t>f_EUTRA38_MultiPDN_EstAddPDNs_DefaultActivated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810C1" w14:paraId="61A493B1" w14:textId="77777777" w:rsidTr="00E71E7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77CD" w14:textId="77777777" w:rsidR="001810C1" w:rsidRPr="009A35BF" w:rsidRDefault="001810C1" w:rsidP="00A82994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9A35BF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 xml:space="preserve">Function </w:t>
            </w:r>
            <w:r w:rsidRPr="009A35BF">
              <w:rPr>
                <w:rFonts w:ascii="Arial" w:hAnsi="Arial" w:cs="Arial"/>
                <w:b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E18" w14:textId="77777777" w:rsidR="001810C1" w:rsidRPr="0071008C" w:rsidRDefault="00080438" w:rsidP="00A82994">
            <w:pPr>
              <w:rPr>
                <w:rFonts w:ascii="Arial" w:hAnsi="Arial" w:cs="Arial"/>
                <w:lang w:eastAsia="en-GB"/>
              </w:rPr>
            </w:pPr>
            <w:r w:rsidRPr="0071008C">
              <w:rPr>
                <w:rFonts w:ascii="Arial" w:eastAsiaTheme="minorHAnsi" w:hAnsi="Arial" w:cs="Calibri"/>
                <w:noProof/>
                <w:lang w:val="en-US"/>
              </w:rPr>
              <w:t>f_EUTRA38_MultiPDN_EstAddPDNs_DefaultActivated</w:t>
            </w:r>
          </w:p>
        </w:tc>
      </w:tr>
      <w:tr w:rsidR="001810C1" w14:paraId="61DD242F" w14:textId="77777777" w:rsidTr="00E71E7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D741" w14:textId="77777777" w:rsidR="001810C1" w:rsidRPr="009A35BF" w:rsidRDefault="001810C1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85F2" w14:textId="77777777"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In the current TTCN implementation of this function, f_EUTRA38_MultiPDN_GetPDNType(v_PDNConnReq.accessPointName) returns PDN Type as IMS_DNN even if the PDN connectivity REQ indicates the request type as emergency, and if there is no APN provided in the PDN Connectivity REQ.</w:t>
            </w:r>
          </w:p>
          <w:p w14:paraId="69C76AA2" w14:textId="77777777"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This then results in the timer v_WaitForUserplaneSignalling being set to waitForIMS.</w:t>
            </w:r>
          </w:p>
          <w:p w14:paraId="2252B1E7" w14:textId="77777777"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</w:p>
          <w:p w14:paraId="597FB7B8" w14:textId="77777777"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</w:p>
          <w:p w14:paraId="13B7EEA7" w14:textId="77777777"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For a testcase like 11.1.7, this introduces a delay of 10s between the UE transmitting ACK (34.229-1 Annex C.22 Step 5) and receiving Activate DedicatedEPS Bearer Context REQ because when the function fl_TC_11_1_7_NR5GC_EUTRA_TestBody --&gt; f_EUTRA38_MultiPDN_EstablishAdditionalPDNs --&gt; f_EUTRA38_MultiPDN_EstAddPDNs_DefaultActivated --&gt; f_EUTRA_DelayForUserPlaneSignalling is called.</w:t>
            </w:r>
          </w:p>
          <w:p w14:paraId="124B4A39" w14:textId="77777777"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</w:p>
          <w:p w14:paraId="6D6B201B" w14:textId="77777777"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Some UE implementations release the IMS call because of this delay (by sending a BYE), which results in testcase failure.</w:t>
            </w:r>
          </w:p>
          <w:p w14:paraId="41BB9CE0" w14:textId="77777777"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</w:p>
          <w:p w14:paraId="557E1AF6" w14:textId="77777777" w:rsidR="003C2F14" w:rsidRPr="003A11AA" w:rsidRDefault="00080438" w:rsidP="0008043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64884">
              <w:rPr>
                <w:noProof/>
              </w:rPr>
              <w:t>This needs to be addressed.</w:t>
            </w:r>
          </w:p>
        </w:tc>
      </w:tr>
      <w:tr w:rsidR="001810C1" w14:paraId="7E84A7FC" w14:textId="77777777" w:rsidTr="00E71E7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1096" w14:textId="77777777" w:rsidR="001810C1" w:rsidRPr="009A35BF" w:rsidRDefault="001810C1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51D0" w14:textId="77777777" w:rsidR="003C2F14" w:rsidRPr="0071008C" w:rsidRDefault="00080438" w:rsidP="001879FC">
            <w:pPr>
              <w:pStyle w:val="b10"/>
              <w:rPr>
                <w:rFonts w:ascii="Arial" w:hAnsi="Arial" w:cs="Arial"/>
                <w:noProof/>
                <w:sz w:val="20"/>
                <w:szCs w:val="20"/>
              </w:rPr>
            </w:pPr>
            <w:r w:rsidRPr="0071008C">
              <w:rPr>
                <w:rFonts w:ascii="Arial" w:hAnsi="Arial" w:cs="Arial"/>
                <w:noProof/>
                <w:sz w:val="20"/>
                <w:szCs w:val="20"/>
              </w:rPr>
              <w:t>Updated the TTCN implementation to 1) check if the IE AccessPointName is present in the PDN Connectivity REQ, and based on that and RequestType, assigned the value to IE AccessPointName.</w:t>
            </w:r>
          </w:p>
          <w:p w14:paraId="1D667434" w14:textId="77777777" w:rsidR="00080438" w:rsidRPr="0071008C" w:rsidRDefault="00080438" w:rsidP="001879FC">
            <w:pPr>
              <w:pStyle w:val="b10"/>
              <w:rPr>
                <w:noProof/>
                <w:sz w:val="20"/>
                <w:szCs w:val="20"/>
              </w:rPr>
            </w:pPr>
            <w:r w:rsidRPr="0071008C">
              <w:rPr>
                <w:rFonts w:ascii="Arial" w:hAnsi="Arial" w:cs="Arial"/>
                <w:noProof/>
                <w:sz w:val="20"/>
                <w:szCs w:val="20"/>
              </w:rPr>
              <w:t>Please see below.</w:t>
            </w:r>
          </w:p>
        </w:tc>
      </w:tr>
      <w:tr w:rsidR="001810C1" w14:paraId="20763684" w14:textId="77777777" w:rsidTr="00E71E7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581F" w14:textId="77777777" w:rsidR="001810C1" w:rsidRPr="009A35BF" w:rsidRDefault="001810C1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748D" w14:textId="77777777" w:rsidR="001810C1" w:rsidRPr="0071008C" w:rsidRDefault="00080438" w:rsidP="001638CB">
            <w:pPr>
              <w:rPr>
                <w:rFonts w:ascii="Arial" w:hAnsi="Arial"/>
                <w:noProof/>
              </w:rPr>
            </w:pPr>
            <w:r w:rsidRPr="0071008C">
              <w:rPr>
                <w:rFonts w:ascii="Arial" w:eastAsiaTheme="minorHAnsi" w:hAnsi="Arial" w:cs="Calibri"/>
                <w:noProof/>
                <w:lang w:val="en-US"/>
              </w:rPr>
              <w:t>Eutra38_NR5GC_InitialRegistration.ttcn</w:t>
            </w:r>
          </w:p>
        </w:tc>
      </w:tr>
      <w:tr w:rsidR="001810C1" w14:paraId="233E6688" w14:textId="77777777" w:rsidTr="00E71E7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3201" w14:textId="77777777" w:rsidR="001810C1" w:rsidRPr="009A35BF" w:rsidRDefault="001810C1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  <w:highlight w:val="cyan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3836" w14:textId="77777777" w:rsidR="001810C1" w:rsidRPr="009A35BF" w:rsidRDefault="001810C1" w:rsidP="00A8299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2BF02D00" w14:textId="77777777" w:rsidR="001810C1" w:rsidRDefault="001810C1" w:rsidP="001810C1">
      <w:pPr>
        <w:spacing w:after="0"/>
        <w:rPr>
          <w:rFonts w:ascii="Arial" w:hAnsi="Arial"/>
          <w:b/>
          <w:lang w:eastAsia="en-GB"/>
        </w:rPr>
      </w:pPr>
    </w:p>
    <w:p w14:paraId="37FB1851" w14:textId="77777777" w:rsidR="001810C1" w:rsidRDefault="001810C1" w:rsidP="001810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810C1" w:rsidRPr="00CD057D" w14:paraId="2E725D1E" w14:textId="77777777" w:rsidTr="004414C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A18F" w14:textId="77777777" w:rsidR="001810C1" w:rsidRDefault="00080438" w:rsidP="004414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62A2C563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v_SRB := tsc_SRB2;  // SRB2 will have been configured by now, even if not earlier</w:t>
            </w:r>
          </w:p>
          <w:p w14:paraId="197B4A06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a_EUTRA38_MultiPDN_ConnectToAdditionalPDN_Step4(p_CellId, v_EpsBearerId);</w:t>
            </w:r>
          </w:p>
          <w:p w14:paraId="29D3809A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F9652B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// If the UE has just moved from NR, don't need to wait for IMS signalling</w:t>
            </w:r>
          </w:p>
          <w:p w14:paraId="47AAF890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isvalue(p_PduInfoFromNR)) { // @sic R5s230015 sic@</w:t>
            </w:r>
          </w:p>
          <w:p w14:paraId="050E9345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select (f_EUTRA38_MultiPDN_GetPDNType(v_PDNConnReq.accessPointName)) { // @sic R5-206296 sic@</w:t>
            </w:r>
          </w:p>
          <w:p w14:paraId="1B346136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(IMS_DNN) {</w:t>
            </w:r>
          </w:p>
          <w:p w14:paraId="43820F5C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v_WaitForUserplaneSignalling := waitForIMS;</w:t>
            </w:r>
          </w:p>
          <w:p w14:paraId="6F9425D8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17CBF1D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(Internet_DNN) {</w:t>
            </w:r>
          </w:p>
          <w:p w14:paraId="49BC87E3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v_WaitForUserplaneSignalling := dontWaitForIMS;</w:t>
            </w:r>
          </w:p>
          <w:p w14:paraId="60B5ECD3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E4B40EE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806C1FA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64C73A7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DFDB3B9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8E482D2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// Now all PDNs on same connection have been established, wait for any signalling on user plane to finish before releasing connection</w:t>
            </w:r>
          </w:p>
          <w:p w14:paraId="617B781F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f_EUTRA_DelayForUserPlaneSignalling (v_WaitForUserplaneSignalling);</w:t>
            </w:r>
          </w:p>
          <w:p w14:paraId="58BC2230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787EFA" w14:textId="77777777" w:rsid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return v_SRB;</w:t>
            </w:r>
          </w:p>
          <w:p w14:paraId="5DAC1A1B" w14:textId="77777777" w:rsidR="00080438" w:rsidRPr="008258DC" w:rsidRDefault="00080438" w:rsidP="004414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746B2388" w14:textId="77777777" w:rsidR="001810C1" w:rsidRPr="00CD057D" w:rsidRDefault="001810C1" w:rsidP="001810C1">
      <w:pPr>
        <w:spacing w:after="0"/>
        <w:rPr>
          <w:rFonts w:ascii="Arial" w:hAnsi="Arial"/>
          <w:b/>
          <w:color w:val="000000"/>
          <w:lang w:eastAsia="en-GB"/>
        </w:rPr>
      </w:pPr>
    </w:p>
    <w:p w14:paraId="4D3F1E3A" w14:textId="77777777" w:rsidR="001810C1" w:rsidRDefault="001810C1" w:rsidP="001810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810C1" w:rsidRPr="00CD057D" w14:paraId="22EABB5C" w14:textId="77777777" w:rsidTr="00226A8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80CC" w14:textId="77777777" w:rsidR="001810C1" w:rsidRDefault="00080438" w:rsidP="00326F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4894D0E6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v_SRB := tsc_SRB2;  // SRB2 will have been configured by now, even if not earlier</w:t>
            </w:r>
          </w:p>
          <w:p w14:paraId="101EE9A4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a_EUTRA38_MultiPDN_ConnectToAdditionalPDN_Step4(p_CellId, v_EpsBearerId);</w:t>
            </w:r>
          </w:p>
          <w:p w14:paraId="0CF5E324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50179626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if( not ispresent(v_PDNConnReq.accessPointName)) { //WA#11_1_7  </w:t>
            </w:r>
          </w:p>
          <w:p w14:paraId="33E800E1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if(v_PDNConnReq.requestType.typeValue == '100'B){          </w:t>
            </w:r>
          </w:p>
          <w:p w14:paraId="66767FBE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    v_PDNConnReq.accessPointName := valueof(cs_AccessPointName(f_DomainName_EncodeLabels({"sos"})));            </w:t>
            </w:r>
          </w:p>
          <w:p w14:paraId="6B0F8B37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}</w:t>
            </w:r>
          </w:p>
          <w:p w14:paraId="4E5CAC19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}</w:t>
            </w:r>
          </w:p>
          <w:p w14:paraId="5443234E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AE5A94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// If the UE has just moved from NR, don't need to wait for IMS signalling</w:t>
            </w:r>
          </w:p>
          <w:p w14:paraId="71D5A12D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isvalue(p_PduInfoFromNR)) { // @sic R5s230015 sic@</w:t>
            </w:r>
          </w:p>
          <w:p w14:paraId="2B952B24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(f_EUTRA38_MultiPDN_GetPDNType(v_PDNConnReq.accessPointName)) { // @sic R5-206296 sic@</w:t>
            </w:r>
          </w:p>
          <w:p w14:paraId="14A4DE38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(IMS_DNN) {</w:t>
            </w:r>
          </w:p>
          <w:p w14:paraId="13EDD187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v_WaitForUserplaneSignalling := waitForIMS;</w:t>
            </w:r>
          </w:p>
          <w:p w14:paraId="258BF0F3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4A76A01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(Internet_DNN) {</w:t>
            </w:r>
          </w:p>
          <w:p w14:paraId="259A6608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v_WaitForUserplaneSignalling := dontWaitForIMS;</w:t>
            </w:r>
          </w:p>
          <w:p w14:paraId="2F490731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FA5A4D1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0B09A60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21F346A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22A6A54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03DC540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// Now all PDNs on same connection have been established, wait for any signalling on user plane to finish before releasing connection</w:t>
            </w:r>
          </w:p>
          <w:p w14:paraId="4CC50395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f_EUTRA_DelayForUserPlaneSignalling (v_WaitForUserplaneSignalling);</w:t>
            </w:r>
          </w:p>
          <w:p w14:paraId="3D274D6F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D28127" w14:textId="77777777" w:rsid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return v_SRB;</w:t>
            </w:r>
          </w:p>
          <w:p w14:paraId="51B1893D" w14:textId="77777777" w:rsidR="00080438" w:rsidRPr="00326F75" w:rsidRDefault="00080438" w:rsidP="00326F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222275DD" w14:textId="77777777" w:rsidR="001810C1" w:rsidRDefault="001810C1" w:rsidP="00EA4DE6"/>
    <w:sectPr w:rsidR="001810C1" w:rsidSect="00C96A3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A9C8E" w14:textId="77777777" w:rsidR="00C96A3D" w:rsidRDefault="00C96A3D">
      <w:r>
        <w:separator/>
      </w:r>
    </w:p>
  </w:endnote>
  <w:endnote w:type="continuationSeparator" w:id="0">
    <w:p w14:paraId="0C358BA8" w14:textId="77777777" w:rsidR="00C96A3D" w:rsidRDefault="00C96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8EBE4" w14:textId="77777777" w:rsidR="008234A9" w:rsidRDefault="008234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4965F" w14:textId="77777777" w:rsidR="008234A9" w:rsidRDefault="008234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85D4A" w14:textId="77777777" w:rsidR="008234A9" w:rsidRDefault="008234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C7B88" w14:textId="77777777" w:rsidR="00C96A3D" w:rsidRDefault="00C96A3D">
      <w:r>
        <w:separator/>
      </w:r>
    </w:p>
  </w:footnote>
  <w:footnote w:type="continuationSeparator" w:id="0">
    <w:p w14:paraId="17495445" w14:textId="77777777" w:rsidR="00C96A3D" w:rsidRDefault="00C96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A1C10" w14:textId="77777777" w:rsidR="00A82994" w:rsidRDefault="00A82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CD0FD0" wp14:editId="3EE4A2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0623883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0ED7C4C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CD0FD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0623883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0ED7C4C" w14:textId="77777777"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239FB" w14:textId="77777777" w:rsidR="00A82994" w:rsidRDefault="00A8299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446CFF7" wp14:editId="0BA51EB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D30A724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46CFF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D30A724" w14:textId="77777777"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6E0A6" w14:textId="77777777" w:rsidR="00A82994" w:rsidRDefault="00A8299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898CA44" wp14:editId="789486D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4672789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685627A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98CA4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4672789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685627A" w14:textId="77777777"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F0649" w14:textId="77777777" w:rsidR="00A82994" w:rsidRDefault="00A8299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505D4C6" wp14:editId="7BC094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9432370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D67E134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05D4C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9432370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D67E134" w14:textId="77777777"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657FE" w14:textId="77777777" w:rsidR="00A82994" w:rsidRDefault="00A82994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615C96F" wp14:editId="2CDD6D8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19896715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47FC4B7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15C96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19896715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47FC4B7" w14:textId="77777777"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92210" w14:textId="77777777" w:rsidR="00A82994" w:rsidRDefault="00A8299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5BFDBD0" wp14:editId="6C60997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454925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AD8B0D3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DBD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454925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AD8B0D3" w14:textId="77777777"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510793C"/>
    <w:multiLevelType w:val="hybridMultilevel"/>
    <w:tmpl w:val="A1A856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32F14"/>
    <w:multiLevelType w:val="hybridMultilevel"/>
    <w:tmpl w:val="83D63D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37A3E"/>
    <w:multiLevelType w:val="hybridMultilevel"/>
    <w:tmpl w:val="C05CFD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61349"/>
    <w:multiLevelType w:val="hybridMultilevel"/>
    <w:tmpl w:val="4B22BD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7172F"/>
    <w:multiLevelType w:val="hybridMultilevel"/>
    <w:tmpl w:val="88EA19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B8C63D1"/>
    <w:multiLevelType w:val="hybridMultilevel"/>
    <w:tmpl w:val="18A248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92416"/>
    <w:multiLevelType w:val="hybridMultilevel"/>
    <w:tmpl w:val="03F084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E5455"/>
    <w:multiLevelType w:val="hybridMultilevel"/>
    <w:tmpl w:val="0F5815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EBD1AB1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8356F58"/>
    <w:multiLevelType w:val="hybridMultilevel"/>
    <w:tmpl w:val="EDB4D1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176CE6"/>
    <w:multiLevelType w:val="hybridMultilevel"/>
    <w:tmpl w:val="A1605E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4B2E5E"/>
    <w:multiLevelType w:val="hybridMultilevel"/>
    <w:tmpl w:val="1BF87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EA01D1"/>
    <w:multiLevelType w:val="hybridMultilevel"/>
    <w:tmpl w:val="B43AA9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8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522DB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50242E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785C436A"/>
    <w:multiLevelType w:val="hybridMultilevel"/>
    <w:tmpl w:val="D5EA04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7341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1776854">
    <w:abstractNumId w:val="16"/>
  </w:num>
  <w:num w:numId="3" w16cid:durableId="163782023">
    <w:abstractNumId w:val="5"/>
  </w:num>
  <w:num w:numId="4" w16cid:durableId="1105079903">
    <w:abstractNumId w:val="17"/>
  </w:num>
  <w:num w:numId="5" w16cid:durableId="1680619670">
    <w:abstractNumId w:val="0"/>
  </w:num>
  <w:num w:numId="6" w16cid:durableId="2082369647">
    <w:abstractNumId w:val="27"/>
  </w:num>
  <w:num w:numId="7" w16cid:durableId="1057433490">
    <w:abstractNumId w:val="18"/>
  </w:num>
  <w:num w:numId="8" w16cid:durableId="2085107419">
    <w:abstractNumId w:val="1"/>
  </w:num>
  <w:num w:numId="9" w16cid:durableId="1577399427">
    <w:abstractNumId w:val="6"/>
  </w:num>
  <w:num w:numId="10" w16cid:durableId="1710646977">
    <w:abstractNumId w:val="4"/>
  </w:num>
  <w:num w:numId="11" w16cid:durableId="1203247186">
    <w:abstractNumId w:val="21"/>
  </w:num>
  <w:num w:numId="12" w16cid:durableId="374307837">
    <w:abstractNumId w:val="10"/>
  </w:num>
  <w:num w:numId="13" w16cid:durableId="427114996">
    <w:abstractNumId w:val="28"/>
  </w:num>
  <w:num w:numId="14" w16cid:durableId="1719207283">
    <w:abstractNumId w:val="34"/>
  </w:num>
  <w:num w:numId="15" w16cid:durableId="2011172859">
    <w:abstractNumId w:val="22"/>
  </w:num>
  <w:num w:numId="16" w16cid:durableId="611280533">
    <w:abstractNumId w:val="30"/>
  </w:num>
  <w:num w:numId="17" w16cid:durableId="2020083942">
    <w:abstractNumId w:val="12"/>
  </w:num>
  <w:num w:numId="18" w16cid:durableId="318970974">
    <w:abstractNumId w:val="19"/>
  </w:num>
  <w:num w:numId="19" w16cid:durableId="411047627">
    <w:abstractNumId w:val="7"/>
  </w:num>
  <w:num w:numId="20" w16cid:durableId="5401694">
    <w:abstractNumId w:val="15"/>
  </w:num>
  <w:num w:numId="21" w16cid:durableId="352263536">
    <w:abstractNumId w:val="29"/>
  </w:num>
  <w:num w:numId="22" w16cid:durableId="1117866393">
    <w:abstractNumId w:val="31"/>
  </w:num>
  <w:num w:numId="23" w16cid:durableId="1121530170">
    <w:abstractNumId w:val="9"/>
  </w:num>
  <w:num w:numId="24" w16cid:durableId="198326598">
    <w:abstractNumId w:val="20"/>
  </w:num>
  <w:num w:numId="25" w16cid:durableId="1526673908">
    <w:abstractNumId w:val="14"/>
  </w:num>
  <w:num w:numId="26" w16cid:durableId="101536956">
    <w:abstractNumId w:val="26"/>
  </w:num>
  <w:num w:numId="27" w16cid:durableId="814220399">
    <w:abstractNumId w:val="25"/>
  </w:num>
  <w:num w:numId="28" w16cid:durableId="2100248725">
    <w:abstractNumId w:val="11"/>
  </w:num>
  <w:num w:numId="29" w16cid:durableId="644090800">
    <w:abstractNumId w:val="3"/>
  </w:num>
  <w:num w:numId="30" w16cid:durableId="737944760">
    <w:abstractNumId w:val="13"/>
  </w:num>
  <w:num w:numId="31" w16cid:durableId="523634605">
    <w:abstractNumId w:val="8"/>
  </w:num>
  <w:num w:numId="32" w16cid:durableId="1403867485">
    <w:abstractNumId w:val="2"/>
  </w:num>
  <w:num w:numId="33" w16cid:durableId="691495686">
    <w:abstractNumId w:val="33"/>
  </w:num>
  <w:num w:numId="34" w16cid:durableId="6369660">
    <w:abstractNumId w:val="23"/>
  </w:num>
  <w:num w:numId="35" w16cid:durableId="271208516">
    <w:abstractNumId w:val="32"/>
  </w:num>
  <w:num w:numId="36" w16cid:durableId="869538943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5F"/>
    <w:rsid w:val="00004509"/>
    <w:rsid w:val="000046A9"/>
    <w:rsid w:val="00004DAD"/>
    <w:rsid w:val="00005DD9"/>
    <w:rsid w:val="0001010A"/>
    <w:rsid w:val="00010986"/>
    <w:rsid w:val="00014104"/>
    <w:rsid w:val="00014765"/>
    <w:rsid w:val="00022E4A"/>
    <w:rsid w:val="000268D1"/>
    <w:rsid w:val="00032587"/>
    <w:rsid w:val="000334E2"/>
    <w:rsid w:val="00037D16"/>
    <w:rsid w:val="00040933"/>
    <w:rsid w:val="000413EA"/>
    <w:rsid w:val="000421D2"/>
    <w:rsid w:val="0004231C"/>
    <w:rsid w:val="00047CA3"/>
    <w:rsid w:val="000518FF"/>
    <w:rsid w:val="00053111"/>
    <w:rsid w:val="00057CD5"/>
    <w:rsid w:val="0006057E"/>
    <w:rsid w:val="00062E5D"/>
    <w:rsid w:val="00066323"/>
    <w:rsid w:val="00071F52"/>
    <w:rsid w:val="00073745"/>
    <w:rsid w:val="00073B2F"/>
    <w:rsid w:val="00073CDF"/>
    <w:rsid w:val="00073EE5"/>
    <w:rsid w:val="00080438"/>
    <w:rsid w:val="000837F5"/>
    <w:rsid w:val="00084790"/>
    <w:rsid w:val="00087DC8"/>
    <w:rsid w:val="000922B8"/>
    <w:rsid w:val="000922CC"/>
    <w:rsid w:val="000940BD"/>
    <w:rsid w:val="00095CFD"/>
    <w:rsid w:val="00097AA1"/>
    <w:rsid w:val="000A1B8F"/>
    <w:rsid w:val="000A1C38"/>
    <w:rsid w:val="000A23BB"/>
    <w:rsid w:val="000A6394"/>
    <w:rsid w:val="000A7FC4"/>
    <w:rsid w:val="000B0A16"/>
    <w:rsid w:val="000B230D"/>
    <w:rsid w:val="000B2E2B"/>
    <w:rsid w:val="000B631B"/>
    <w:rsid w:val="000B7845"/>
    <w:rsid w:val="000B7FED"/>
    <w:rsid w:val="000C038A"/>
    <w:rsid w:val="000C0936"/>
    <w:rsid w:val="000C2F83"/>
    <w:rsid w:val="000C35E5"/>
    <w:rsid w:val="000C4C3D"/>
    <w:rsid w:val="000C4D7D"/>
    <w:rsid w:val="000C6598"/>
    <w:rsid w:val="000C7B08"/>
    <w:rsid w:val="000D0324"/>
    <w:rsid w:val="000D1BD3"/>
    <w:rsid w:val="000D1BD4"/>
    <w:rsid w:val="000E39DA"/>
    <w:rsid w:val="000E7071"/>
    <w:rsid w:val="000F03C1"/>
    <w:rsid w:val="000F3122"/>
    <w:rsid w:val="000F4C0F"/>
    <w:rsid w:val="000F5913"/>
    <w:rsid w:val="000F5EE8"/>
    <w:rsid w:val="00114EBA"/>
    <w:rsid w:val="001170F5"/>
    <w:rsid w:val="00120FCC"/>
    <w:rsid w:val="001214B5"/>
    <w:rsid w:val="00124321"/>
    <w:rsid w:val="00131825"/>
    <w:rsid w:val="001320D4"/>
    <w:rsid w:val="00135459"/>
    <w:rsid w:val="00141562"/>
    <w:rsid w:val="001434C7"/>
    <w:rsid w:val="00145D43"/>
    <w:rsid w:val="00147597"/>
    <w:rsid w:val="001530D6"/>
    <w:rsid w:val="0015385C"/>
    <w:rsid w:val="00153BB7"/>
    <w:rsid w:val="001576AA"/>
    <w:rsid w:val="001616C7"/>
    <w:rsid w:val="001620FE"/>
    <w:rsid w:val="001638CB"/>
    <w:rsid w:val="00164295"/>
    <w:rsid w:val="00171602"/>
    <w:rsid w:val="00173008"/>
    <w:rsid w:val="0017334A"/>
    <w:rsid w:val="00174F39"/>
    <w:rsid w:val="00180685"/>
    <w:rsid w:val="00180B1E"/>
    <w:rsid w:val="00180F91"/>
    <w:rsid w:val="001810C1"/>
    <w:rsid w:val="00186D38"/>
    <w:rsid w:val="001879FC"/>
    <w:rsid w:val="00192C46"/>
    <w:rsid w:val="001A08B3"/>
    <w:rsid w:val="001A7B60"/>
    <w:rsid w:val="001B0448"/>
    <w:rsid w:val="001B52F0"/>
    <w:rsid w:val="001B7748"/>
    <w:rsid w:val="001B79B4"/>
    <w:rsid w:val="001B7A65"/>
    <w:rsid w:val="001C0630"/>
    <w:rsid w:val="001C3AD0"/>
    <w:rsid w:val="001C416F"/>
    <w:rsid w:val="001D0B0F"/>
    <w:rsid w:val="001D0F0C"/>
    <w:rsid w:val="001D2A82"/>
    <w:rsid w:val="001E0E8C"/>
    <w:rsid w:val="001E2AD8"/>
    <w:rsid w:val="001E41F3"/>
    <w:rsid w:val="001E4368"/>
    <w:rsid w:val="001E609D"/>
    <w:rsid w:val="001E656E"/>
    <w:rsid w:val="001F02F6"/>
    <w:rsid w:val="001F0F1B"/>
    <w:rsid w:val="001F2254"/>
    <w:rsid w:val="001F6BFA"/>
    <w:rsid w:val="001F6DB5"/>
    <w:rsid w:val="00203C4C"/>
    <w:rsid w:val="00204E81"/>
    <w:rsid w:val="0020627C"/>
    <w:rsid w:val="00212DEE"/>
    <w:rsid w:val="00217811"/>
    <w:rsid w:val="00220412"/>
    <w:rsid w:val="00225237"/>
    <w:rsid w:val="00226A86"/>
    <w:rsid w:val="00226C32"/>
    <w:rsid w:val="002274E7"/>
    <w:rsid w:val="00235BC2"/>
    <w:rsid w:val="002367B5"/>
    <w:rsid w:val="002401B2"/>
    <w:rsid w:val="00241D38"/>
    <w:rsid w:val="0025263E"/>
    <w:rsid w:val="00256302"/>
    <w:rsid w:val="0026004D"/>
    <w:rsid w:val="002640DD"/>
    <w:rsid w:val="00264884"/>
    <w:rsid w:val="00267486"/>
    <w:rsid w:val="00272062"/>
    <w:rsid w:val="002754C9"/>
    <w:rsid w:val="00275679"/>
    <w:rsid w:val="00275D12"/>
    <w:rsid w:val="00277484"/>
    <w:rsid w:val="00284460"/>
    <w:rsid w:val="002846AC"/>
    <w:rsid w:val="00284FEB"/>
    <w:rsid w:val="002860C4"/>
    <w:rsid w:val="00293A3E"/>
    <w:rsid w:val="00294B22"/>
    <w:rsid w:val="002A6A02"/>
    <w:rsid w:val="002B2159"/>
    <w:rsid w:val="002B3881"/>
    <w:rsid w:val="002B5741"/>
    <w:rsid w:val="002B5F15"/>
    <w:rsid w:val="002B6441"/>
    <w:rsid w:val="002B7C27"/>
    <w:rsid w:val="002C0A87"/>
    <w:rsid w:val="002C0AB3"/>
    <w:rsid w:val="002C114C"/>
    <w:rsid w:val="002C2242"/>
    <w:rsid w:val="002D01BA"/>
    <w:rsid w:val="002D0404"/>
    <w:rsid w:val="002D19C7"/>
    <w:rsid w:val="002D1D45"/>
    <w:rsid w:val="002D1EE9"/>
    <w:rsid w:val="002D29C3"/>
    <w:rsid w:val="002D3E22"/>
    <w:rsid w:val="002D466A"/>
    <w:rsid w:val="002D4AD0"/>
    <w:rsid w:val="002D5551"/>
    <w:rsid w:val="002D647F"/>
    <w:rsid w:val="002D6CF7"/>
    <w:rsid w:val="002D7F29"/>
    <w:rsid w:val="002E3290"/>
    <w:rsid w:val="002E32D7"/>
    <w:rsid w:val="002E7B19"/>
    <w:rsid w:val="002F35B4"/>
    <w:rsid w:val="0030082A"/>
    <w:rsid w:val="00300C03"/>
    <w:rsid w:val="00305409"/>
    <w:rsid w:val="00312031"/>
    <w:rsid w:val="0031257D"/>
    <w:rsid w:val="00312E56"/>
    <w:rsid w:val="003202C4"/>
    <w:rsid w:val="003220BE"/>
    <w:rsid w:val="0032279C"/>
    <w:rsid w:val="0032588B"/>
    <w:rsid w:val="00326F75"/>
    <w:rsid w:val="00331D12"/>
    <w:rsid w:val="00333B12"/>
    <w:rsid w:val="00335938"/>
    <w:rsid w:val="003436E5"/>
    <w:rsid w:val="00343A3C"/>
    <w:rsid w:val="00344DD5"/>
    <w:rsid w:val="00346664"/>
    <w:rsid w:val="00346D37"/>
    <w:rsid w:val="003502D7"/>
    <w:rsid w:val="00350710"/>
    <w:rsid w:val="00352158"/>
    <w:rsid w:val="00353460"/>
    <w:rsid w:val="00356717"/>
    <w:rsid w:val="003609EF"/>
    <w:rsid w:val="0036231A"/>
    <w:rsid w:val="00363275"/>
    <w:rsid w:val="0036434E"/>
    <w:rsid w:val="00365AD1"/>
    <w:rsid w:val="00371364"/>
    <w:rsid w:val="0037404D"/>
    <w:rsid w:val="00374DD4"/>
    <w:rsid w:val="003760BA"/>
    <w:rsid w:val="00381EA9"/>
    <w:rsid w:val="00384F61"/>
    <w:rsid w:val="00396547"/>
    <w:rsid w:val="00396D8E"/>
    <w:rsid w:val="003A0660"/>
    <w:rsid w:val="003A11AA"/>
    <w:rsid w:val="003A2176"/>
    <w:rsid w:val="003A4A35"/>
    <w:rsid w:val="003B55EC"/>
    <w:rsid w:val="003C244B"/>
    <w:rsid w:val="003C2F14"/>
    <w:rsid w:val="003C2FCA"/>
    <w:rsid w:val="003C3100"/>
    <w:rsid w:val="003D31FC"/>
    <w:rsid w:val="003D350C"/>
    <w:rsid w:val="003D3DD3"/>
    <w:rsid w:val="003D5D49"/>
    <w:rsid w:val="003E1305"/>
    <w:rsid w:val="003E1834"/>
    <w:rsid w:val="003E190F"/>
    <w:rsid w:val="003E1A36"/>
    <w:rsid w:val="003E5DE2"/>
    <w:rsid w:val="003F457E"/>
    <w:rsid w:val="00400A1E"/>
    <w:rsid w:val="004026B1"/>
    <w:rsid w:val="00403911"/>
    <w:rsid w:val="00405E5F"/>
    <w:rsid w:val="004062D2"/>
    <w:rsid w:val="00407B10"/>
    <w:rsid w:val="00410371"/>
    <w:rsid w:val="00410D09"/>
    <w:rsid w:val="00412C82"/>
    <w:rsid w:val="004222C6"/>
    <w:rsid w:val="004242F1"/>
    <w:rsid w:val="00427E79"/>
    <w:rsid w:val="00430354"/>
    <w:rsid w:val="00434BC3"/>
    <w:rsid w:val="00435A2C"/>
    <w:rsid w:val="00435CCF"/>
    <w:rsid w:val="00436759"/>
    <w:rsid w:val="00440047"/>
    <w:rsid w:val="00440DD3"/>
    <w:rsid w:val="0044135B"/>
    <w:rsid w:val="004414CF"/>
    <w:rsid w:val="00444367"/>
    <w:rsid w:val="00445404"/>
    <w:rsid w:val="00445EB9"/>
    <w:rsid w:val="00446488"/>
    <w:rsid w:val="004477DF"/>
    <w:rsid w:val="00452B5F"/>
    <w:rsid w:val="0045387E"/>
    <w:rsid w:val="00457782"/>
    <w:rsid w:val="00460190"/>
    <w:rsid w:val="00461F12"/>
    <w:rsid w:val="00467CA6"/>
    <w:rsid w:val="00474539"/>
    <w:rsid w:val="0048037B"/>
    <w:rsid w:val="00480BDF"/>
    <w:rsid w:val="00480E1E"/>
    <w:rsid w:val="00492A1B"/>
    <w:rsid w:val="004932AE"/>
    <w:rsid w:val="004A094E"/>
    <w:rsid w:val="004A1743"/>
    <w:rsid w:val="004A2312"/>
    <w:rsid w:val="004B5AA8"/>
    <w:rsid w:val="004B75B7"/>
    <w:rsid w:val="004B7FCE"/>
    <w:rsid w:val="004C1198"/>
    <w:rsid w:val="004C3F44"/>
    <w:rsid w:val="004C3F6A"/>
    <w:rsid w:val="004D25B5"/>
    <w:rsid w:val="004E0228"/>
    <w:rsid w:val="004F69EA"/>
    <w:rsid w:val="004F7D61"/>
    <w:rsid w:val="00505579"/>
    <w:rsid w:val="0051580D"/>
    <w:rsid w:val="00516EF5"/>
    <w:rsid w:val="00520AA9"/>
    <w:rsid w:val="005232B2"/>
    <w:rsid w:val="00523A8A"/>
    <w:rsid w:val="00523DD1"/>
    <w:rsid w:val="005245B9"/>
    <w:rsid w:val="00524690"/>
    <w:rsid w:val="00524908"/>
    <w:rsid w:val="00525C0C"/>
    <w:rsid w:val="00526D31"/>
    <w:rsid w:val="00534420"/>
    <w:rsid w:val="0053757B"/>
    <w:rsid w:val="00547111"/>
    <w:rsid w:val="0055190F"/>
    <w:rsid w:val="00551B60"/>
    <w:rsid w:val="00555A08"/>
    <w:rsid w:val="00566C13"/>
    <w:rsid w:val="00572039"/>
    <w:rsid w:val="00575155"/>
    <w:rsid w:val="00582A00"/>
    <w:rsid w:val="0058550A"/>
    <w:rsid w:val="00585A9E"/>
    <w:rsid w:val="005866BF"/>
    <w:rsid w:val="00586F0C"/>
    <w:rsid w:val="00587088"/>
    <w:rsid w:val="005877BF"/>
    <w:rsid w:val="00591270"/>
    <w:rsid w:val="00592D74"/>
    <w:rsid w:val="005946FA"/>
    <w:rsid w:val="005959BD"/>
    <w:rsid w:val="00597DCA"/>
    <w:rsid w:val="005A1A93"/>
    <w:rsid w:val="005A1F52"/>
    <w:rsid w:val="005A4812"/>
    <w:rsid w:val="005A5302"/>
    <w:rsid w:val="005A5784"/>
    <w:rsid w:val="005B197D"/>
    <w:rsid w:val="005B36BC"/>
    <w:rsid w:val="005B389C"/>
    <w:rsid w:val="005C0806"/>
    <w:rsid w:val="005C2AAE"/>
    <w:rsid w:val="005C3DFA"/>
    <w:rsid w:val="005C5382"/>
    <w:rsid w:val="005C5A1B"/>
    <w:rsid w:val="005C6231"/>
    <w:rsid w:val="005D1DE9"/>
    <w:rsid w:val="005D2309"/>
    <w:rsid w:val="005D3169"/>
    <w:rsid w:val="005E2C44"/>
    <w:rsid w:val="005E2D88"/>
    <w:rsid w:val="005F202F"/>
    <w:rsid w:val="005F2F9D"/>
    <w:rsid w:val="00602678"/>
    <w:rsid w:val="00602944"/>
    <w:rsid w:val="006039DF"/>
    <w:rsid w:val="00605A77"/>
    <w:rsid w:val="006074DF"/>
    <w:rsid w:val="00610144"/>
    <w:rsid w:val="0061134F"/>
    <w:rsid w:val="0061215C"/>
    <w:rsid w:val="00612AB5"/>
    <w:rsid w:val="00613F2B"/>
    <w:rsid w:val="00614BF9"/>
    <w:rsid w:val="00615810"/>
    <w:rsid w:val="00615EC0"/>
    <w:rsid w:val="00616025"/>
    <w:rsid w:val="00616426"/>
    <w:rsid w:val="00616D4D"/>
    <w:rsid w:val="00617D68"/>
    <w:rsid w:val="006207FF"/>
    <w:rsid w:val="00621188"/>
    <w:rsid w:val="00622052"/>
    <w:rsid w:val="00624B10"/>
    <w:rsid w:val="006253CF"/>
    <w:rsid w:val="006257ED"/>
    <w:rsid w:val="00626D1F"/>
    <w:rsid w:val="00630A6C"/>
    <w:rsid w:val="00630CEE"/>
    <w:rsid w:val="0063278D"/>
    <w:rsid w:val="00632E3F"/>
    <w:rsid w:val="00636F6D"/>
    <w:rsid w:val="00641AA9"/>
    <w:rsid w:val="00656E20"/>
    <w:rsid w:val="00662F7C"/>
    <w:rsid w:val="00675C2C"/>
    <w:rsid w:val="00677A55"/>
    <w:rsid w:val="00687A55"/>
    <w:rsid w:val="00687A75"/>
    <w:rsid w:val="00687F85"/>
    <w:rsid w:val="00692340"/>
    <w:rsid w:val="006935CD"/>
    <w:rsid w:val="0069498F"/>
    <w:rsid w:val="00694FBC"/>
    <w:rsid w:val="00695808"/>
    <w:rsid w:val="00695A37"/>
    <w:rsid w:val="006A1587"/>
    <w:rsid w:val="006A2BAD"/>
    <w:rsid w:val="006A44AD"/>
    <w:rsid w:val="006A4732"/>
    <w:rsid w:val="006A5B0D"/>
    <w:rsid w:val="006A6155"/>
    <w:rsid w:val="006B03B9"/>
    <w:rsid w:val="006B46FB"/>
    <w:rsid w:val="006B607F"/>
    <w:rsid w:val="006C0F3D"/>
    <w:rsid w:val="006C2AE5"/>
    <w:rsid w:val="006C31AE"/>
    <w:rsid w:val="006C438B"/>
    <w:rsid w:val="006C4FD9"/>
    <w:rsid w:val="006C6242"/>
    <w:rsid w:val="006C725D"/>
    <w:rsid w:val="006C78C2"/>
    <w:rsid w:val="006D0588"/>
    <w:rsid w:val="006D50D0"/>
    <w:rsid w:val="006D5EE2"/>
    <w:rsid w:val="006D6650"/>
    <w:rsid w:val="006D7497"/>
    <w:rsid w:val="006E17B8"/>
    <w:rsid w:val="006E21FB"/>
    <w:rsid w:val="006E3070"/>
    <w:rsid w:val="006E4A15"/>
    <w:rsid w:val="006E4A6B"/>
    <w:rsid w:val="006F2E2B"/>
    <w:rsid w:val="006F605B"/>
    <w:rsid w:val="00700040"/>
    <w:rsid w:val="007005CE"/>
    <w:rsid w:val="00703F26"/>
    <w:rsid w:val="00705E16"/>
    <w:rsid w:val="00710028"/>
    <w:rsid w:val="00710040"/>
    <w:rsid w:val="0071008C"/>
    <w:rsid w:val="00710A15"/>
    <w:rsid w:val="00714530"/>
    <w:rsid w:val="00714886"/>
    <w:rsid w:val="007148C7"/>
    <w:rsid w:val="00714C62"/>
    <w:rsid w:val="00715143"/>
    <w:rsid w:val="00717AD6"/>
    <w:rsid w:val="00724479"/>
    <w:rsid w:val="00726DAE"/>
    <w:rsid w:val="00730028"/>
    <w:rsid w:val="0073784E"/>
    <w:rsid w:val="00742257"/>
    <w:rsid w:val="007427F8"/>
    <w:rsid w:val="00742C1C"/>
    <w:rsid w:val="00744BA3"/>
    <w:rsid w:val="00745BF7"/>
    <w:rsid w:val="007477C8"/>
    <w:rsid w:val="00753307"/>
    <w:rsid w:val="00753D98"/>
    <w:rsid w:val="00754554"/>
    <w:rsid w:val="0076032D"/>
    <w:rsid w:val="00760F43"/>
    <w:rsid w:val="007630FD"/>
    <w:rsid w:val="00771DEC"/>
    <w:rsid w:val="00780D4E"/>
    <w:rsid w:val="007866B8"/>
    <w:rsid w:val="00792342"/>
    <w:rsid w:val="00793B63"/>
    <w:rsid w:val="007977A8"/>
    <w:rsid w:val="007A3B3B"/>
    <w:rsid w:val="007A4F50"/>
    <w:rsid w:val="007A52C8"/>
    <w:rsid w:val="007B073E"/>
    <w:rsid w:val="007B38A0"/>
    <w:rsid w:val="007B444D"/>
    <w:rsid w:val="007B45B2"/>
    <w:rsid w:val="007B512A"/>
    <w:rsid w:val="007B72FE"/>
    <w:rsid w:val="007B7E72"/>
    <w:rsid w:val="007C07DB"/>
    <w:rsid w:val="007C2097"/>
    <w:rsid w:val="007C2E1F"/>
    <w:rsid w:val="007C426D"/>
    <w:rsid w:val="007D05C7"/>
    <w:rsid w:val="007D6A07"/>
    <w:rsid w:val="007E4E70"/>
    <w:rsid w:val="007E6207"/>
    <w:rsid w:val="007E7B05"/>
    <w:rsid w:val="007F1BC4"/>
    <w:rsid w:val="007F233E"/>
    <w:rsid w:val="007F7259"/>
    <w:rsid w:val="0080105D"/>
    <w:rsid w:val="00802E7F"/>
    <w:rsid w:val="008040A8"/>
    <w:rsid w:val="00804619"/>
    <w:rsid w:val="00804AC4"/>
    <w:rsid w:val="00804E18"/>
    <w:rsid w:val="00804E46"/>
    <w:rsid w:val="00805866"/>
    <w:rsid w:val="00805CB9"/>
    <w:rsid w:val="00810811"/>
    <w:rsid w:val="008139DF"/>
    <w:rsid w:val="00817B22"/>
    <w:rsid w:val="008234A9"/>
    <w:rsid w:val="008258DC"/>
    <w:rsid w:val="00825F97"/>
    <w:rsid w:val="00827801"/>
    <w:rsid w:val="008279FA"/>
    <w:rsid w:val="00831641"/>
    <w:rsid w:val="00833A4F"/>
    <w:rsid w:val="00836049"/>
    <w:rsid w:val="00836420"/>
    <w:rsid w:val="00840522"/>
    <w:rsid w:val="00840DA9"/>
    <w:rsid w:val="008474D0"/>
    <w:rsid w:val="00850A76"/>
    <w:rsid w:val="00852C11"/>
    <w:rsid w:val="00856CF0"/>
    <w:rsid w:val="008626E7"/>
    <w:rsid w:val="008674EE"/>
    <w:rsid w:val="0087052D"/>
    <w:rsid w:val="00870EE7"/>
    <w:rsid w:val="00873A4C"/>
    <w:rsid w:val="00873B3B"/>
    <w:rsid w:val="008772B0"/>
    <w:rsid w:val="00877B3A"/>
    <w:rsid w:val="008800A0"/>
    <w:rsid w:val="00882216"/>
    <w:rsid w:val="00882233"/>
    <w:rsid w:val="008828B0"/>
    <w:rsid w:val="008837C8"/>
    <w:rsid w:val="00883BCC"/>
    <w:rsid w:val="008863B9"/>
    <w:rsid w:val="008978DA"/>
    <w:rsid w:val="008A0449"/>
    <w:rsid w:val="008A0AC9"/>
    <w:rsid w:val="008A0D8B"/>
    <w:rsid w:val="008A45A6"/>
    <w:rsid w:val="008A6500"/>
    <w:rsid w:val="008A66C2"/>
    <w:rsid w:val="008B195D"/>
    <w:rsid w:val="008B2ECB"/>
    <w:rsid w:val="008B37E5"/>
    <w:rsid w:val="008B4991"/>
    <w:rsid w:val="008C12BD"/>
    <w:rsid w:val="008C1BC5"/>
    <w:rsid w:val="008D6EC8"/>
    <w:rsid w:val="008E20AC"/>
    <w:rsid w:val="008E49A5"/>
    <w:rsid w:val="008E5138"/>
    <w:rsid w:val="008E6BC2"/>
    <w:rsid w:val="008F362B"/>
    <w:rsid w:val="008F5EB2"/>
    <w:rsid w:val="008F64BD"/>
    <w:rsid w:val="008F686C"/>
    <w:rsid w:val="00900DDA"/>
    <w:rsid w:val="00901095"/>
    <w:rsid w:val="009016FD"/>
    <w:rsid w:val="00901A87"/>
    <w:rsid w:val="00901E12"/>
    <w:rsid w:val="00901E56"/>
    <w:rsid w:val="009040EB"/>
    <w:rsid w:val="00905D0D"/>
    <w:rsid w:val="00906A8C"/>
    <w:rsid w:val="00907DA0"/>
    <w:rsid w:val="009129AC"/>
    <w:rsid w:val="00913097"/>
    <w:rsid w:val="009148DE"/>
    <w:rsid w:val="0092425D"/>
    <w:rsid w:val="00924986"/>
    <w:rsid w:val="00932882"/>
    <w:rsid w:val="00936BF7"/>
    <w:rsid w:val="00937B67"/>
    <w:rsid w:val="00940B85"/>
    <w:rsid w:val="00941E30"/>
    <w:rsid w:val="0094200A"/>
    <w:rsid w:val="009458F4"/>
    <w:rsid w:val="00951AF8"/>
    <w:rsid w:val="00953CB4"/>
    <w:rsid w:val="00955597"/>
    <w:rsid w:val="00957C31"/>
    <w:rsid w:val="00961ED0"/>
    <w:rsid w:val="00964F97"/>
    <w:rsid w:val="009668EA"/>
    <w:rsid w:val="00971611"/>
    <w:rsid w:val="00972E6D"/>
    <w:rsid w:val="009757A6"/>
    <w:rsid w:val="00975B82"/>
    <w:rsid w:val="00975CE6"/>
    <w:rsid w:val="00975E55"/>
    <w:rsid w:val="00975E70"/>
    <w:rsid w:val="0097694F"/>
    <w:rsid w:val="009777D9"/>
    <w:rsid w:val="0098402B"/>
    <w:rsid w:val="009876A2"/>
    <w:rsid w:val="00991B88"/>
    <w:rsid w:val="00992C5E"/>
    <w:rsid w:val="00993964"/>
    <w:rsid w:val="00993D42"/>
    <w:rsid w:val="009944F5"/>
    <w:rsid w:val="00994DDC"/>
    <w:rsid w:val="009965A8"/>
    <w:rsid w:val="009A164D"/>
    <w:rsid w:val="009A35BF"/>
    <w:rsid w:val="009A4783"/>
    <w:rsid w:val="009A5753"/>
    <w:rsid w:val="009A579D"/>
    <w:rsid w:val="009A68D6"/>
    <w:rsid w:val="009A6C3A"/>
    <w:rsid w:val="009A774E"/>
    <w:rsid w:val="009B0E03"/>
    <w:rsid w:val="009B0E38"/>
    <w:rsid w:val="009B14EF"/>
    <w:rsid w:val="009B36E3"/>
    <w:rsid w:val="009B758D"/>
    <w:rsid w:val="009C1586"/>
    <w:rsid w:val="009C3C62"/>
    <w:rsid w:val="009C568D"/>
    <w:rsid w:val="009C75CA"/>
    <w:rsid w:val="009D71D2"/>
    <w:rsid w:val="009D742B"/>
    <w:rsid w:val="009E2A59"/>
    <w:rsid w:val="009E3297"/>
    <w:rsid w:val="009E46C3"/>
    <w:rsid w:val="009F0017"/>
    <w:rsid w:val="009F2707"/>
    <w:rsid w:val="009F33B7"/>
    <w:rsid w:val="009F4A23"/>
    <w:rsid w:val="009F4BF7"/>
    <w:rsid w:val="009F4D59"/>
    <w:rsid w:val="009F734F"/>
    <w:rsid w:val="009F7F33"/>
    <w:rsid w:val="00A01CF2"/>
    <w:rsid w:val="00A043AF"/>
    <w:rsid w:val="00A15F5D"/>
    <w:rsid w:val="00A21E3D"/>
    <w:rsid w:val="00A2244A"/>
    <w:rsid w:val="00A22612"/>
    <w:rsid w:val="00A246B6"/>
    <w:rsid w:val="00A25B18"/>
    <w:rsid w:val="00A276E5"/>
    <w:rsid w:val="00A31C91"/>
    <w:rsid w:val="00A35557"/>
    <w:rsid w:val="00A36E9B"/>
    <w:rsid w:val="00A41EEE"/>
    <w:rsid w:val="00A4430E"/>
    <w:rsid w:val="00A4468A"/>
    <w:rsid w:val="00A4679D"/>
    <w:rsid w:val="00A47E70"/>
    <w:rsid w:val="00A50CF0"/>
    <w:rsid w:val="00A52F6F"/>
    <w:rsid w:val="00A62F21"/>
    <w:rsid w:val="00A639EA"/>
    <w:rsid w:val="00A65BB3"/>
    <w:rsid w:val="00A722D4"/>
    <w:rsid w:val="00A760FA"/>
    <w:rsid w:val="00A7671C"/>
    <w:rsid w:val="00A8127D"/>
    <w:rsid w:val="00A82994"/>
    <w:rsid w:val="00A82D7A"/>
    <w:rsid w:val="00A83B05"/>
    <w:rsid w:val="00A93136"/>
    <w:rsid w:val="00A93556"/>
    <w:rsid w:val="00A97B98"/>
    <w:rsid w:val="00AA0596"/>
    <w:rsid w:val="00AA0E11"/>
    <w:rsid w:val="00AA27AC"/>
    <w:rsid w:val="00AA2CBC"/>
    <w:rsid w:val="00AA340C"/>
    <w:rsid w:val="00AA5177"/>
    <w:rsid w:val="00AA79A3"/>
    <w:rsid w:val="00AA7D72"/>
    <w:rsid w:val="00AB3F52"/>
    <w:rsid w:val="00AC26EF"/>
    <w:rsid w:val="00AC2C87"/>
    <w:rsid w:val="00AC3D59"/>
    <w:rsid w:val="00AC4B64"/>
    <w:rsid w:val="00AC5820"/>
    <w:rsid w:val="00AC707F"/>
    <w:rsid w:val="00AD1CD8"/>
    <w:rsid w:val="00AD2CBF"/>
    <w:rsid w:val="00AE0A90"/>
    <w:rsid w:val="00AE1D09"/>
    <w:rsid w:val="00AE5093"/>
    <w:rsid w:val="00AF172F"/>
    <w:rsid w:val="00AF3D13"/>
    <w:rsid w:val="00AF7228"/>
    <w:rsid w:val="00B0204F"/>
    <w:rsid w:val="00B036C9"/>
    <w:rsid w:val="00B0402B"/>
    <w:rsid w:val="00B07AA7"/>
    <w:rsid w:val="00B12607"/>
    <w:rsid w:val="00B136F6"/>
    <w:rsid w:val="00B14018"/>
    <w:rsid w:val="00B15FEF"/>
    <w:rsid w:val="00B173E6"/>
    <w:rsid w:val="00B17E98"/>
    <w:rsid w:val="00B2119C"/>
    <w:rsid w:val="00B258BB"/>
    <w:rsid w:val="00B30378"/>
    <w:rsid w:val="00B40169"/>
    <w:rsid w:val="00B475C4"/>
    <w:rsid w:val="00B51FCB"/>
    <w:rsid w:val="00B56C5A"/>
    <w:rsid w:val="00B56CE1"/>
    <w:rsid w:val="00B56E2F"/>
    <w:rsid w:val="00B60573"/>
    <w:rsid w:val="00B62BF1"/>
    <w:rsid w:val="00B64B6D"/>
    <w:rsid w:val="00B65544"/>
    <w:rsid w:val="00B67553"/>
    <w:rsid w:val="00B67B97"/>
    <w:rsid w:val="00B70080"/>
    <w:rsid w:val="00B7030D"/>
    <w:rsid w:val="00B72EF0"/>
    <w:rsid w:val="00B743EF"/>
    <w:rsid w:val="00B74B63"/>
    <w:rsid w:val="00B75E77"/>
    <w:rsid w:val="00B75F92"/>
    <w:rsid w:val="00B83337"/>
    <w:rsid w:val="00B833E7"/>
    <w:rsid w:val="00B8454C"/>
    <w:rsid w:val="00B9351F"/>
    <w:rsid w:val="00B935CD"/>
    <w:rsid w:val="00B954F6"/>
    <w:rsid w:val="00B968C8"/>
    <w:rsid w:val="00BA0645"/>
    <w:rsid w:val="00BA3EC5"/>
    <w:rsid w:val="00BA51D9"/>
    <w:rsid w:val="00BB05D5"/>
    <w:rsid w:val="00BB3051"/>
    <w:rsid w:val="00BB5DFC"/>
    <w:rsid w:val="00BB7D24"/>
    <w:rsid w:val="00BC1B89"/>
    <w:rsid w:val="00BC2243"/>
    <w:rsid w:val="00BC31BE"/>
    <w:rsid w:val="00BC3DB9"/>
    <w:rsid w:val="00BD279D"/>
    <w:rsid w:val="00BD6BB8"/>
    <w:rsid w:val="00BE31CC"/>
    <w:rsid w:val="00BE3A45"/>
    <w:rsid w:val="00BE6274"/>
    <w:rsid w:val="00BE6728"/>
    <w:rsid w:val="00BF0083"/>
    <w:rsid w:val="00BF1B54"/>
    <w:rsid w:val="00BF28E1"/>
    <w:rsid w:val="00BF4FF0"/>
    <w:rsid w:val="00BF57D6"/>
    <w:rsid w:val="00BF7283"/>
    <w:rsid w:val="00C018F0"/>
    <w:rsid w:val="00C01C94"/>
    <w:rsid w:val="00C02CAA"/>
    <w:rsid w:val="00C0524A"/>
    <w:rsid w:val="00C15688"/>
    <w:rsid w:val="00C21943"/>
    <w:rsid w:val="00C22FBC"/>
    <w:rsid w:val="00C259BF"/>
    <w:rsid w:val="00C311A8"/>
    <w:rsid w:val="00C31799"/>
    <w:rsid w:val="00C33A7F"/>
    <w:rsid w:val="00C3662B"/>
    <w:rsid w:val="00C46540"/>
    <w:rsid w:val="00C51E37"/>
    <w:rsid w:val="00C52D47"/>
    <w:rsid w:val="00C572D0"/>
    <w:rsid w:val="00C57A97"/>
    <w:rsid w:val="00C6013A"/>
    <w:rsid w:val="00C61603"/>
    <w:rsid w:val="00C62698"/>
    <w:rsid w:val="00C662A5"/>
    <w:rsid w:val="00C66BA2"/>
    <w:rsid w:val="00C67C4E"/>
    <w:rsid w:val="00C7056B"/>
    <w:rsid w:val="00C7489A"/>
    <w:rsid w:val="00C7566A"/>
    <w:rsid w:val="00C8019A"/>
    <w:rsid w:val="00C80876"/>
    <w:rsid w:val="00C82E32"/>
    <w:rsid w:val="00C9030E"/>
    <w:rsid w:val="00C94DFE"/>
    <w:rsid w:val="00C95985"/>
    <w:rsid w:val="00C96A3D"/>
    <w:rsid w:val="00C979AE"/>
    <w:rsid w:val="00CB4C33"/>
    <w:rsid w:val="00CC21CD"/>
    <w:rsid w:val="00CC5026"/>
    <w:rsid w:val="00CC576F"/>
    <w:rsid w:val="00CC68D0"/>
    <w:rsid w:val="00CC6BB2"/>
    <w:rsid w:val="00CC7541"/>
    <w:rsid w:val="00CE0D0A"/>
    <w:rsid w:val="00CE3B53"/>
    <w:rsid w:val="00CE6EA9"/>
    <w:rsid w:val="00CF520E"/>
    <w:rsid w:val="00CF560B"/>
    <w:rsid w:val="00CF5794"/>
    <w:rsid w:val="00CF5E68"/>
    <w:rsid w:val="00CF6845"/>
    <w:rsid w:val="00CF75D6"/>
    <w:rsid w:val="00D03F9A"/>
    <w:rsid w:val="00D0545B"/>
    <w:rsid w:val="00D06D51"/>
    <w:rsid w:val="00D16948"/>
    <w:rsid w:val="00D2018C"/>
    <w:rsid w:val="00D24991"/>
    <w:rsid w:val="00D30560"/>
    <w:rsid w:val="00D31AF4"/>
    <w:rsid w:val="00D31B9E"/>
    <w:rsid w:val="00D3390C"/>
    <w:rsid w:val="00D453DC"/>
    <w:rsid w:val="00D50255"/>
    <w:rsid w:val="00D50D1E"/>
    <w:rsid w:val="00D551A9"/>
    <w:rsid w:val="00D577BB"/>
    <w:rsid w:val="00D605F3"/>
    <w:rsid w:val="00D646F1"/>
    <w:rsid w:val="00D64DA8"/>
    <w:rsid w:val="00D64EE3"/>
    <w:rsid w:val="00D65D9E"/>
    <w:rsid w:val="00D66520"/>
    <w:rsid w:val="00D66E07"/>
    <w:rsid w:val="00D67026"/>
    <w:rsid w:val="00D7312C"/>
    <w:rsid w:val="00D74967"/>
    <w:rsid w:val="00D76276"/>
    <w:rsid w:val="00D82CE2"/>
    <w:rsid w:val="00D82D8E"/>
    <w:rsid w:val="00D8365D"/>
    <w:rsid w:val="00D872E2"/>
    <w:rsid w:val="00D87FA2"/>
    <w:rsid w:val="00D94862"/>
    <w:rsid w:val="00D9563B"/>
    <w:rsid w:val="00DA08CF"/>
    <w:rsid w:val="00DA2BF7"/>
    <w:rsid w:val="00DA409D"/>
    <w:rsid w:val="00DA4947"/>
    <w:rsid w:val="00DA573E"/>
    <w:rsid w:val="00DB45BE"/>
    <w:rsid w:val="00DC0A10"/>
    <w:rsid w:val="00DC7933"/>
    <w:rsid w:val="00DD0216"/>
    <w:rsid w:val="00DD0541"/>
    <w:rsid w:val="00DD11FD"/>
    <w:rsid w:val="00DD76E5"/>
    <w:rsid w:val="00DE0DF8"/>
    <w:rsid w:val="00DE192F"/>
    <w:rsid w:val="00DE34CF"/>
    <w:rsid w:val="00DE49D5"/>
    <w:rsid w:val="00DE733C"/>
    <w:rsid w:val="00DF626D"/>
    <w:rsid w:val="00E01940"/>
    <w:rsid w:val="00E01F40"/>
    <w:rsid w:val="00E048DA"/>
    <w:rsid w:val="00E07D35"/>
    <w:rsid w:val="00E115D6"/>
    <w:rsid w:val="00E11B1F"/>
    <w:rsid w:val="00E11C08"/>
    <w:rsid w:val="00E13F3D"/>
    <w:rsid w:val="00E14D7D"/>
    <w:rsid w:val="00E16D4C"/>
    <w:rsid w:val="00E2304F"/>
    <w:rsid w:val="00E24250"/>
    <w:rsid w:val="00E34898"/>
    <w:rsid w:val="00E35E64"/>
    <w:rsid w:val="00E35FCE"/>
    <w:rsid w:val="00E3693E"/>
    <w:rsid w:val="00E3698F"/>
    <w:rsid w:val="00E37029"/>
    <w:rsid w:val="00E40D3E"/>
    <w:rsid w:val="00E43348"/>
    <w:rsid w:val="00E45CED"/>
    <w:rsid w:val="00E519F0"/>
    <w:rsid w:val="00E53FC6"/>
    <w:rsid w:val="00E620F7"/>
    <w:rsid w:val="00E70995"/>
    <w:rsid w:val="00E7124F"/>
    <w:rsid w:val="00E71E7A"/>
    <w:rsid w:val="00E726D5"/>
    <w:rsid w:val="00E75B90"/>
    <w:rsid w:val="00E82006"/>
    <w:rsid w:val="00E838B7"/>
    <w:rsid w:val="00E87695"/>
    <w:rsid w:val="00E90A64"/>
    <w:rsid w:val="00E93BF7"/>
    <w:rsid w:val="00E94479"/>
    <w:rsid w:val="00E9595E"/>
    <w:rsid w:val="00EA134E"/>
    <w:rsid w:val="00EA4DE6"/>
    <w:rsid w:val="00EB092E"/>
    <w:rsid w:val="00EB09B7"/>
    <w:rsid w:val="00EB4183"/>
    <w:rsid w:val="00EB639F"/>
    <w:rsid w:val="00EC302D"/>
    <w:rsid w:val="00EC6C72"/>
    <w:rsid w:val="00ED18B3"/>
    <w:rsid w:val="00ED67D9"/>
    <w:rsid w:val="00EE10C8"/>
    <w:rsid w:val="00EE26B7"/>
    <w:rsid w:val="00EE738B"/>
    <w:rsid w:val="00EE7D7C"/>
    <w:rsid w:val="00EF2877"/>
    <w:rsid w:val="00EF4568"/>
    <w:rsid w:val="00EF7226"/>
    <w:rsid w:val="00EF7FF6"/>
    <w:rsid w:val="00F03D0B"/>
    <w:rsid w:val="00F05234"/>
    <w:rsid w:val="00F06A73"/>
    <w:rsid w:val="00F0711C"/>
    <w:rsid w:val="00F10AB5"/>
    <w:rsid w:val="00F1774A"/>
    <w:rsid w:val="00F25D98"/>
    <w:rsid w:val="00F300FB"/>
    <w:rsid w:val="00F305A9"/>
    <w:rsid w:val="00F30F52"/>
    <w:rsid w:val="00F31650"/>
    <w:rsid w:val="00F319BE"/>
    <w:rsid w:val="00F33432"/>
    <w:rsid w:val="00F33516"/>
    <w:rsid w:val="00F33AC9"/>
    <w:rsid w:val="00F35E66"/>
    <w:rsid w:val="00F36160"/>
    <w:rsid w:val="00F36403"/>
    <w:rsid w:val="00F415DA"/>
    <w:rsid w:val="00F425E8"/>
    <w:rsid w:val="00F4478D"/>
    <w:rsid w:val="00F524D0"/>
    <w:rsid w:val="00F52602"/>
    <w:rsid w:val="00F71956"/>
    <w:rsid w:val="00F80452"/>
    <w:rsid w:val="00F81942"/>
    <w:rsid w:val="00F829B4"/>
    <w:rsid w:val="00F86AC6"/>
    <w:rsid w:val="00F877E3"/>
    <w:rsid w:val="00F91785"/>
    <w:rsid w:val="00F93F9E"/>
    <w:rsid w:val="00F95ACA"/>
    <w:rsid w:val="00FA2152"/>
    <w:rsid w:val="00FA5FD1"/>
    <w:rsid w:val="00FB3C5A"/>
    <w:rsid w:val="00FB4F2D"/>
    <w:rsid w:val="00FB6386"/>
    <w:rsid w:val="00FB667A"/>
    <w:rsid w:val="00FC31B1"/>
    <w:rsid w:val="00FC612A"/>
    <w:rsid w:val="00FC69D2"/>
    <w:rsid w:val="00FD2C12"/>
    <w:rsid w:val="00FD34EE"/>
    <w:rsid w:val="00FE0428"/>
    <w:rsid w:val="00FE5E13"/>
    <w:rsid w:val="00FF115D"/>
    <w:rsid w:val="00FF472E"/>
    <w:rsid w:val="00FF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5C9F5B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4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B36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B36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B36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B36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B36BC"/>
    <w:rPr>
      <w:rFonts w:asciiTheme="minorHAnsi" w:eastAsiaTheme="minorEastAsia" w:hAnsiTheme="minorHAnsi" w:cstheme="minorBidi"/>
      <w:lang w:eastAsia="zh-CN"/>
    </w:rPr>
  </w:style>
  <w:style w:type="character" w:customStyle="1" w:styleId="B1Char">
    <w:name w:val="B1 Char"/>
    <w:link w:val="B1"/>
    <w:rsid w:val="008A0449"/>
    <w:rPr>
      <w:rFonts w:ascii="Times New Roman" w:hAnsi="Times New Roman"/>
      <w:lang w:val="en-GB"/>
    </w:rPr>
  </w:style>
  <w:style w:type="paragraph" w:customStyle="1" w:styleId="b10">
    <w:name w:val="b1"/>
    <w:basedOn w:val="Normal"/>
    <w:rsid w:val="00D50D1E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8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57B-DBE5-4479-B110-BA50A950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1105</Words>
  <Characters>6304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1900-01-01T00:00:00Z</cp:lastPrinted>
  <dcterms:created xsi:type="dcterms:W3CDTF">2024-02-13T12:50:00Z</dcterms:created>
  <dcterms:modified xsi:type="dcterms:W3CDTF">2024-04-22T14:59:00Z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2022-07-18T11:49:49Z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e8d549b9-1d2a-422d-aeb2-25a52778c166</vt:lpwstr>
  </property>
  <property fmtid="{D5CDD505-2E9C-101B-9397-08002B2CF9AE}" pid="27" name="MSIP_Label_9764cdcd-3664-4d05-9615-7cbf65a4f0a8_ContentBits">
    <vt:lpwstr>0</vt:lpwstr>
  </property>
</Properties>
</file>