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C79F27" w14:textId="300CEE05" w:rsidR="007F3EBB" w:rsidRDefault="007F3EBB" w:rsidP="007F3EBB">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2024</w:t>
        </w:r>
      </w:fldSimple>
      <w:fldSimple w:instr=" DOCPROPERTY  MtgTitle  \* MERGEFORMAT ">
        <w:r>
          <w:rPr>
            <w:b/>
            <w:noProof/>
            <w:sz w:val="24"/>
          </w:rPr>
          <w:t>-TTCN email</w:t>
        </w:r>
      </w:fldSimple>
      <w:r>
        <w:rPr>
          <w:b/>
          <w:i/>
          <w:noProof/>
          <w:sz w:val="28"/>
        </w:rPr>
        <w:tab/>
      </w:r>
      <w:fldSimple w:instr=" DOCPROPERTY  Tdoc#  \* MERGEFORMAT ">
        <w:r w:rsidRPr="00E13F3D">
          <w:rPr>
            <w:b/>
            <w:i/>
            <w:noProof/>
            <w:sz w:val="28"/>
          </w:rPr>
          <w:t>R5s240</w:t>
        </w:r>
        <w:r w:rsidR="00F34A6E">
          <w:rPr>
            <w:b/>
            <w:i/>
            <w:noProof/>
            <w:sz w:val="28"/>
          </w:rPr>
          <w:t>328</w:t>
        </w:r>
      </w:fldSimple>
    </w:p>
    <w:p w14:paraId="59318CAF" w14:textId="77777777" w:rsidR="007F3EBB" w:rsidRDefault="00000000" w:rsidP="007F3EBB">
      <w:pPr>
        <w:pStyle w:val="CRCoverPage"/>
        <w:outlineLvl w:val="0"/>
        <w:rPr>
          <w:b/>
          <w:noProof/>
          <w:sz w:val="24"/>
        </w:rPr>
      </w:pPr>
      <w:fldSimple w:instr=" DOCPROPERTY  Location  \* MERGEFORMAT ">
        <w:r w:rsidR="007F3EBB" w:rsidRPr="00BA51D9">
          <w:rPr>
            <w:b/>
            <w:noProof/>
            <w:sz w:val="24"/>
          </w:rPr>
          <w:t>Online</w:t>
        </w:r>
      </w:fldSimple>
      <w:r w:rsidR="007F3EBB">
        <w:rPr>
          <w:b/>
          <w:noProof/>
          <w:sz w:val="24"/>
        </w:rPr>
        <w:t xml:space="preserve">, </w:t>
      </w:r>
      <w:r w:rsidR="007F3EBB">
        <w:fldChar w:fldCharType="begin"/>
      </w:r>
      <w:r w:rsidR="007F3EBB">
        <w:instrText xml:space="preserve"> DOCPROPERTY  Country  \* MERGEFORMAT </w:instrText>
      </w:r>
      <w:r w:rsidR="007F3EBB">
        <w:fldChar w:fldCharType="end"/>
      </w:r>
      <w:r w:rsidR="007F3EBB">
        <w:rPr>
          <w:b/>
          <w:noProof/>
          <w:sz w:val="24"/>
        </w:rPr>
        <w:t xml:space="preserve">, </w:t>
      </w:r>
      <w:fldSimple w:instr=" DOCPROPERTY  StartDate  \* MERGEFORMAT ">
        <w:r w:rsidR="007F3EBB" w:rsidRPr="00BA51D9">
          <w:rPr>
            <w:b/>
            <w:noProof/>
            <w:sz w:val="24"/>
          </w:rPr>
          <w:t>8th Dec 2023</w:t>
        </w:r>
      </w:fldSimple>
      <w:r w:rsidR="007F3EBB">
        <w:rPr>
          <w:b/>
          <w:noProof/>
          <w:sz w:val="24"/>
        </w:rPr>
        <w:t xml:space="preserve"> - </w:t>
      </w:r>
      <w:fldSimple w:instr=" DOCPROPERTY  EndDate  \* MERGEFORMAT ">
        <w:r w:rsidR="007F3EBB" w:rsidRPr="00BA51D9">
          <w:rPr>
            <w:b/>
            <w:noProof/>
            <w:sz w:val="24"/>
          </w:rPr>
          <w:t>31st Dec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F3EBB" w14:paraId="56749AE5" w14:textId="77777777" w:rsidTr="008733EC">
        <w:tc>
          <w:tcPr>
            <w:tcW w:w="9641" w:type="dxa"/>
            <w:gridSpan w:val="9"/>
            <w:tcBorders>
              <w:top w:val="single" w:sz="4" w:space="0" w:color="auto"/>
              <w:left w:val="single" w:sz="4" w:space="0" w:color="auto"/>
              <w:right w:val="single" w:sz="4" w:space="0" w:color="auto"/>
            </w:tcBorders>
          </w:tcPr>
          <w:p w14:paraId="5CEEF688" w14:textId="77777777" w:rsidR="007F3EBB" w:rsidRDefault="007F3EBB" w:rsidP="008733EC">
            <w:pPr>
              <w:pStyle w:val="CRCoverPage"/>
              <w:spacing w:after="0"/>
              <w:jc w:val="right"/>
              <w:rPr>
                <w:i/>
                <w:noProof/>
              </w:rPr>
            </w:pPr>
            <w:r>
              <w:rPr>
                <w:i/>
                <w:noProof/>
                <w:sz w:val="14"/>
              </w:rPr>
              <w:t>CR-Form-v12.2</w:t>
            </w:r>
          </w:p>
        </w:tc>
      </w:tr>
      <w:tr w:rsidR="007F3EBB" w14:paraId="57927BEF" w14:textId="77777777" w:rsidTr="008733EC">
        <w:tc>
          <w:tcPr>
            <w:tcW w:w="9641" w:type="dxa"/>
            <w:gridSpan w:val="9"/>
            <w:tcBorders>
              <w:left w:val="single" w:sz="4" w:space="0" w:color="auto"/>
              <w:right w:val="single" w:sz="4" w:space="0" w:color="auto"/>
            </w:tcBorders>
          </w:tcPr>
          <w:p w14:paraId="526714B6" w14:textId="77777777" w:rsidR="007F3EBB" w:rsidRDefault="007F3EBB" w:rsidP="008733EC">
            <w:pPr>
              <w:pStyle w:val="CRCoverPage"/>
              <w:spacing w:after="0"/>
              <w:jc w:val="center"/>
              <w:rPr>
                <w:noProof/>
              </w:rPr>
            </w:pPr>
            <w:r>
              <w:rPr>
                <w:b/>
                <w:noProof/>
                <w:sz w:val="32"/>
              </w:rPr>
              <w:t>CHANGE REQUEST</w:t>
            </w:r>
          </w:p>
        </w:tc>
      </w:tr>
      <w:tr w:rsidR="007F3EBB" w14:paraId="6060463F" w14:textId="77777777" w:rsidTr="008733EC">
        <w:tc>
          <w:tcPr>
            <w:tcW w:w="9641" w:type="dxa"/>
            <w:gridSpan w:val="9"/>
            <w:tcBorders>
              <w:left w:val="single" w:sz="4" w:space="0" w:color="auto"/>
              <w:right w:val="single" w:sz="4" w:space="0" w:color="auto"/>
            </w:tcBorders>
          </w:tcPr>
          <w:p w14:paraId="29A9564B" w14:textId="77777777" w:rsidR="007F3EBB" w:rsidRDefault="007F3EBB" w:rsidP="008733EC">
            <w:pPr>
              <w:pStyle w:val="CRCoverPage"/>
              <w:spacing w:after="0"/>
              <w:rPr>
                <w:noProof/>
                <w:sz w:val="8"/>
                <w:szCs w:val="8"/>
              </w:rPr>
            </w:pPr>
          </w:p>
        </w:tc>
      </w:tr>
      <w:tr w:rsidR="007F3EBB" w14:paraId="42461B84" w14:textId="77777777" w:rsidTr="008733EC">
        <w:tc>
          <w:tcPr>
            <w:tcW w:w="142" w:type="dxa"/>
            <w:tcBorders>
              <w:left w:val="single" w:sz="4" w:space="0" w:color="auto"/>
            </w:tcBorders>
          </w:tcPr>
          <w:p w14:paraId="6873D845" w14:textId="77777777" w:rsidR="007F3EBB" w:rsidRDefault="007F3EBB" w:rsidP="008733EC">
            <w:pPr>
              <w:pStyle w:val="CRCoverPage"/>
              <w:spacing w:after="0"/>
              <w:jc w:val="right"/>
              <w:rPr>
                <w:noProof/>
              </w:rPr>
            </w:pPr>
          </w:p>
        </w:tc>
        <w:tc>
          <w:tcPr>
            <w:tcW w:w="1559" w:type="dxa"/>
            <w:shd w:val="pct30" w:color="FFFF00" w:fill="auto"/>
          </w:tcPr>
          <w:p w14:paraId="3F3CB2CC" w14:textId="77777777" w:rsidR="007F3EBB" w:rsidRPr="00410371" w:rsidRDefault="00000000" w:rsidP="008733EC">
            <w:pPr>
              <w:pStyle w:val="CRCoverPage"/>
              <w:spacing w:after="0"/>
              <w:jc w:val="right"/>
              <w:rPr>
                <w:b/>
                <w:noProof/>
                <w:sz w:val="28"/>
              </w:rPr>
            </w:pPr>
            <w:fldSimple w:instr=" DOCPROPERTY  Spec#  \* MERGEFORMAT ">
              <w:r w:rsidR="007F3EBB" w:rsidRPr="00410371">
                <w:rPr>
                  <w:b/>
                  <w:noProof/>
                  <w:sz w:val="28"/>
                </w:rPr>
                <w:t>36.523-3</w:t>
              </w:r>
            </w:fldSimple>
          </w:p>
        </w:tc>
        <w:tc>
          <w:tcPr>
            <w:tcW w:w="709" w:type="dxa"/>
          </w:tcPr>
          <w:p w14:paraId="16A40CE3" w14:textId="77777777" w:rsidR="007F3EBB" w:rsidRDefault="007F3EBB" w:rsidP="008733EC">
            <w:pPr>
              <w:pStyle w:val="CRCoverPage"/>
              <w:spacing w:after="0"/>
              <w:jc w:val="center"/>
              <w:rPr>
                <w:noProof/>
              </w:rPr>
            </w:pPr>
            <w:r>
              <w:rPr>
                <w:b/>
                <w:noProof/>
                <w:sz w:val="28"/>
              </w:rPr>
              <w:t>CR</w:t>
            </w:r>
          </w:p>
        </w:tc>
        <w:tc>
          <w:tcPr>
            <w:tcW w:w="1276" w:type="dxa"/>
            <w:shd w:val="pct30" w:color="FFFF00" w:fill="auto"/>
          </w:tcPr>
          <w:p w14:paraId="2E8F0C99" w14:textId="77777777" w:rsidR="007F3EBB" w:rsidRPr="00410371" w:rsidRDefault="00000000" w:rsidP="008733EC">
            <w:pPr>
              <w:pStyle w:val="CRCoverPage"/>
              <w:spacing w:after="0"/>
              <w:rPr>
                <w:noProof/>
              </w:rPr>
            </w:pPr>
            <w:fldSimple w:instr=" DOCPROPERTY  Cr#  \* MERGEFORMAT ">
              <w:r w:rsidR="007F3EBB" w:rsidRPr="00410371">
                <w:rPr>
                  <w:b/>
                  <w:noProof/>
                  <w:sz w:val="28"/>
                </w:rPr>
                <w:t>4787</w:t>
              </w:r>
            </w:fldSimple>
          </w:p>
        </w:tc>
        <w:tc>
          <w:tcPr>
            <w:tcW w:w="709" w:type="dxa"/>
          </w:tcPr>
          <w:p w14:paraId="40E322E6" w14:textId="77777777" w:rsidR="007F3EBB" w:rsidRDefault="007F3EBB" w:rsidP="008733EC">
            <w:pPr>
              <w:pStyle w:val="CRCoverPage"/>
              <w:tabs>
                <w:tab w:val="right" w:pos="625"/>
              </w:tabs>
              <w:spacing w:after="0"/>
              <w:jc w:val="center"/>
              <w:rPr>
                <w:noProof/>
              </w:rPr>
            </w:pPr>
            <w:r>
              <w:rPr>
                <w:b/>
                <w:bCs/>
                <w:noProof/>
                <w:sz w:val="28"/>
              </w:rPr>
              <w:t>rev</w:t>
            </w:r>
          </w:p>
        </w:tc>
        <w:tc>
          <w:tcPr>
            <w:tcW w:w="992" w:type="dxa"/>
            <w:shd w:val="pct30" w:color="FFFF00" w:fill="auto"/>
          </w:tcPr>
          <w:p w14:paraId="64BE98CF" w14:textId="7126E2C0" w:rsidR="007F3EBB" w:rsidRPr="00410371" w:rsidRDefault="00F34A6E" w:rsidP="008733EC">
            <w:pPr>
              <w:pStyle w:val="CRCoverPage"/>
              <w:spacing w:after="0"/>
              <w:jc w:val="center"/>
              <w:rPr>
                <w:b/>
                <w:noProof/>
              </w:rPr>
            </w:pPr>
            <w:r>
              <w:t>1</w:t>
            </w:r>
          </w:p>
        </w:tc>
        <w:tc>
          <w:tcPr>
            <w:tcW w:w="2410" w:type="dxa"/>
          </w:tcPr>
          <w:p w14:paraId="7EF9336F" w14:textId="77777777" w:rsidR="007F3EBB" w:rsidRDefault="007F3EBB" w:rsidP="008733E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9371B4A" w14:textId="7610CC15" w:rsidR="007F3EBB" w:rsidRPr="00410371" w:rsidRDefault="00000000" w:rsidP="008733EC">
            <w:pPr>
              <w:pStyle w:val="CRCoverPage"/>
              <w:spacing w:after="0"/>
              <w:jc w:val="center"/>
              <w:rPr>
                <w:noProof/>
                <w:sz w:val="28"/>
              </w:rPr>
            </w:pPr>
            <w:fldSimple w:instr=" DOCPROPERTY  Version  \* MERGEFORMAT ">
              <w:r w:rsidR="007F3EBB" w:rsidRPr="00410371">
                <w:rPr>
                  <w:b/>
                  <w:noProof/>
                  <w:sz w:val="28"/>
                </w:rPr>
                <w:t>18.</w:t>
              </w:r>
              <w:r w:rsidR="00F34A6E">
                <w:rPr>
                  <w:b/>
                  <w:noProof/>
                  <w:sz w:val="28"/>
                </w:rPr>
                <w:t>3</w:t>
              </w:r>
              <w:r w:rsidR="007F3EBB" w:rsidRPr="00410371">
                <w:rPr>
                  <w:b/>
                  <w:noProof/>
                  <w:sz w:val="28"/>
                </w:rPr>
                <w:t>.0</w:t>
              </w:r>
            </w:fldSimple>
          </w:p>
        </w:tc>
        <w:tc>
          <w:tcPr>
            <w:tcW w:w="143" w:type="dxa"/>
            <w:tcBorders>
              <w:right w:val="single" w:sz="4" w:space="0" w:color="auto"/>
            </w:tcBorders>
          </w:tcPr>
          <w:p w14:paraId="121ECA5D" w14:textId="77777777" w:rsidR="007F3EBB" w:rsidRDefault="007F3EBB" w:rsidP="008733EC">
            <w:pPr>
              <w:pStyle w:val="CRCoverPage"/>
              <w:spacing w:after="0"/>
              <w:rPr>
                <w:noProof/>
              </w:rPr>
            </w:pPr>
          </w:p>
        </w:tc>
      </w:tr>
      <w:tr w:rsidR="007F3EBB" w14:paraId="3C5EFF02" w14:textId="77777777" w:rsidTr="008733EC">
        <w:tc>
          <w:tcPr>
            <w:tcW w:w="9641" w:type="dxa"/>
            <w:gridSpan w:val="9"/>
            <w:tcBorders>
              <w:left w:val="single" w:sz="4" w:space="0" w:color="auto"/>
              <w:right w:val="single" w:sz="4" w:space="0" w:color="auto"/>
            </w:tcBorders>
          </w:tcPr>
          <w:p w14:paraId="169A669B" w14:textId="77777777" w:rsidR="007F3EBB" w:rsidRDefault="007F3EBB" w:rsidP="008733EC">
            <w:pPr>
              <w:pStyle w:val="CRCoverPage"/>
              <w:spacing w:after="0"/>
              <w:rPr>
                <w:noProof/>
              </w:rPr>
            </w:pPr>
          </w:p>
        </w:tc>
      </w:tr>
      <w:tr w:rsidR="007F3EBB" w14:paraId="2A166BFE" w14:textId="77777777" w:rsidTr="008733EC">
        <w:tc>
          <w:tcPr>
            <w:tcW w:w="9641" w:type="dxa"/>
            <w:gridSpan w:val="9"/>
            <w:tcBorders>
              <w:top w:val="single" w:sz="4" w:space="0" w:color="auto"/>
            </w:tcBorders>
          </w:tcPr>
          <w:p w14:paraId="2369BA22" w14:textId="77777777" w:rsidR="007F3EBB" w:rsidRPr="00F25D98" w:rsidRDefault="007F3EBB" w:rsidP="008733EC">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7F3EBB" w14:paraId="73D1E9A9" w14:textId="77777777" w:rsidTr="008733EC">
        <w:tc>
          <w:tcPr>
            <w:tcW w:w="9641" w:type="dxa"/>
            <w:gridSpan w:val="9"/>
          </w:tcPr>
          <w:p w14:paraId="3939A73F" w14:textId="77777777" w:rsidR="007F3EBB" w:rsidRDefault="007F3EBB" w:rsidP="008733EC">
            <w:pPr>
              <w:pStyle w:val="CRCoverPage"/>
              <w:spacing w:after="0"/>
              <w:rPr>
                <w:noProof/>
                <w:sz w:val="8"/>
                <w:szCs w:val="8"/>
              </w:rPr>
            </w:pPr>
          </w:p>
        </w:tc>
      </w:tr>
    </w:tbl>
    <w:p w14:paraId="56FDE710" w14:textId="77777777" w:rsidR="007F3EBB" w:rsidRDefault="007F3EBB" w:rsidP="007F3EB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F3EBB" w14:paraId="68BDBF96" w14:textId="77777777" w:rsidTr="008733EC">
        <w:tc>
          <w:tcPr>
            <w:tcW w:w="2835" w:type="dxa"/>
          </w:tcPr>
          <w:p w14:paraId="65963597" w14:textId="77777777" w:rsidR="007F3EBB" w:rsidRDefault="007F3EBB" w:rsidP="008733EC">
            <w:pPr>
              <w:pStyle w:val="CRCoverPage"/>
              <w:tabs>
                <w:tab w:val="right" w:pos="2751"/>
              </w:tabs>
              <w:spacing w:after="0"/>
              <w:rPr>
                <w:b/>
                <w:i/>
                <w:noProof/>
              </w:rPr>
            </w:pPr>
            <w:r>
              <w:rPr>
                <w:b/>
                <w:i/>
                <w:noProof/>
              </w:rPr>
              <w:t>Proposed change affects:</w:t>
            </w:r>
          </w:p>
        </w:tc>
        <w:tc>
          <w:tcPr>
            <w:tcW w:w="1418" w:type="dxa"/>
          </w:tcPr>
          <w:p w14:paraId="4E92C775" w14:textId="77777777" w:rsidR="007F3EBB" w:rsidRDefault="007F3EBB" w:rsidP="008733E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FAB907" w14:textId="77777777" w:rsidR="007F3EBB" w:rsidRDefault="007F3EBB" w:rsidP="008733EC">
            <w:pPr>
              <w:pStyle w:val="CRCoverPage"/>
              <w:spacing w:after="0"/>
              <w:jc w:val="center"/>
              <w:rPr>
                <w:b/>
                <w:caps/>
                <w:noProof/>
              </w:rPr>
            </w:pPr>
          </w:p>
        </w:tc>
        <w:tc>
          <w:tcPr>
            <w:tcW w:w="709" w:type="dxa"/>
            <w:tcBorders>
              <w:left w:val="single" w:sz="4" w:space="0" w:color="auto"/>
            </w:tcBorders>
          </w:tcPr>
          <w:p w14:paraId="00994678" w14:textId="77777777" w:rsidR="007F3EBB" w:rsidRDefault="007F3EBB" w:rsidP="008733E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312610" w14:textId="77777777" w:rsidR="007F3EBB" w:rsidRDefault="007F3EBB" w:rsidP="008733EC">
            <w:pPr>
              <w:pStyle w:val="CRCoverPage"/>
              <w:spacing w:after="0"/>
              <w:jc w:val="center"/>
              <w:rPr>
                <w:b/>
                <w:caps/>
                <w:noProof/>
              </w:rPr>
            </w:pPr>
          </w:p>
        </w:tc>
        <w:tc>
          <w:tcPr>
            <w:tcW w:w="2126" w:type="dxa"/>
          </w:tcPr>
          <w:p w14:paraId="5F8DFDB1" w14:textId="77777777" w:rsidR="007F3EBB" w:rsidRDefault="007F3EBB" w:rsidP="008733E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54A5863" w14:textId="77777777" w:rsidR="007F3EBB" w:rsidRDefault="007F3EBB" w:rsidP="008733EC">
            <w:pPr>
              <w:pStyle w:val="CRCoverPage"/>
              <w:spacing w:after="0"/>
              <w:jc w:val="center"/>
              <w:rPr>
                <w:b/>
                <w:caps/>
                <w:noProof/>
              </w:rPr>
            </w:pPr>
          </w:p>
        </w:tc>
        <w:tc>
          <w:tcPr>
            <w:tcW w:w="1418" w:type="dxa"/>
            <w:tcBorders>
              <w:left w:val="nil"/>
            </w:tcBorders>
          </w:tcPr>
          <w:p w14:paraId="702DB178" w14:textId="77777777" w:rsidR="007F3EBB" w:rsidRDefault="007F3EBB" w:rsidP="008733E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FE2AD4" w14:textId="77777777" w:rsidR="007F3EBB" w:rsidRDefault="007F3EBB" w:rsidP="008733EC">
            <w:pPr>
              <w:pStyle w:val="CRCoverPage"/>
              <w:spacing w:after="0"/>
              <w:jc w:val="center"/>
              <w:rPr>
                <w:b/>
                <w:bCs/>
                <w:caps/>
                <w:noProof/>
              </w:rPr>
            </w:pPr>
          </w:p>
        </w:tc>
      </w:tr>
    </w:tbl>
    <w:p w14:paraId="526BBCA6" w14:textId="77777777" w:rsidR="007F3EBB" w:rsidRDefault="007F3EBB" w:rsidP="007F3EB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F3EBB" w14:paraId="19B39DDA" w14:textId="77777777" w:rsidTr="008733EC">
        <w:tc>
          <w:tcPr>
            <w:tcW w:w="9640" w:type="dxa"/>
            <w:gridSpan w:val="11"/>
          </w:tcPr>
          <w:p w14:paraId="0A31205F" w14:textId="77777777" w:rsidR="007F3EBB" w:rsidRDefault="007F3EBB" w:rsidP="008733EC">
            <w:pPr>
              <w:pStyle w:val="CRCoverPage"/>
              <w:spacing w:after="0"/>
              <w:rPr>
                <w:noProof/>
                <w:sz w:val="8"/>
                <w:szCs w:val="8"/>
              </w:rPr>
            </w:pPr>
          </w:p>
        </w:tc>
      </w:tr>
      <w:tr w:rsidR="007F3EBB" w14:paraId="0AD9A90F" w14:textId="77777777" w:rsidTr="008733EC">
        <w:tc>
          <w:tcPr>
            <w:tcW w:w="1843" w:type="dxa"/>
            <w:tcBorders>
              <w:top w:val="single" w:sz="4" w:space="0" w:color="auto"/>
              <w:left w:val="single" w:sz="4" w:space="0" w:color="auto"/>
            </w:tcBorders>
          </w:tcPr>
          <w:p w14:paraId="1ABB76A9" w14:textId="77777777" w:rsidR="007F3EBB" w:rsidRDefault="007F3EBB" w:rsidP="008733E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4C3E94B" w14:textId="77777777" w:rsidR="007F3EBB" w:rsidRDefault="00000000" w:rsidP="008733EC">
            <w:pPr>
              <w:pStyle w:val="CRCoverPage"/>
              <w:spacing w:after="0"/>
              <w:ind w:left="100"/>
              <w:rPr>
                <w:noProof/>
              </w:rPr>
            </w:pPr>
            <w:fldSimple w:instr=" DOCPROPERTY  CrTitle  \* MERGEFORMAT ">
              <w:r w:rsidR="007F3EBB">
                <w:t>Correction to NBIOT Common functions</w:t>
              </w:r>
            </w:fldSimple>
          </w:p>
        </w:tc>
      </w:tr>
      <w:tr w:rsidR="007F3EBB" w14:paraId="6FC98486" w14:textId="77777777" w:rsidTr="008733EC">
        <w:tc>
          <w:tcPr>
            <w:tcW w:w="1843" w:type="dxa"/>
            <w:tcBorders>
              <w:left w:val="single" w:sz="4" w:space="0" w:color="auto"/>
            </w:tcBorders>
          </w:tcPr>
          <w:p w14:paraId="5B374A83" w14:textId="77777777" w:rsidR="007F3EBB" w:rsidRDefault="007F3EBB" w:rsidP="008733EC">
            <w:pPr>
              <w:pStyle w:val="CRCoverPage"/>
              <w:spacing w:after="0"/>
              <w:rPr>
                <w:b/>
                <w:i/>
                <w:noProof/>
                <w:sz w:val="8"/>
                <w:szCs w:val="8"/>
              </w:rPr>
            </w:pPr>
          </w:p>
        </w:tc>
        <w:tc>
          <w:tcPr>
            <w:tcW w:w="7797" w:type="dxa"/>
            <w:gridSpan w:val="10"/>
            <w:tcBorders>
              <w:right w:val="single" w:sz="4" w:space="0" w:color="auto"/>
            </w:tcBorders>
          </w:tcPr>
          <w:p w14:paraId="733267EB" w14:textId="77777777" w:rsidR="007F3EBB" w:rsidRDefault="007F3EBB" w:rsidP="008733EC">
            <w:pPr>
              <w:pStyle w:val="CRCoverPage"/>
              <w:spacing w:after="0"/>
              <w:rPr>
                <w:noProof/>
                <w:sz w:val="8"/>
                <w:szCs w:val="8"/>
              </w:rPr>
            </w:pPr>
          </w:p>
        </w:tc>
      </w:tr>
      <w:tr w:rsidR="007F3EBB" w14:paraId="214F52D1" w14:textId="77777777" w:rsidTr="008733EC">
        <w:tc>
          <w:tcPr>
            <w:tcW w:w="1843" w:type="dxa"/>
            <w:tcBorders>
              <w:left w:val="single" w:sz="4" w:space="0" w:color="auto"/>
            </w:tcBorders>
          </w:tcPr>
          <w:p w14:paraId="20EE0716" w14:textId="77777777" w:rsidR="007F3EBB" w:rsidRDefault="007F3EBB" w:rsidP="008733E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6929AF3" w14:textId="77777777" w:rsidR="007F3EBB" w:rsidRDefault="00000000" w:rsidP="008733EC">
            <w:pPr>
              <w:pStyle w:val="CRCoverPage"/>
              <w:spacing w:after="0"/>
              <w:ind w:left="100"/>
              <w:rPr>
                <w:noProof/>
              </w:rPr>
            </w:pPr>
            <w:fldSimple w:instr=" DOCPROPERTY  SourceIfWg  \* MERGEFORMAT ">
              <w:r w:rsidR="007F3EBB">
                <w:rPr>
                  <w:noProof/>
                </w:rPr>
                <w:t>ROHDE &amp; SCHWARZ</w:t>
              </w:r>
            </w:fldSimple>
          </w:p>
        </w:tc>
      </w:tr>
      <w:tr w:rsidR="007F3EBB" w14:paraId="50E6B7D8" w14:textId="77777777" w:rsidTr="008733EC">
        <w:tc>
          <w:tcPr>
            <w:tcW w:w="1843" w:type="dxa"/>
            <w:tcBorders>
              <w:left w:val="single" w:sz="4" w:space="0" w:color="auto"/>
            </w:tcBorders>
          </w:tcPr>
          <w:p w14:paraId="7B28DD09" w14:textId="77777777" w:rsidR="007F3EBB" w:rsidRDefault="007F3EBB" w:rsidP="008733E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9B49C8D" w14:textId="17B2C283" w:rsidR="007F3EBB" w:rsidRDefault="007F3EBB" w:rsidP="008733EC">
            <w:pPr>
              <w:pStyle w:val="CRCoverPage"/>
              <w:spacing w:after="0"/>
              <w:ind w:left="100"/>
              <w:rPr>
                <w:noProof/>
              </w:rPr>
            </w:pPr>
            <w:r>
              <w:t>R5</w:t>
            </w:r>
            <w:r>
              <w:fldChar w:fldCharType="begin"/>
            </w:r>
            <w:r>
              <w:instrText xml:space="preserve"> DOCPROPERTY  SourceIfTsg  \* MERGEFORMAT </w:instrText>
            </w:r>
            <w:r>
              <w:fldChar w:fldCharType="end"/>
            </w:r>
          </w:p>
        </w:tc>
      </w:tr>
      <w:tr w:rsidR="007F3EBB" w14:paraId="72292C54" w14:textId="77777777" w:rsidTr="008733EC">
        <w:tc>
          <w:tcPr>
            <w:tcW w:w="1843" w:type="dxa"/>
            <w:tcBorders>
              <w:left w:val="single" w:sz="4" w:space="0" w:color="auto"/>
            </w:tcBorders>
          </w:tcPr>
          <w:p w14:paraId="3E27C584" w14:textId="77777777" w:rsidR="007F3EBB" w:rsidRDefault="007F3EBB" w:rsidP="008733EC">
            <w:pPr>
              <w:pStyle w:val="CRCoverPage"/>
              <w:spacing w:after="0"/>
              <w:rPr>
                <w:b/>
                <w:i/>
                <w:noProof/>
                <w:sz w:val="8"/>
                <w:szCs w:val="8"/>
              </w:rPr>
            </w:pPr>
          </w:p>
        </w:tc>
        <w:tc>
          <w:tcPr>
            <w:tcW w:w="7797" w:type="dxa"/>
            <w:gridSpan w:val="10"/>
            <w:tcBorders>
              <w:right w:val="single" w:sz="4" w:space="0" w:color="auto"/>
            </w:tcBorders>
          </w:tcPr>
          <w:p w14:paraId="16D12FF3" w14:textId="77777777" w:rsidR="007F3EBB" w:rsidRDefault="007F3EBB" w:rsidP="008733EC">
            <w:pPr>
              <w:pStyle w:val="CRCoverPage"/>
              <w:spacing w:after="0"/>
              <w:rPr>
                <w:noProof/>
                <w:sz w:val="8"/>
                <w:szCs w:val="8"/>
              </w:rPr>
            </w:pPr>
          </w:p>
        </w:tc>
      </w:tr>
      <w:tr w:rsidR="007F3EBB" w14:paraId="1293295A" w14:textId="77777777" w:rsidTr="008733EC">
        <w:tc>
          <w:tcPr>
            <w:tcW w:w="1843" w:type="dxa"/>
            <w:tcBorders>
              <w:left w:val="single" w:sz="4" w:space="0" w:color="auto"/>
            </w:tcBorders>
          </w:tcPr>
          <w:p w14:paraId="3096956B" w14:textId="77777777" w:rsidR="007F3EBB" w:rsidRDefault="007F3EBB" w:rsidP="008733EC">
            <w:pPr>
              <w:pStyle w:val="CRCoverPage"/>
              <w:tabs>
                <w:tab w:val="right" w:pos="1759"/>
              </w:tabs>
              <w:spacing w:after="0"/>
              <w:rPr>
                <w:b/>
                <w:i/>
                <w:noProof/>
              </w:rPr>
            </w:pPr>
            <w:r>
              <w:rPr>
                <w:b/>
                <w:i/>
                <w:noProof/>
              </w:rPr>
              <w:t>Work item code:</w:t>
            </w:r>
          </w:p>
        </w:tc>
        <w:tc>
          <w:tcPr>
            <w:tcW w:w="3686" w:type="dxa"/>
            <w:gridSpan w:val="5"/>
            <w:shd w:val="pct30" w:color="FFFF00" w:fill="auto"/>
          </w:tcPr>
          <w:p w14:paraId="1BEEE9F0" w14:textId="77777777" w:rsidR="007F3EBB" w:rsidRDefault="00000000" w:rsidP="008733EC">
            <w:pPr>
              <w:pStyle w:val="CRCoverPage"/>
              <w:spacing w:after="0"/>
              <w:ind w:left="100"/>
              <w:rPr>
                <w:noProof/>
              </w:rPr>
            </w:pPr>
            <w:fldSimple w:instr=" DOCPROPERTY  RelatedWis  \* MERGEFORMAT ">
              <w:r w:rsidR="007F3EBB">
                <w:rPr>
                  <w:noProof/>
                </w:rPr>
                <w:t>TEI13_Test, NB_IOT-UEConTest</w:t>
              </w:r>
            </w:fldSimple>
          </w:p>
        </w:tc>
        <w:tc>
          <w:tcPr>
            <w:tcW w:w="567" w:type="dxa"/>
            <w:tcBorders>
              <w:left w:val="nil"/>
            </w:tcBorders>
          </w:tcPr>
          <w:p w14:paraId="37915B47" w14:textId="77777777" w:rsidR="007F3EBB" w:rsidRDefault="007F3EBB" w:rsidP="008733EC">
            <w:pPr>
              <w:pStyle w:val="CRCoverPage"/>
              <w:spacing w:after="0"/>
              <w:ind w:right="100"/>
              <w:rPr>
                <w:noProof/>
              </w:rPr>
            </w:pPr>
          </w:p>
        </w:tc>
        <w:tc>
          <w:tcPr>
            <w:tcW w:w="1417" w:type="dxa"/>
            <w:gridSpan w:val="3"/>
            <w:tcBorders>
              <w:left w:val="nil"/>
            </w:tcBorders>
          </w:tcPr>
          <w:p w14:paraId="5E678A62" w14:textId="77777777" w:rsidR="007F3EBB" w:rsidRDefault="007F3EBB" w:rsidP="008733E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34B867" w14:textId="77777777" w:rsidR="007F3EBB" w:rsidRDefault="00000000" w:rsidP="008733EC">
            <w:pPr>
              <w:pStyle w:val="CRCoverPage"/>
              <w:spacing w:after="0"/>
              <w:ind w:left="100"/>
              <w:rPr>
                <w:noProof/>
              </w:rPr>
            </w:pPr>
            <w:fldSimple w:instr=" DOCPROPERTY  ResDate  \* MERGEFORMAT ">
              <w:r w:rsidR="007F3EBB">
                <w:rPr>
                  <w:noProof/>
                </w:rPr>
                <w:t>2024-02-16</w:t>
              </w:r>
            </w:fldSimple>
          </w:p>
        </w:tc>
      </w:tr>
      <w:tr w:rsidR="007F3EBB" w14:paraId="5341F85F" w14:textId="77777777" w:rsidTr="008733EC">
        <w:tc>
          <w:tcPr>
            <w:tcW w:w="1843" w:type="dxa"/>
            <w:tcBorders>
              <w:left w:val="single" w:sz="4" w:space="0" w:color="auto"/>
            </w:tcBorders>
          </w:tcPr>
          <w:p w14:paraId="32A624AF" w14:textId="77777777" w:rsidR="007F3EBB" w:rsidRDefault="007F3EBB" w:rsidP="008733EC">
            <w:pPr>
              <w:pStyle w:val="CRCoverPage"/>
              <w:spacing w:after="0"/>
              <w:rPr>
                <w:b/>
                <w:i/>
                <w:noProof/>
                <w:sz w:val="8"/>
                <w:szCs w:val="8"/>
              </w:rPr>
            </w:pPr>
          </w:p>
        </w:tc>
        <w:tc>
          <w:tcPr>
            <w:tcW w:w="1986" w:type="dxa"/>
            <w:gridSpan w:val="4"/>
          </w:tcPr>
          <w:p w14:paraId="2ADA0FE3" w14:textId="77777777" w:rsidR="007F3EBB" w:rsidRDefault="007F3EBB" w:rsidP="008733EC">
            <w:pPr>
              <w:pStyle w:val="CRCoverPage"/>
              <w:spacing w:after="0"/>
              <w:rPr>
                <w:noProof/>
                <w:sz w:val="8"/>
                <w:szCs w:val="8"/>
              </w:rPr>
            </w:pPr>
          </w:p>
        </w:tc>
        <w:tc>
          <w:tcPr>
            <w:tcW w:w="2267" w:type="dxa"/>
            <w:gridSpan w:val="2"/>
          </w:tcPr>
          <w:p w14:paraId="0AA047CB" w14:textId="77777777" w:rsidR="007F3EBB" w:rsidRDefault="007F3EBB" w:rsidP="008733EC">
            <w:pPr>
              <w:pStyle w:val="CRCoverPage"/>
              <w:spacing w:after="0"/>
              <w:rPr>
                <w:noProof/>
                <w:sz w:val="8"/>
                <w:szCs w:val="8"/>
              </w:rPr>
            </w:pPr>
          </w:p>
        </w:tc>
        <w:tc>
          <w:tcPr>
            <w:tcW w:w="1417" w:type="dxa"/>
            <w:gridSpan w:val="3"/>
          </w:tcPr>
          <w:p w14:paraId="41EEDF6F" w14:textId="77777777" w:rsidR="007F3EBB" w:rsidRDefault="007F3EBB" w:rsidP="008733EC">
            <w:pPr>
              <w:pStyle w:val="CRCoverPage"/>
              <w:spacing w:after="0"/>
              <w:rPr>
                <w:noProof/>
                <w:sz w:val="8"/>
                <w:szCs w:val="8"/>
              </w:rPr>
            </w:pPr>
          </w:p>
        </w:tc>
        <w:tc>
          <w:tcPr>
            <w:tcW w:w="2127" w:type="dxa"/>
            <w:tcBorders>
              <w:right w:val="single" w:sz="4" w:space="0" w:color="auto"/>
            </w:tcBorders>
          </w:tcPr>
          <w:p w14:paraId="03FE7101" w14:textId="77777777" w:rsidR="007F3EBB" w:rsidRDefault="007F3EBB" w:rsidP="008733EC">
            <w:pPr>
              <w:pStyle w:val="CRCoverPage"/>
              <w:spacing w:after="0"/>
              <w:rPr>
                <w:noProof/>
                <w:sz w:val="8"/>
                <w:szCs w:val="8"/>
              </w:rPr>
            </w:pPr>
          </w:p>
        </w:tc>
      </w:tr>
      <w:tr w:rsidR="007F3EBB" w14:paraId="1B7BE763" w14:textId="77777777" w:rsidTr="008733EC">
        <w:trPr>
          <w:cantSplit/>
        </w:trPr>
        <w:tc>
          <w:tcPr>
            <w:tcW w:w="1843" w:type="dxa"/>
            <w:tcBorders>
              <w:left w:val="single" w:sz="4" w:space="0" w:color="auto"/>
            </w:tcBorders>
          </w:tcPr>
          <w:p w14:paraId="24E23984" w14:textId="77777777" w:rsidR="007F3EBB" w:rsidRDefault="007F3EBB" w:rsidP="008733EC">
            <w:pPr>
              <w:pStyle w:val="CRCoverPage"/>
              <w:tabs>
                <w:tab w:val="right" w:pos="1759"/>
              </w:tabs>
              <w:spacing w:after="0"/>
              <w:rPr>
                <w:b/>
                <w:i/>
                <w:noProof/>
              </w:rPr>
            </w:pPr>
            <w:r>
              <w:rPr>
                <w:b/>
                <w:i/>
                <w:noProof/>
              </w:rPr>
              <w:t>Category:</w:t>
            </w:r>
          </w:p>
        </w:tc>
        <w:tc>
          <w:tcPr>
            <w:tcW w:w="851" w:type="dxa"/>
            <w:shd w:val="pct30" w:color="FFFF00" w:fill="auto"/>
          </w:tcPr>
          <w:p w14:paraId="15C5511A" w14:textId="77777777" w:rsidR="007F3EBB" w:rsidRDefault="00000000" w:rsidP="008733EC">
            <w:pPr>
              <w:pStyle w:val="CRCoverPage"/>
              <w:spacing w:after="0"/>
              <w:ind w:left="100" w:right="-609"/>
              <w:rPr>
                <w:b/>
                <w:noProof/>
              </w:rPr>
            </w:pPr>
            <w:fldSimple w:instr=" DOCPROPERTY  Cat  \* MERGEFORMAT ">
              <w:r w:rsidR="007F3EBB">
                <w:rPr>
                  <w:b/>
                  <w:noProof/>
                </w:rPr>
                <w:t>F</w:t>
              </w:r>
            </w:fldSimple>
          </w:p>
        </w:tc>
        <w:tc>
          <w:tcPr>
            <w:tcW w:w="3402" w:type="dxa"/>
            <w:gridSpan w:val="5"/>
            <w:tcBorders>
              <w:left w:val="nil"/>
            </w:tcBorders>
          </w:tcPr>
          <w:p w14:paraId="4DC5053F" w14:textId="77777777" w:rsidR="007F3EBB" w:rsidRDefault="007F3EBB" w:rsidP="008733EC">
            <w:pPr>
              <w:pStyle w:val="CRCoverPage"/>
              <w:spacing w:after="0"/>
              <w:rPr>
                <w:noProof/>
              </w:rPr>
            </w:pPr>
          </w:p>
        </w:tc>
        <w:tc>
          <w:tcPr>
            <w:tcW w:w="1417" w:type="dxa"/>
            <w:gridSpan w:val="3"/>
            <w:tcBorders>
              <w:left w:val="nil"/>
            </w:tcBorders>
          </w:tcPr>
          <w:p w14:paraId="1A672193" w14:textId="77777777" w:rsidR="007F3EBB" w:rsidRDefault="007F3EBB" w:rsidP="008733E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17FB629" w14:textId="77777777" w:rsidR="007F3EBB" w:rsidRDefault="00000000" w:rsidP="008733EC">
            <w:pPr>
              <w:pStyle w:val="CRCoverPage"/>
              <w:spacing w:after="0"/>
              <w:ind w:left="100"/>
              <w:rPr>
                <w:noProof/>
              </w:rPr>
            </w:pPr>
            <w:fldSimple w:instr=" DOCPROPERTY  Release  \* MERGEFORMAT ">
              <w:r w:rsidR="007F3EBB">
                <w:rPr>
                  <w:noProof/>
                </w:rPr>
                <w:t>Rel-18</w:t>
              </w:r>
            </w:fldSimple>
          </w:p>
        </w:tc>
      </w:tr>
      <w:tr w:rsidR="007F3EBB" w14:paraId="3B691F7F" w14:textId="77777777" w:rsidTr="008733EC">
        <w:tc>
          <w:tcPr>
            <w:tcW w:w="1843" w:type="dxa"/>
            <w:tcBorders>
              <w:left w:val="single" w:sz="4" w:space="0" w:color="auto"/>
              <w:bottom w:val="single" w:sz="4" w:space="0" w:color="auto"/>
            </w:tcBorders>
          </w:tcPr>
          <w:p w14:paraId="7B68860C" w14:textId="77777777" w:rsidR="007F3EBB" w:rsidRDefault="007F3EBB" w:rsidP="008733EC">
            <w:pPr>
              <w:pStyle w:val="CRCoverPage"/>
              <w:spacing w:after="0"/>
              <w:rPr>
                <w:b/>
                <w:i/>
                <w:noProof/>
              </w:rPr>
            </w:pPr>
          </w:p>
        </w:tc>
        <w:tc>
          <w:tcPr>
            <w:tcW w:w="4677" w:type="dxa"/>
            <w:gridSpan w:val="8"/>
            <w:tcBorders>
              <w:bottom w:val="single" w:sz="4" w:space="0" w:color="auto"/>
            </w:tcBorders>
          </w:tcPr>
          <w:p w14:paraId="73EB71D4" w14:textId="77777777" w:rsidR="007F3EBB" w:rsidRDefault="007F3EBB" w:rsidP="008733E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A7AD72A" w14:textId="77777777" w:rsidR="007F3EBB" w:rsidRDefault="007F3EBB" w:rsidP="008733EC">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59D378E" w14:textId="77777777" w:rsidR="007F3EBB" w:rsidRPr="007C2097" w:rsidRDefault="007F3EBB" w:rsidP="008733E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F3EBB" w14:paraId="2E7FCA0B" w14:textId="77777777" w:rsidTr="008733EC">
        <w:tc>
          <w:tcPr>
            <w:tcW w:w="1843" w:type="dxa"/>
          </w:tcPr>
          <w:p w14:paraId="4AEA2DF7" w14:textId="77777777" w:rsidR="007F3EBB" w:rsidRDefault="007F3EBB" w:rsidP="008733EC">
            <w:pPr>
              <w:pStyle w:val="CRCoverPage"/>
              <w:spacing w:after="0"/>
              <w:rPr>
                <w:b/>
                <w:i/>
                <w:noProof/>
                <w:sz w:val="8"/>
                <w:szCs w:val="8"/>
              </w:rPr>
            </w:pPr>
          </w:p>
        </w:tc>
        <w:tc>
          <w:tcPr>
            <w:tcW w:w="7797" w:type="dxa"/>
            <w:gridSpan w:val="10"/>
          </w:tcPr>
          <w:p w14:paraId="14F24CFA" w14:textId="77777777" w:rsidR="007F3EBB" w:rsidRDefault="007F3EBB" w:rsidP="008733EC">
            <w:pPr>
              <w:pStyle w:val="CRCoverPage"/>
              <w:spacing w:after="0"/>
              <w:rPr>
                <w:noProof/>
                <w:sz w:val="8"/>
                <w:szCs w:val="8"/>
              </w:rPr>
            </w:pPr>
          </w:p>
        </w:tc>
      </w:tr>
      <w:tr w:rsidR="007F3EBB" w14:paraId="3723254C" w14:textId="77777777" w:rsidTr="008733EC">
        <w:tc>
          <w:tcPr>
            <w:tcW w:w="2694" w:type="dxa"/>
            <w:gridSpan w:val="2"/>
            <w:tcBorders>
              <w:top w:val="single" w:sz="4" w:space="0" w:color="auto"/>
              <w:left w:val="single" w:sz="4" w:space="0" w:color="auto"/>
            </w:tcBorders>
          </w:tcPr>
          <w:p w14:paraId="7776DCD0" w14:textId="77777777" w:rsidR="007F3EBB" w:rsidRDefault="007F3EBB" w:rsidP="007F3EB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C39D84" w14:textId="77777777" w:rsidR="007F3EBB" w:rsidRDefault="007F3EBB" w:rsidP="007F3EBB">
            <w:pPr>
              <w:pStyle w:val="CRCoverPage"/>
              <w:spacing w:after="0"/>
              <w:rPr>
                <w:noProof/>
              </w:rPr>
            </w:pPr>
            <w:r>
              <w:rPr>
                <w:noProof/>
              </w:rPr>
              <w:t>In NBIOT\Common\CellInfo.ttcn there are several areas that are in need of updating for NTN:</w:t>
            </w:r>
          </w:p>
          <w:p w14:paraId="6E7EB9C6" w14:textId="77777777" w:rsidR="007F3EBB" w:rsidRDefault="007F3EBB" w:rsidP="007F3EBB">
            <w:pPr>
              <w:pStyle w:val="CRCoverPage"/>
              <w:spacing w:after="0"/>
              <w:rPr>
                <w:noProof/>
              </w:rPr>
            </w:pPr>
          </w:p>
          <w:p w14:paraId="0EA9E58E" w14:textId="77777777" w:rsidR="007F3EBB" w:rsidRDefault="007F3EBB" w:rsidP="007F3EBB">
            <w:pPr>
              <w:pStyle w:val="CRCoverPage"/>
              <w:spacing w:after="0"/>
              <w:rPr>
                <w:noProof/>
              </w:rPr>
            </w:pPr>
            <w:r>
              <w:rPr>
                <w:noProof/>
              </w:rPr>
              <w:t xml:space="preserve">1. </w:t>
            </w:r>
            <w:r w:rsidRPr="00130CB7">
              <w:rPr>
                <w:noProof/>
              </w:rPr>
              <w:t>fl_NBIOT_NAS_CellInfo_Init</w:t>
            </w:r>
            <w:r>
              <w:rPr>
                <w:noProof/>
              </w:rPr>
              <w:t xml:space="preserve"> – doesn’t account for NTN system information combination c11</w:t>
            </w:r>
          </w:p>
          <w:p w14:paraId="26D83F8B" w14:textId="77777777" w:rsidR="007F3EBB" w:rsidRDefault="007F3EBB" w:rsidP="007F3EBB">
            <w:pPr>
              <w:pStyle w:val="CRCoverPage"/>
              <w:spacing w:after="0"/>
              <w:rPr>
                <w:noProof/>
              </w:rPr>
            </w:pPr>
          </w:p>
          <w:p w14:paraId="510A91DC" w14:textId="77777777" w:rsidR="007F3EBB" w:rsidRDefault="007F3EBB" w:rsidP="007F3EBB">
            <w:pPr>
              <w:pStyle w:val="CRCoverPage"/>
              <w:spacing w:after="0"/>
              <w:rPr>
                <w:noProof/>
              </w:rPr>
            </w:pPr>
            <w:r>
              <w:rPr>
                <w:noProof/>
              </w:rPr>
              <w:t xml:space="preserve">2. In </w:t>
            </w:r>
            <w:r w:rsidRPr="00F466F2">
              <w:rPr>
                <w:noProof/>
              </w:rPr>
              <w:t>fl_NBIOT_CheckSysinfoCombination</w:t>
            </w:r>
            <w:r>
              <w:rPr>
                <w:noProof/>
              </w:rPr>
              <w:t>, Sys info combination c11 is not accounted for, causing TCs that use c11 to fail on cell creation.</w:t>
            </w:r>
          </w:p>
          <w:p w14:paraId="1D8A8103" w14:textId="77777777" w:rsidR="007F3EBB" w:rsidRDefault="007F3EBB" w:rsidP="007F3EBB">
            <w:pPr>
              <w:pStyle w:val="CRCoverPage"/>
              <w:spacing w:after="0"/>
              <w:ind w:left="720"/>
              <w:rPr>
                <w:noProof/>
              </w:rPr>
            </w:pPr>
          </w:p>
          <w:p w14:paraId="65840CA1" w14:textId="77777777" w:rsidR="007F3EBB" w:rsidRDefault="007F3EBB" w:rsidP="007F3EBB">
            <w:pPr>
              <w:pStyle w:val="CRCoverPage"/>
              <w:spacing w:after="0"/>
              <w:rPr>
                <w:noProof/>
              </w:rPr>
            </w:pPr>
            <w:r>
              <w:rPr>
                <w:noProof/>
              </w:rPr>
              <w:t xml:space="preserve">3. In </w:t>
            </w:r>
            <w:r w:rsidRPr="000E0DA1">
              <w:rPr>
                <w:noProof/>
              </w:rPr>
              <w:t>f_NBIOT_Ini</w:t>
            </w:r>
            <w:r>
              <w:rPr>
                <w:noProof/>
              </w:rPr>
              <w:t>t c6 is not an option for converting sys info to its NTN counterpart c12.</w:t>
            </w:r>
          </w:p>
          <w:p w14:paraId="15E573B4" w14:textId="77777777" w:rsidR="007F3EBB" w:rsidRDefault="007F3EBB" w:rsidP="007F3EBB">
            <w:pPr>
              <w:pStyle w:val="CRCoverPage"/>
              <w:spacing w:after="0"/>
              <w:rPr>
                <w:noProof/>
              </w:rPr>
            </w:pPr>
          </w:p>
          <w:p w14:paraId="1E94737E" w14:textId="77777777" w:rsidR="007F3EBB" w:rsidRDefault="007F3EBB" w:rsidP="007F3EBB">
            <w:pPr>
              <w:pStyle w:val="CRCoverPage"/>
              <w:spacing w:after="0"/>
              <w:rPr>
                <w:noProof/>
              </w:rPr>
            </w:pPr>
            <w:r>
              <w:rPr>
                <w:noProof/>
              </w:rPr>
              <w:t>4. Get and set functions for SIBs have hardcoded values spread across many functions.</w:t>
            </w:r>
          </w:p>
          <w:p w14:paraId="401F7DF8" w14:textId="77777777" w:rsidR="007F3EBB" w:rsidRDefault="007F3EBB" w:rsidP="007F3EBB">
            <w:pPr>
              <w:pStyle w:val="CRCoverPage"/>
              <w:spacing w:after="0"/>
              <w:rPr>
                <w:noProof/>
              </w:rPr>
            </w:pPr>
          </w:p>
          <w:p w14:paraId="26020915" w14:textId="13305ABA" w:rsidR="007F3EBB" w:rsidRDefault="007F3EBB" w:rsidP="007F3EBB">
            <w:pPr>
              <w:pStyle w:val="CRCoverPage"/>
              <w:spacing w:after="0"/>
              <w:ind w:left="100"/>
              <w:rPr>
                <w:noProof/>
              </w:rPr>
            </w:pPr>
            <w:r>
              <w:rPr>
                <w:noProof/>
              </w:rPr>
              <w:t xml:space="preserve">5. </w:t>
            </w:r>
            <w:r w:rsidRPr="00130CB7">
              <w:rPr>
                <w:noProof/>
              </w:rPr>
              <w:t>f_NBIOT_InitSystemInformation</w:t>
            </w:r>
            <w:r>
              <w:rPr>
                <w:noProof/>
              </w:rPr>
              <w:t xml:space="preserve"> has a complicated and hard to follow control flow for setting SIBs which make it hard to understand and maintain</w:t>
            </w:r>
          </w:p>
        </w:tc>
      </w:tr>
      <w:tr w:rsidR="007F3EBB" w14:paraId="2A40FD98" w14:textId="77777777" w:rsidTr="008733EC">
        <w:tc>
          <w:tcPr>
            <w:tcW w:w="2694" w:type="dxa"/>
            <w:gridSpan w:val="2"/>
            <w:tcBorders>
              <w:left w:val="single" w:sz="4" w:space="0" w:color="auto"/>
            </w:tcBorders>
          </w:tcPr>
          <w:p w14:paraId="5A5AB710" w14:textId="77777777" w:rsidR="007F3EBB" w:rsidRDefault="007F3EBB" w:rsidP="007F3EBB">
            <w:pPr>
              <w:pStyle w:val="CRCoverPage"/>
              <w:spacing w:after="0"/>
              <w:rPr>
                <w:b/>
                <w:i/>
                <w:noProof/>
                <w:sz w:val="8"/>
                <w:szCs w:val="8"/>
              </w:rPr>
            </w:pPr>
          </w:p>
        </w:tc>
        <w:tc>
          <w:tcPr>
            <w:tcW w:w="6946" w:type="dxa"/>
            <w:gridSpan w:val="9"/>
            <w:tcBorders>
              <w:right w:val="single" w:sz="4" w:space="0" w:color="auto"/>
            </w:tcBorders>
          </w:tcPr>
          <w:p w14:paraId="652DD493" w14:textId="77777777" w:rsidR="007F3EBB" w:rsidRDefault="007F3EBB" w:rsidP="007F3EBB">
            <w:pPr>
              <w:pStyle w:val="CRCoverPage"/>
              <w:spacing w:after="0"/>
              <w:rPr>
                <w:noProof/>
                <w:sz w:val="8"/>
                <w:szCs w:val="8"/>
              </w:rPr>
            </w:pPr>
          </w:p>
        </w:tc>
      </w:tr>
      <w:tr w:rsidR="007F3EBB" w14:paraId="6685F7B5" w14:textId="77777777" w:rsidTr="008733EC">
        <w:tc>
          <w:tcPr>
            <w:tcW w:w="2694" w:type="dxa"/>
            <w:gridSpan w:val="2"/>
            <w:tcBorders>
              <w:left w:val="single" w:sz="4" w:space="0" w:color="auto"/>
            </w:tcBorders>
          </w:tcPr>
          <w:p w14:paraId="1A4D832B" w14:textId="77777777" w:rsidR="007F3EBB" w:rsidRDefault="007F3EBB" w:rsidP="007F3EB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1155DEC" w14:textId="77777777" w:rsidR="007F3EBB" w:rsidRDefault="007F3EBB" w:rsidP="007F3EBB">
            <w:pPr>
              <w:pStyle w:val="CRCoverPage"/>
              <w:spacing w:after="0"/>
              <w:rPr>
                <w:noProof/>
              </w:rPr>
            </w:pPr>
            <w:r>
              <w:rPr>
                <w:noProof/>
              </w:rPr>
              <w:t>1.</w:t>
            </w:r>
            <w:r w:rsidRPr="00130CB7">
              <w:rPr>
                <w:noProof/>
              </w:rPr>
              <w:t xml:space="preserve"> </w:t>
            </w:r>
            <w:r>
              <w:rPr>
                <w:noProof/>
              </w:rPr>
              <w:t>f</w:t>
            </w:r>
            <w:r w:rsidRPr="00130CB7">
              <w:rPr>
                <w:noProof/>
              </w:rPr>
              <w:t>l_NBIOT_NAS_CellInfo_Init</w:t>
            </w:r>
            <w:r>
              <w:rPr>
                <w:noProof/>
              </w:rPr>
              <w:t xml:space="preserve"> – updated function to include combination 3’s NTN counterpart c11</w:t>
            </w:r>
          </w:p>
          <w:p w14:paraId="6BC10418" w14:textId="77777777" w:rsidR="007F3EBB" w:rsidRDefault="007F3EBB" w:rsidP="007F3EBB">
            <w:pPr>
              <w:pStyle w:val="CRCoverPage"/>
              <w:spacing w:after="0"/>
              <w:rPr>
                <w:noProof/>
              </w:rPr>
            </w:pPr>
          </w:p>
          <w:p w14:paraId="66C6F2FE" w14:textId="77777777" w:rsidR="007F3EBB" w:rsidRDefault="007F3EBB" w:rsidP="007F3EBB">
            <w:pPr>
              <w:pStyle w:val="CRCoverPage"/>
              <w:spacing w:after="0"/>
              <w:rPr>
                <w:noProof/>
              </w:rPr>
            </w:pPr>
            <w:r>
              <w:rPr>
                <w:noProof/>
              </w:rPr>
              <w:t>2. Added c11 as a case to convert to c8 as that is the standard sys info combination for NTN.</w:t>
            </w:r>
          </w:p>
          <w:p w14:paraId="7964F83A" w14:textId="77777777" w:rsidR="007F3EBB" w:rsidRDefault="007F3EBB" w:rsidP="007F3EBB">
            <w:pPr>
              <w:pStyle w:val="CRCoverPage"/>
              <w:spacing w:after="0"/>
              <w:rPr>
                <w:noProof/>
              </w:rPr>
            </w:pPr>
          </w:p>
          <w:p w14:paraId="3193AFE0" w14:textId="77777777" w:rsidR="007F3EBB" w:rsidRDefault="007F3EBB" w:rsidP="007F3EBB">
            <w:pPr>
              <w:pStyle w:val="CRCoverPage"/>
              <w:spacing w:after="0"/>
              <w:rPr>
                <w:noProof/>
              </w:rPr>
            </w:pPr>
            <w:r>
              <w:rPr>
                <w:noProof/>
              </w:rPr>
              <w:t>3. Added c6 as a case for converting sys info combination to c12 in an NTN configuration.</w:t>
            </w:r>
          </w:p>
          <w:p w14:paraId="09CEDFF2" w14:textId="77777777" w:rsidR="007F3EBB" w:rsidRDefault="007F3EBB" w:rsidP="007F3EBB">
            <w:pPr>
              <w:pStyle w:val="CRCoverPage"/>
              <w:spacing w:after="0"/>
              <w:rPr>
                <w:noProof/>
              </w:rPr>
            </w:pPr>
          </w:p>
          <w:p w14:paraId="607209E6" w14:textId="77777777" w:rsidR="007F3EBB" w:rsidRDefault="007F3EBB" w:rsidP="007F3EBB">
            <w:pPr>
              <w:pStyle w:val="CRCoverPage"/>
              <w:spacing w:after="0"/>
              <w:rPr>
                <w:noProof/>
              </w:rPr>
            </w:pPr>
            <w:r>
              <w:rPr>
                <w:noProof/>
              </w:rPr>
              <w:t>4. Introduced a catch-all function for getting the index of SIBs based on cell system info combination to allow for easier maintaince and understanding and introduced it to each Get and Set function for SIBs.</w:t>
            </w:r>
          </w:p>
          <w:p w14:paraId="11F2A53C" w14:textId="77777777" w:rsidR="007F3EBB" w:rsidRDefault="007F3EBB" w:rsidP="007F3EBB">
            <w:pPr>
              <w:pStyle w:val="CRCoverPage"/>
              <w:spacing w:after="0"/>
              <w:rPr>
                <w:noProof/>
              </w:rPr>
            </w:pPr>
          </w:p>
          <w:p w14:paraId="2AADBF05" w14:textId="24B998C2" w:rsidR="007F3EBB" w:rsidRDefault="007F3EBB" w:rsidP="007F3EBB">
            <w:pPr>
              <w:pStyle w:val="CRCoverPage"/>
              <w:spacing w:after="0"/>
              <w:ind w:left="100"/>
              <w:rPr>
                <w:noProof/>
              </w:rPr>
            </w:pPr>
            <w:r>
              <w:rPr>
                <w:noProof/>
              </w:rPr>
              <w:lastRenderedPageBreak/>
              <w:t xml:space="preserve">5. Introduced a new function for initialising SIBs and their place in the SI list using case statements to simplify control flow. Additionally, changed </w:t>
            </w:r>
            <w:r w:rsidRPr="00130CB7">
              <w:rPr>
                <w:noProof/>
              </w:rPr>
              <w:t>f_NBIOT_InitSystemInformation</w:t>
            </w:r>
            <w:r>
              <w:rPr>
                <w:noProof/>
              </w:rPr>
              <w:t xml:space="preserve"> to use this new function and case statements to simplify control flow based off of the system info combination given.</w:t>
            </w:r>
          </w:p>
        </w:tc>
      </w:tr>
      <w:tr w:rsidR="007F3EBB" w14:paraId="48F9BD80" w14:textId="77777777" w:rsidTr="008733EC">
        <w:tc>
          <w:tcPr>
            <w:tcW w:w="2694" w:type="dxa"/>
            <w:gridSpan w:val="2"/>
            <w:tcBorders>
              <w:left w:val="single" w:sz="4" w:space="0" w:color="auto"/>
            </w:tcBorders>
          </w:tcPr>
          <w:p w14:paraId="3C7CD33D" w14:textId="77777777" w:rsidR="007F3EBB" w:rsidRDefault="007F3EBB" w:rsidP="007F3EBB">
            <w:pPr>
              <w:pStyle w:val="CRCoverPage"/>
              <w:spacing w:after="0"/>
              <w:rPr>
                <w:b/>
                <w:i/>
                <w:noProof/>
                <w:sz w:val="8"/>
                <w:szCs w:val="8"/>
              </w:rPr>
            </w:pPr>
          </w:p>
        </w:tc>
        <w:tc>
          <w:tcPr>
            <w:tcW w:w="6946" w:type="dxa"/>
            <w:gridSpan w:val="9"/>
            <w:tcBorders>
              <w:right w:val="single" w:sz="4" w:space="0" w:color="auto"/>
            </w:tcBorders>
          </w:tcPr>
          <w:p w14:paraId="1BC0A800" w14:textId="77777777" w:rsidR="007F3EBB" w:rsidRDefault="007F3EBB" w:rsidP="007F3EBB">
            <w:pPr>
              <w:pStyle w:val="CRCoverPage"/>
              <w:spacing w:after="0"/>
              <w:rPr>
                <w:noProof/>
                <w:sz w:val="8"/>
                <w:szCs w:val="8"/>
              </w:rPr>
            </w:pPr>
          </w:p>
        </w:tc>
      </w:tr>
      <w:tr w:rsidR="007F3EBB" w14:paraId="741FAA74" w14:textId="77777777" w:rsidTr="008733EC">
        <w:tc>
          <w:tcPr>
            <w:tcW w:w="2694" w:type="dxa"/>
            <w:gridSpan w:val="2"/>
            <w:tcBorders>
              <w:left w:val="single" w:sz="4" w:space="0" w:color="auto"/>
              <w:bottom w:val="single" w:sz="4" w:space="0" w:color="auto"/>
            </w:tcBorders>
          </w:tcPr>
          <w:p w14:paraId="2FE7A580" w14:textId="77777777" w:rsidR="007F3EBB" w:rsidRDefault="007F3EBB" w:rsidP="007F3EB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4C4FCB5" w14:textId="7F261986" w:rsidR="007F3EBB" w:rsidRDefault="007F3EBB" w:rsidP="007F3EBB">
            <w:pPr>
              <w:pStyle w:val="CRCoverPage"/>
              <w:spacing w:after="0"/>
              <w:ind w:left="100"/>
              <w:rPr>
                <w:noProof/>
              </w:rPr>
            </w:pPr>
            <w:r>
              <w:rPr>
                <w:noProof/>
              </w:rPr>
              <w:t xml:space="preserve">A conformant UE </w:t>
            </w:r>
            <w:r>
              <w:rPr>
                <w:rFonts w:cs="Arial"/>
                <w:lang w:eastAsia="en-GB"/>
              </w:rPr>
              <w:t>may fail the test cases.</w:t>
            </w:r>
          </w:p>
        </w:tc>
      </w:tr>
      <w:tr w:rsidR="007F3EBB" w14:paraId="4E217B25" w14:textId="77777777" w:rsidTr="008733EC">
        <w:tc>
          <w:tcPr>
            <w:tcW w:w="2694" w:type="dxa"/>
            <w:gridSpan w:val="2"/>
          </w:tcPr>
          <w:p w14:paraId="7DDB2A42" w14:textId="77777777" w:rsidR="007F3EBB" w:rsidRDefault="007F3EBB" w:rsidP="007F3EBB">
            <w:pPr>
              <w:pStyle w:val="CRCoverPage"/>
              <w:spacing w:after="0"/>
              <w:rPr>
                <w:b/>
                <w:i/>
                <w:noProof/>
                <w:sz w:val="8"/>
                <w:szCs w:val="8"/>
              </w:rPr>
            </w:pPr>
          </w:p>
        </w:tc>
        <w:tc>
          <w:tcPr>
            <w:tcW w:w="6946" w:type="dxa"/>
            <w:gridSpan w:val="9"/>
          </w:tcPr>
          <w:p w14:paraId="5BF12B93" w14:textId="77777777" w:rsidR="007F3EBB" w:rsidRDefault="007F3EBB" w:rsidP="007F3EBB">
            <w:pPr>
              <w:pStyle w:val="CRCoverPage"/>
              <w:spacing w:after="0"/>
              <w:rPr>
                <w:noProof/>
                <w:sz w:val="8"/>
                <w:szCs w:val="8"/>
              </w:rPr>
            </w:pPr>
          </w:p>
        </w:tc>
      </w:tr>
      <w:tr w:rsidR="007F3EBB" w14:paraId="43D9DF19" w14:textId="77777777" w:rsidTr="008733EC">
        <w:tc>
          <w:tcPr>
            <w:tcW w:w="2694" w:type="dxa"/>
            <w:gridSpan w:val="2"/>
            <w:tcBorders>
              <w:top w:val="single" w:sz="4" w:space="0" w:color="auto"/>
              <w:left w:val="single" w:sz="4" w:space="0" w:color="auto"/>
            </w:tcBorders>
          </w:tcPr>
          <w:p w14:paraId="757E24FD" w14:textId="77777777" w:rsidR="007F3EBB" w:rsidRDefault="007F3EBB" w:rsidP="007F3EB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5DE2FE" w14:textId="73AE1BB8" w:rsidR="007F3EBB" w:rsidRDefault="007F3EBB" w:rsidP="007F3EBB">
            <w:pPr>
              <w:pStyle w:val="CRCoverPage"/>
              <w:spacing w:after="0"/>
              <w:ind w:left="100"/>
              <w:rPr>
                <w:noProof/>
              </w:rPr>
            </w:pPr>
            <w:r w:rsidRPr="008E7EA6">
              <w:rPr>
                <w:bCs/>
                <w:noProof/>
              </w:rPr>
              <w:t>All NBIOT testcases</w:t>
            </w:r>
          </w:p>
        </w:tc>
      </w:tr>
      <w:tr w:rsidR="007F3EBB" w14:paraId="5F4A3400" w14:textId="77777777" w:rsidTr="008733EC">
        <w:tc>
          <w:tcPr>
            <w:tcW w:w="2694" w:type="dxa"/>
            <w:gridSpan w:val="2"/>
            <w:tcBorders>
              <w:left w:val="single" w:sz="4" w:space="0" w:color="auto"/>
            </w:tcBorders>
          </w:tcPr>
          <w:p w14:paraId="18509E19" w14:textId="77777777" w:rsidR="007F3EBB" w:rsidRDefault="007F3EBB" w:rsidP="007F3EBB">
            <w:pPr>
              <w:pStyle w:val="CRCoverPage"/>
              <w:spacing w:after="0"/>
              <w:rPr>
                <w:b/>
                <w:i/>
                <w:noProof/>
                <w:sz w:val="8"/>
                <w:szCs w:val="8"/>
              </w:rPr>
            </w:pPr>
          </w:p>
        </w:tc>
        <w:tc>
          <w:tcPr>
            <w:tcW w:w="6946" w:type="dxa"/>
            <w:gridSpan w:val="9"/>
            <w:tcBorders>
              <w:right w:val="single" w:sz="4" w:space="0" w:color="auto"/>
            </w:tcBorders>
          </w:tcPr>
          <w:p w14:paraId="67CDDAA7" w14:textId="77777777" w:rsidR="007F3EBB" w:rsidRDefault="007F3EBB" w:rsidP="007F3EBB">
            <w:pPr>
              <w:pStyle w:val="CRCoverPage"/>
              <w:spacing w:after="0"/>
              <w:rPr>
                <w:noProof/>
                <w:sz w:val="8"/>
                <w:szCs w:val="8"/>
              </w:rPr>
            </w:pPr>
          </w:p>
        </w:tc>
      </w:tr>
      <w:tr w:rsidR="007F3EBB" w14:paraId="47DDFBFC" w14:textId="77777777" w:rsidTr="008733EC">
        <w:tc>
          <w:tcPr>
            <w:tcW w:w="2694" w:type="dxa"/>
            <w:gridSpan w:val="2"/>
            <w:tcBorders>
              <w:left w:val="single" w:sz="4" w:space="0" w:color="auto"/>
            </w:tcBorders>
          </w:tcPr>
          <w:p w14:paraId="3CB9BD17" w14:textId="77777777" w:rsidR="007F3EBB" w:rsidRDefault="007F3EBB" w:rsidP="007F3EB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C97F412" w14:textId="77777777" w:rsidR="007F3EBB" w:rsidRDefault="007F3EBB" w:rsidP="007F3EB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C7B32C7" w14:textId="77777777" w:rsidR="007F3EBB" w:rsidRDefault="007F3EBB" w:rsidP="007F3EBB">
            <w:pPr>
              <w:pStyle w:val="CRCoverPage"/>
              <w:spacing w:after="0"/>
              <w:jc w:val="center"/>
              <w:rPr>
                <w:b/>
                <w:caps/>
                <w:noProof/>
              </w:rPr>
            </w:pPr>
            <w:r>
              <w:rPr>
                <w:b/>
                <w:caps/>
                <w:noProof/>
              </w:rPr>
              <w:t>N</w:t>
            </w:r>
          </w:p>
        </w:tc>
        <w:tc>
          <w:tcPr>
            <w:tcW w:w="2977" w:type="dxa"/>
            <w:gridSpan w:val="4"/>
          </w:tcPr>
          <w:p w14:paraId="0D57C6C6" w14:textId="77777777" w:rsidR="007F3EBB" w:rsidRDefault="007F3EBB" w:rsidP="007F3EB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B716288" w14:textId="77777777" w:rsidR="007F3EBB" w:rsidRDefault="007F3EBB" w:rsidP="007F3EBB">
            <w:pPr>
              <w:pStyle w:val="CRCoverPage"/>
              <w:spacing w:after="0"/>
              <w:ind w:left="99"/>
              <w:rPr>
                <w:noProof/>
              </w:rPr>
            </w:pPr>
          </w:p>
        </w:tc>
      </w:tr>
      <w:tr w:rsidR="007F3EBB" w14:paraId="7C631B40" w14:textId="77777777" w:rsidTr="008733EC">
        <w:tc>
          <w:tcPr>
            <w:tcW w:w="2694" w:type="dxa"/>
            <w:gridSpan w:val="2"/>
            <w:tcBorders>
              <w:left w:val="single" w:sz="4" w:space="0" w:color="auto"/>
            </w:tcBorders>
          </w:tcPr>
          <w:p w14:paraId="2A18C0B3" w14:textId="77777777" w:rsidR="007F3EBB" w:rsidRDefault="007F3EBB" w:rsidP="007F3EB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2A557D1" w14:textId="77777777" w:rsidR="007F3EBB" w:rsidRDefault="007F3EBB" w:rsidP="007F3E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2696A9" w14:textId="727764D4" w:rsidR="007F3EBB" w:rsidRDefault="007F3EBB" w:rsidP="007F3EBB">
            <w:pPr>
              <w:pStyle w:val="CRCoverPage"/>
              <w:spacing w:after="0"/>
              <w:jc w:val="center"/>
              <w:rPr>
                <w:b/>
                <w:caps/>
                <w:noProof/>
              </w:rPr>
            </w:pPr>
            <w:r>
              <w:rPr>
                <w:b/>
                <w:caps/>
                <w:noProof/>
              </w:rPr>
              <w:t>x</w:t>
            </w:r>
          </w:p>
        </w:tc>
        <w:tc>
          <w:tcPr>
            <w:tcW w:w="2977" w:type="dxa"/>
            <w:gridSpan w:val="4"/>
          </w:tcPr>
          <w:p w14:paraId="1F6EB1E8" w14:textId="77777777" w:rsidR="007F3EBB" w:rsidRDefault="007F3EBB" w:rsidP="007F3EB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ABC2F5" w14:textId="3FDCD728" w:rsidR="007F3EBB" w:rsidRDefault="007F3EBB" w:rsidP="007F3EBB">
            <w:pPr>
              <w:pStyle w:val="CRCoverPage"/>
              <w:spacing w:after="0"/>
              <w:ind w:left="99"/>
              <w:rPr>
                <w:noProof/>
              </w:rPr>
            </w:pPr>
          </w:p>
        </w:tc>
      </w:tr>
      <w:tr w:rsidR="007F3EBB" w14:paraId="56C99F9E" w14:textId="77777777" w:rsidTr="008733EC">
        <w:tc>
          <w:tcPr>
            <w:tcW w:w="2694" w:type="dxa"/>
            <w:gridSpan w:val="2"/>
            <w:tcBorders>
              <w:left w:val="single" w:sz="4" w:space="0" w:color="auto"/>
            </w:tcBorders>
          </w:tcPr>
          <w:p w14:paraId="011955F9" w14:textId="77777777" w:rsidR="007F3EBB" w:rsidRDefault="007F3EBB" w:rsidP="007F3EB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403DE57" w14:textId="77777777" w:rsidR="007F3EBB" w:rsidRDefault="007F3EBB" w:rsidP="007F3E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7581E0" w14:textId="69640E6D" w:rsidR="007F3EBB" w:rsidRDefault="007F3EBB" w:rsidP="007F3EBB">
            <w:pPr>
              <w:pStyle w:val="CRCoverPage"/>
              <w:spacing w:after="0"/>
              <w:jc w:val="center"/>
              <w:rPr>
                <w:b/>
                <w:caps/>
                <w:noProof/>
              </w:rPr>
            </w:pPr>
            <w:r>
              <w:rPr>
                <w:b/>
                <w:caps/>
                <w:noProof/>
              </w:rPr>
              <w:t>x</w:t>
            </w:r>
          </w:p>
        </w:tc>
        <w:tc>
          <w:tcPr>
            <w:tcW w:w="2977" w:type="dxa"/>
            <w:gridSpan w:val="4"/>
          </w:tcPr>
          <w:p w14:paraId="2E04649D" w14:textId="77777777" w:rsidR="007F3EBB" w:rsidRDefault="007F3EBB" w:rsidP="007F3EB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94A6A2" w14:textId="163702E2" w:rsidR="007F3EBB" w:rsidRDefault="007F3EBB" w:rsidP="007F3EBB">
            <w:pPr>
              <w:pStyle w:val="CRCoverPage"/>
              <w:spacing w:after="0"/>
              <w:ind w:left="99"/>
              <w:rPr>
                <w:noProof/>
              </w:rPr>
            </w:pPr>
          </w:p>
        </w:tc>
      </w:tr>
      <w:tr w:rsidR="007F3EBB" w14:paraId="5151CC64" w14:textId="77777777" w:rsidTr="008733EC">
        <w:tc>
          <w:tcPr>
            <w:tcW w:w="2694" w:type="dxa"/>
            <w:gridSpan w:val="2"/>
            <w:tcBorders>
              <w:left w:val="single" w:sz="4" w:space="0" w:color="auto"/>
            </w:tcBorders>
          </w:tcPr>
          <w:p w14:paraId="0FFD5987" w14:textId="77777777" w:rsidR="007F3EBB" w:rsidRDefault="007F3EBB" w:rsidP="007F3EB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5603D74" w14:textId="77777777" w:rsidR="007F3EBB" w:rsidRDefault="007F3EBB" w:rsidP="007F3E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224176" w14:textId="3E8A5DB7" w:rsidR="007F3EBB" w:rsidRDefault="007F3EBB" w:rsidP="007F3EBB">
            <w:pPr>
              <w:pStyle w:val="CRCoverPage"/>
              <w:spacing w:after="0"/>
              <w:jc w:val="center"/>
              <w:rPr>
                <w:b/>
                <w:caps/>
                <w:noProof/>
              </w:rPr>
            </w:pPr>
            <w:r>
              <w:rPr>
                <w:b/>
                <w:caps/>
                <w:noProof/>
              </w:rPr>
              <w:t>x</w:t>
            </w:r>
          </w:p>
        </w:tc>
        <w:tc>
          <w:tcPr>
            <w:tcW w:w="2977" w:type="dxa"/>
            <w:gridSpan w:val="4"/>
          </w:tcPr>
          <w:p w14:paraId="35364028" w14:textId="77777777" w:rsidR="007F3EBB" w:rsidRDefault="007F3EBB" w:rsidP="007F3EB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D4814C5" w14:textId="57765A69" w:rsidR="007F3EBB" w:rsidRDefault="007F3EBB" w:rsidP="007F3EBB">
            <w:pPr>
              <w:pStyle w:val="CRCoverPage"/>
              <w:spacing w:after="0"/>
              <w:ind w:left="99"/>
              <w:rPr>
                <w:noProof/>
              </w:rPr>
            </w:pPr>
          </w:p>
        </w:tc>
      </w:tr>
      <w:tr w:rsidR="007F3EBB" w14:paraId="2BC2DF54" w14:textId="77777777" w:rsidTr="008733EC">
        <w:tc>
          <w:tcPr>
            <w:tcW w:w="2694" w:type="dxa"/>
            <w:gridSpan w:val="2"/>
            <w:tcBorders>
              <w:left w:val="single" w:sz="4" w:space="0" w:color="auto"/>
            </w:tcBorders>
          </w:tcPr>
          <w:p w14:paraId="4A1AF7DD" w14:textId="77777777" w:rsidR="007F3EBB" w:rsidRDefault="007F3EBB" w:rsidP="007F3EBB">
            <w:pPr>
              <w:pStyle w:val="CRCoverPage"/>
              <w:spacing w:after="0"/>
              <w:rPr>
                <w:b/>
                <w:i/>
                <w:noProof/>
              </w:rPr>
            </w:pPr>
          </w:p>
        </w:tc>
        <w:tc>
          <w:tcPr>
            <w:tcW w:w="6946" w:type="dxa"/>
            <w:gridSpan w:val="9"/>
            <w:tcBorders>
              <w:right w:val="single" w:sz="4" w:space="0" w:color="auto"/>
            </w:tcBorders>
          </w:tcPr>
          <w:p w14:paraId="07A3A378" w14:textId="77777777" w:rsidR="007F3EBB" w:rsidRDefault="007F3EBB" w:rsidP="007F3EBB">
            <w:pPr>
              <w:pStyle w:val="CRCoverPage"/>
              <w:spacing w:after="0"/>
              <w:rPr>
                <w:noProof/>
              </w:rPr>
            </w:pPr>
          </w:p>
        </w:tc>
      </w:tr>
      <w:tr w:rsidR="007F3EBB" w14:paraId="44BB97C7" w14:textId="77777777" w:rsidTr="008733EC">
        <w:tc>
          <w:tcPr>
            <w:tcW w:w="2694" w:type="dxa"/>
            <w:gridSpan w:val="2"/>
            <w:tcBorders>
              <w:left w:val="single" w:sz="4" w:space="0" w:color="auto"/>
              <w:bottom w:val="single" w:sz="4" w:space="0" w:color="auto"/>
            </w:tcBorders>
          </w:tcPr>
          <w:p w14:paraId="6DFE5DD9" w14:textId="77777777" w:rsidR="007F3EBB" w:rsidRDefault="007F3EBB" w:rsidP="007F3EB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6340D9" w14:textId="77777777" w:rsidR="007F3EBB" w:rsidRDefault="007F3EBB" w:rsidP="007F3EBB">
            <w:pPr>
              <w:pStyle w:val="CRCoverPage"/>
              <w:spacing w:after="0"/>
              <w:ind w:left="100"/>
              <w:rPr>
                <w:noProof/>
              </w:rPr>
            </w:pPr>
          </w:p>
        </w:tc>
      </w:tr>
      <w:tr w:rsidR="007F3EBB" w:rsidRPr="008863B9" w14:paraId="6A24E261" w14:textId="77777777" w:rsidTr="008733EC">
        <w:tc>
          <w:tcPr>
            <w:tcW w:w="2694" w:type="dxa"/>
            <w:gridSpan w:val="2"/>
            <w:tcBorders>
              <w:top w:val="single" w:sz="4" w:space="0" w:color="auto"/>
              <w:bottom w:val="single" w:sz="4" w:space="0" w:color="auto"/>
            </w:tcBorders>
          </w:tcPr>
          <w:p w14:paraId="6BBA8A0D" w14:textId="77777777" w:rsidR="007F3EBB" w:rsidRPr="008863B9" w:rsidRDefault="007F3EBB" w:rsidP="007F3EB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E4F0FFA" w14:textId="77777777" w:rsidR="007F3EBB" w:rsidRPr="008863B9" w:rsidRDefault="007F3EBB" w:rsidP="007F3EBB">
            <w:pPr>
              <w:pStyle w:val="CRCoverPage"/>
              <w:spacing w:after="0"/>
              <w:ind w:left="100"/>
              <w:rPr>
                <w:noProof/>
                <w:sz w:val="8"/>
                <w:szCs w:val="8"/>
              </w:rPr>
            </w:pPr>
          </w:p>
        </w:tc>
      </w:tr>
      <w:tr w:rsidR="007F3EBB" w14:paraId="088AF2EE" w14:textId="77777777" w:rsidTr="008733EC">
        <w:tc>
          <w:tcPr>
            <w:tcW w:w="2694" w:type="dxa"/>
            <w:gridSpan w:val="2"/>
            <w:tcBorders>
              <w:top w:val="single" w:sz="4" w:space="0" w:color="auto"/>
              <w:left w:val="single" w:sz="4" w:space="0" w:color="auto"/>
              <w:bottom w:val="single" w:sz="4" w:space="0" w:color="auto"/>
            </w:tcBorders>
          </w:tcPr>
          <w:p w14:paraId="240D871F" w14:textId="77777777" w:rsidR="007F3EBB" w:rsidRDefault="007F3EBB" w:rsidP="007F3EB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605689C" w14:textId="77777777" w:rsidR="007F3EBB" w:rsidRDefault="007F3EBB" w:rsidP="007F3EBB">
            <w:pPr>
              <w:pStyle w:val="CRCoverPage"/>
              <w:spacing w:after="0"/>
              <w:ind w:left="100"/>
              <w:rPr>
                <w:noProof/>
              </w:rPr>
            </w:pPr>
          </w:p>
        </w:tc>
      </w:tr>
    </w:tbl>
    <w:p w14:paraId="323A0E2C" w14:textId="77777777" w:rsidR="00170893" w:rsidRDefault="00170893" w:rsidP="00170893">
      <w:pPr>
        <w:rPr>
          <w:noProof/>
        </w:rPr>
      </w:pPr>
    </w:p>
    <w:p w14:paraId="783E8EDD" w14:textId="77777777" w:rsidR="001E41F3" w:rsidRPr="00D268E5" w:rsidRDefault="001E41F3">
      <w:pPr>
        <w:pStyle w:val="CRCoverPage"/>
        <w:spacing w:after="0"/>
        <w:rPr>
          <w:noProof/>
          <w:sz w:val="8"/>
          <w:szCs w:val="8"/>
        </w:rPr>
      </w:pPr>
    </w:p>
    <w:p w14:paraId="12FBAF2C" w14:textId="77777777" w:rsidR="001E41F3" w:rsidRPr="00D268E5" w:rsidRDefault="001E41F3">
      <w:pPr>
        <w:rPr>
          <w:noProof/>
        </w:rPr>
        <w:sectPr w:rsidR="001E41F3" w:rsidRPr="00D268E5" w:rsidSect="00E716BC">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5C7BDA43" w14:textId="77777777" w:rsidR="00446488" w:rsidRPr="00D268E5" w:rsidRDefault="00446488" w:rsidP="00446488">
      <w:pPr>
        <w:pStyle w:val="Title"/>
        <w:jc w:val="left"/>
        <w:rPr>
          <w:rStyle w:val="Emphasis"/>
          <w:rFonts w:ascii="Arial" w:hAnsi="Arial" w:cs="Arial"/>
          <w:b w:val="0"/>
          <w:i w:val="0"/>
          <w:lang w:eastAsia="en-GB"/>
        </w:rPr>
      </w:pPr>
      <w:bookmarkStart w:id="0" w:name="_Toc140667220"/>
      <w:bookmarkStart w:id="1" w:name="_Toc158730238"/>
      <w:r w:rsidRPr="00D268E5">
        <w:rPr>
          <w:rStyle w:val="Emphasis"/>
          <w:rFonts w:ascii="Arial" w:hAnsi="Arial" w:cs="Arial"/>
          <w:b w:val="0"/>
          <w:i w:val="0"/>
        </w:rPr>
        <w:lastRenderedPageBreak/>
        <w:t>Table of Contents</w:t>
      </w:r>
      <w:bookmarkEnd w:id="0"/>
      <w:bookmarkEnd w:id="1"/>
    </w:p>
    <w:p w14:paraId="16DEE92D" w14:textId="01E039D5" w:rsidR="006A0F34" w:rsidRDefault="006A0F34">
      <w:pPr>
        <w:pStyle w:val="TOC1"/>
        <w:rPr>
          <w:rFonts w:asciiTheme="minorHAnsi" w:eastAsiaTheme="minorEastAsia" w:hAnsiTheme="minorHAnsi" w:cstheme="minorBidi"/>
          <w:kern w:val="2"/>
          <w:szCs w:val="22"/>
          <w:lang w:eastAsia="en-GB"/>
          <w14:ligatures w14:val="standardContextual"/>
        </w:rPr>
      </w:pPr>
      <w:r>
        <w:rPr>
          <w:rFonts w:cs="Arial"/>
        </w:rPr>
        <w:fldChar w:fldCharType="begin"/>
      </w:r>
      <w:r>
        <w:rPr>
          <w:rFonts w:cs="Arial"/>
        </w:rPr>
        <w:instrText xml:space="preserve"> TOC \o "1-3" </w:instrText>
      </w:r>
      <w:r>
        <w:rPr>
          <w:rFonts w:cs="Arial"/>
        </w:rPr>
        <w:fldChar w:fldCharType="separate"/>
      </w:r>
      <w:r w:rsidRPr="006755AD">
        <w:rPr>
          <w:rFonts w:ascii="Arial" w:hAnsi="Arial" w:cs="Arial"/>
          <w:iCs/>
        </w:rPr>
        <w:t>Table of Contents</w:t>
      </w:r>
      <w:r>
        <w:tab/>
      </w:r>
      <w:r>
        <w:fldChar w:fldCharType="begin"/>
      </w:r>
      <w:r>
        <w:instrText xml:space="preserve"> PAGEREF _Toc158730238 \h </w:instrText>
      </w:r>
      <w:r>
        <w:fldChar w:fldCharType="separate"/>
      </w:r>
      <w:r>
        <w:t>3</w:t>
      </w:r>
      <w:r>
        <w:fldChar w:fldCharType="end"/>
      </w:r>
    </w:p>
    <w:p w14:paraId="00A4181A" w14:textId="6B1A30CB" w:rsidR="006A0F34" w:rsidRDefault="006A0F34">
      <w:pPr>
        <w:pStyle w:val="TOC1"/>
        <w:rPr>
          <w:rFonts w:asciiTheme="minorHAnsi" w:eastAsiaTheme="minorEastAsia" w:hAnsiTheme="minorHAnsi" w:cstheme="minorBidi"/>
          <w:kern w:val="2"/>
          <w:szCs w:val="22"/>
          <w:lang w:eastAsia="en-GB"/>
          <w14:ligatures w14:val="standardContextual"/>
        </w:rPr>
      </w:pPr>
      <w:r w:rsidRPr="006755AD">
        <w:rPr>
          <w:rFonts w:cs="Arial"/>
        </w:rPr>
        <w:t>1</w:t>
      </w:r>
      <w:r>
        <w:rPr>
          <w:rFonts w:asciiTheme="minorHAnsi" w:eastAsiaTheme="minorEastAsia" w:hAnsiTheme="minorHAnsi" w:cstheme="minorBidi"/>
          <w:kern w:val="2"/>
          <w:szCs w:val="22"/>
          <w:lang w:eastAsia="en-GB"/>
          <w14:ligatures w14:val="standardContextual"/>
        </w:rPr>
        <w:tab/>
      </w:r>
      <w:r w:rsidRPr="006755AD">
        <w:rPr>
          <w:rFonts w:cs="Arial"/>
        </w:rPr>
        <w:t>Overview</w:t>
      </w:r>
      <w:r>
        <w:tab/>
      </w:r>
      <w:r>
        <w:fldChar w:fldCharType="begin"/>
      </w:r>
      <w:r>
        <w:instrText xml:space="preserve"> PAGEREF _Toc158730239 \h </w:instrText>
      </w:r>
      <w:r>
        <w:fldChar w:fldCharType="separate"/>
      </w:r>
      <w:r>
        <w:t>4</w:t>
      </w:r>
      <w:r>
        <w:fldChar w:fldCharType="end"/>
      </w:r>
    </w:p>
    <w:p w14:paraId="5B669768" w14:textId="1DDA12A5" w:rsidR="006A0F34" w:rsidRDefault="006A0F34" w:rsidP="006A0F34">
      <w:pPr>
        <w:pStyle w:val="TOC1"/>
      </w:pPr>
      <w:r w:rsidRPr="006755AD">
        <w:rPr>
          <w:rFonts w:cs="Arial"/>
        </w:rPr>
        <w:t>2</w:t>
      </w:r>
      <w:r>
        <w:rPr>
          <w:rFonts w:asciiTheme="minorHAnsi" w:eastAsiaTheme="minorEastAsia" w:hAnsiTheme="minorHAnsi" w:cstheme="minorBidi"/>
          <w:kern w:val="2"/>
          <w:szCs w:val="22"/>
          <w:lang w:eastAsia="en-GB"/>
          <w14:ligatures w14:val="standardContextual"/>
        </w:rPr>
        <w:tab/>
      </w:r>
      <w:r w:rsidRPr="006755AD">
        <w:rPr>
          <w:rFonts w:cs="Arial"/>
        </w:rPr>
        <w:t>Corrections required</w:t>
      </w:r>
      <w:r>
        <w:tab/>
      </w:r>
      <w:r>
        <w:fldChar w:fldCharType="begin"/>
      </w:r>
      <w:r>
        <w:instrText xml:space="preserve"> PAGEREF _Toc158730240 \h </w:instrText>
      </w:r>
      <w:r>
        <w:fldChar w:fldCharType="separate"/>
      </w:r>
      <w:r>
        <w:t>5</w:t>
      </w:r>
      <w:r>
        <w:fldChar w:fldCharType="end"/>
      </w:r>
    </w:p>
    <w:p w14:paraId="1B094EF5" w14:textId="1D74C9B7" w:rsidR="006A0F34" w:rsidRDefault="006A0F34" w:rsidP="006A0F34">
      <w:pPr>
        <w:pStyle w:val="TOC1"/>
      </w:pPr>
      <w:r>
        <w:t>2.1</w:t>
      </w:r>
      <w:r>
        <w:tab/>
      </w:r>
      <w:r w:rsidRPr="006A0F34">
        <w:t>Correction to fl_NBIOT_NAS_CellInfo_Init</w:t>
      </w:r>
      <w:r>
        <w:tab/>
        <w:t>5</w:t>
      </w:r>
    </w:p>
    <w:p w14:paraId="3DE89781" w14:textId="62C84A3F" w:rsidR="006A0F34" w:rsidRDefault="006A0F34" w:rsidP="006A0F34">
      <w:pPr>
        <w:pStyle w:val="TOC1"/>
      </w:pPr>
      <w:r>
        <w:t>2.2</w:t>
      </w:r>
      <w:r>
        <w:tab/>
      </w:r>
      <w:r w:rsidRPr="006A0F34">
        <w:t>Correction to fl_NBIOT_CheckSysinfoCombination</w:t>
      </w:r>
      <w:r>
        <w:tab/>
        <w:t>7</w:t>
      </w:r>
    </w:p>
    <w:p w14:paraId="67F8EC85" w14:textId="6FF0B71B" w:rsidR="006A0F34" w:rsidRDefault="006A0F34" w:rsidP="006A0F34">
      <w:pPr>
        <w:pStyle w:val="TOC1"/>
      </w:pPr>
      <w:r>
        <w:t>2.3</w:t>
      </w:r>
      <w:r>
        <w:tab/>
      </w:r>
      <w:r w:rsidRPr="006A0F34">
        <w:t>Correction to f_NBIOT_Init function</w:t>
      </w:r>
      <w:r>
        <w:tab/>
        <w:t>8</w:t>
      </w:r>
    </w:p>
    <w:p w14:paraId="19FC4877" w14:textId="2A8517E8" w:rsidR="006A0F34" w:rsidRDefault="006A0F34" w:rsidP="006A0F34">
      <w:pPr>
        <w:pStyle w:val="TOC1"/>
      </w:pPr>
      <w:r>
        <w:t>2.4</w:t>
      </w:r>
      <w:r>
        <w:tab/>
      </w:r>
      <w:r w:rsidRPr="006A0F34">
        <w:t>Addition of function f_NBIOT_CellInfo_Get_SI_Index</w:t>
      </w:r>
      <w:r>
        <w:tab/>
        <w:t>11</w:t>
      </w:r>
    </w:p>
    <w:p w14:paraId="5504E8B7" w14:textId="625B0091" w:rsidR="006A0F34" w:rsidRDefault="006A0F34" w:rsidP="006A0F34">
      <w:pPr>
        <w:pStyle w:val="TOC1"/>
      </w:pPr>
      <w:r w:rsidRPr="006A0F34">
        <w:t>2.5</w:t>
      </w:r>
      <w:r w:rsidRPr="006A0F34">
        <w:tab/>
        <w:t>Addition of function f_NBIOT_Init_SIBs</w:t>
      </w:r>
      <w:r>
        <w:tab/>
        <w:t>13</w:t>
      </w:r>
    </w:p>
    <w:p w14:paraId="0268CEA1" w14:textId="5E900FF6" w:rsidR="006A0F34" w:rsidRDefault="006A0F34" w:rsidP="006A0F34">
      <w:pPr>
        <w:pStyle w:val="TOC1"/>
      </w:pPr>
      <w:r w:rsidRPr="006A0F34">
        <w:t xml:space="preserve">2.6 </w:t>
      </w:r>
      <w:r>
        <w:tab/>
      </w:r>
      <w:r w:rsidRPr="006A0F34">
        <w:t>Correction to f_NBIOT_InitSystemInformation</w:t>
      </w:r>
      <w:r>
        <w:tab/>
        <w:t>16</w:t>
      </w:r>
    </w:p>
    <w:p w14:paraId="20023C64" w14:textId="05D68019" w:rsidR="006A0F34" w:rsidRDefault="006A0F34" w:rsidP="006A0F34">
      <w:pPr>
        <w:pStyle w:val="TOC1"/>
      </w:pPr>
      <w:r w:rsidRPr="006A0F34">
        <w:t>2.7</w:t>
      </w:r>
      <w:r w:rsidRPr="006A0F34">
        <w:tab/>
        <w:t>Correction to Get and Set Functions</w:t>
      </w:r>
      <w:r>
        <w:tab/>
        <w:t>24</w:t>
      </w:r>
    </w:p>
    <w:p w14:paraId="2CA1B535" w14:textId="77777777" w:rsidR="006A0F34" w:rsidRPr="006A0F34" w:rsidRDefault="006A0F34" w:rsidP="006A0F34">
      <w:pPr>
        <w:pStyle w:val="TOC1"/>
      </w:pPr>
    </w:p>
    <w:p w14:paraId="1E874A5F" w14:textId="749E47AE" w:rsidR="00446488" w:rsidRPr="00D268E5" w:rsidRDefault="006A0F34" w:rsidP="00446488">
      <w:pPr>
        <w:rPr>
          <w:sz w:val="24"/>
          <w:lang w:eastAsia="ja-JP"/>
        </w:rPr>
      </w:pPr>
      <w:r>
        <w:rPr>
          <w:rFonts w:cs="Arial"/>
          <w:noProof/>
          <w:sz w:val="22"/>
        </w:rPr>
        <w:fldChar w:fldCharType="end"/>
      </w:r>
      <w:r w:rsidR="00446488" w:rsidRPr="00D268E5">
        <w:rPr>
          <w:lang w:val="pt-BR"/>
        </w:rPr>
        <w:br w:type="page"/>
      </w:r>
    </w:p>
    <w:p w14:paraId="473CED7C" w14:textId="77777777" w:rsidR="00446488" w:rsidRPr="00D268E5" w:rsidRDefault="00446488" w:rsidP="008529DD">
      <w:pPr>
        <w:pStyle w:val="Heading1"/>
        <w:numPr>
          <w:ilvl w:val="0"/>
          <w:numId w:val="1"/>
        </w:numPr>
        <w:autoSpaceDN w:val="0"/>
        <w:rPr>
          <w:rFonts w:cs="Arial"/>
        </w:rPr>
      </w:pPr>
      <w:bookmarkStart w:id="2" w:name="_Toc122434485"/>
      <w:bookmarkStart w:id="3" w:name="_Toc140667221"/>
      <w:bookmarkStart w:id="4" w:name="_Toc158730239"/>
      <w:r w:rsidRPr="00D268E5">
        <w:rPr>
          <w:rFonts w:cs="Arial"/>
        </w:rPr>
        <w:lastRenderedPageBreak/>
        <w:t>Overview</w:t>
      </w:r>
      <w:bookmarkEnd w:id="2"/>
      <w:bookmarkEnd w:id="3"/>
      <w:bookmarkEnd w:id="4"/>
    </w:p>
    <w:p w14:paraId="076F9920" w14:textId="57DED7C2" w:rsidR="0072258E" w:rsidRDefault="0072258E" w:rsidP="009458F4">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sidRPr="0072258E">
        <w:rPr>
          <w:rFonts w:cs="Arial"/>
          <w:sz w:val="24"/>
          <w:lang w:eastAsia="ja-JP"/>
        </w:rPr>
        <w:t>This document lists all the essential changes needed to correct problems in the iwd-TTCN3-B2022-09_D23wk</w:t>
      </w:r>
      <w:r w:rsidR="008E7EA6">
        <w:rPr>
          <w:rFonts w:cs="Arial"/>
          <w:sz w:val="24"/>
          <w:lang w:eastAsia="ja-JP"/>
        </w:rPr>
        <w:t>49</w:t>
      </w:r>
      <w:r w:rsidRPr="0072258E">
        <w:rPr>
          <w:rFonts w:cs="Arial"/>
          <w:sz w:val="24"/>
          <w:lang w:eastAsia="ja-JP"/>
        </w:rPr>
        <w:t xml:space="preserve"> related to the title of this CR.</w:t>
      </w:r>
    </w:p>
    <w:p w14:paraId="13B3B15D" w14:textId="5E26E2AA" w:rsidR="00822193" w:rsidRDefault="00446488" w:rsidP="009458F4">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sidRPr="00D268E5">
        <w:rPr>
          <w:rFonts w:cs="Arial"/>
          <w:sz w:val="24"/>
          <w:lang w:eastAsia="ja-JP"/>
        </w:rPr>
        <w:t>Contact:</w:t>
      </w:r>
      <w:r w:rsidR="004F69EA" w:rsidRPr="00D268E5">
        <w:rPr>
          <w:rFonts w:cs="Arial"/>
          <w:sz w:val="24"/>
          <w:lang w:eastAsia="ja-JP"/>
        </w:rPr>
        <w:tab/>
      </w:r>
      <w:r w:rsidR="008E7EA6">
        <w:rPr>
          <w:rFonts w:cs="Arial"/>
          <w:sz w:val="24"/>
          <w:lang w:eastAsia="ja-JP"/>
        </w:rPr>
        <w:t>Parikshit Bhise</w:t>
      </w:r>
    </w:p>
    <w:p w14:paraId="6858F7F4" w14:textId="12EACAB2" w:rsidR="00446488" w:rsidRDefault="00822193" w:rsidP="0072258E">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Pr>
          <w:rFonts w:cs="Arial"/>
          <w:sz w:val="24"/>
          <w:lang w:eastAsia="ja-JP"/>
        </w:rPr>
        <w:tab/>
      </w:r>
      <w:r w:rsidR="008E7EA6">
        <w:rPr>
          <w:rFonts w:cs="Arial"/>
          <w:sz w:val="24"/>
          <w:lang w:eastAsia="ja-JP"/>
        </w:rPr>
        <w:t>Parikshit.bhise</w:t>
      </w:r>
      <w:r>
        <w:rPr>
          <w:rFonts w:cs="Arial"/>
          <w:sz w:val="24"/>
          <w:lang w:eastAsia="ja-JP"/>
        </w:rPr>
        <w:t>@rohde-schwarz.com</w:t>
      </w:r>
    </w:p>
    <w:p w14:paraId="382D49AC" w14:textId="77777777" w:rsidR="0072258E" w:rsidRPr="0072258E" w:rsidRDefault="0072258E" w:rsidP="0072258E">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p>
    <w:p w14:paraId="3C7012E4" w14:textId="77777777" w:rsidR="00446488" w:rsidRPr="00D268E5" w:rsidRDefault="00446488" w:rsidP="00446488"/>
    <w:p w14:paraId="329192A4" w14:textId="77777777" w:rsidR="00D268E5" w:rsidRPr="00D268E5" w:rsidRDefault="00D268E5">
      <w:pPr>
        <w:spacing w:after="0"/>
        <w:rPr>
          <w:rFonts w:ascii="Arial" w:hAnsi="Arial" w:cs="Arial"/>
          <w:sz w:val="36"/>
        </w:rPr>
      </w:pPr>
      <w:bookmarkStart w:id="5" w:name="_Toc122434488"/>
      <w:bookmarkStart w:id="6" w:name="_Toc295288959"/>
      <w:r w:rsidRPr="00D268E5">
        <w:rPr>
          <w:rFonts w:cs="Arial"/>
        </w:rPr>
        <w:br w:type="page"/>
      </w:r>
    </w:p>
    <w:p w14:paraId="15B360F1" w14:textId="77777777" w:rsidR="00446488" w:rsidRPr="00D268E5" w:rsidRDefault="00446488" w:rsidP="008529DD">
      <w:pPr>
        <w:pStyle w:val="Heading1"/>
        <w:numPr>
          <w:ilvl w:val="0"/>
          <w:numId w:val="1"/>
        </w:numPr>
        <w:autoSpaceDN w:val="0"/>
        <w:rPr>
          <w:rFonts w:cs="Arial"/>
        </w:rPr>
      </w:pPr>
      <w:bookmarkStart w:id="7" w:name="_Toc140667222"/>
      <w:bookmarkStart w:id="8" w:name="_Toc158730240"/>
      <w:r w:rsidRPr="00D268E5">
        <w:rPr>
          <w:rFonts w:cs="Arial"/>
        </w:rPr>
        <w:lastRenderedPageBreak/>
        <w:t>Corrections required</w:t>
      </w:r>
      <w:bookmarkEnd w:id="5"/>
      <w:bookmarkEnd w:id="6"/>
      <w:bookmarkEnd w:id="7"/>
      <w:bookmarkEnd w:id="8"/>
    </w:p>
    <w:p w14:paraId="1D9ABC58" w14:textId="42B7A2A6" w:rsidR="00FE2FC7" w:rsidRPr="009D5159" w:rsidRDefault="009931B1" w:rsidP="008529DD">
      <w:pPr>
        <w:pStyle w:val="ListParagraph"/>
        <w:keepNext/>
        <w:keepLines/>
        <w:numPr>
          <w:ilvl w:val="1"/>
          <w:numId w:val="1"/>
        </w:numPr>
        <w:spacing w:before="180"/>
        <w:contextualSpacing/>
        <w:outlineLvl w:val="1"/>
        <w:rPr>
          <w:rFonts w:ascii="Arial" w:hAnsi="Arial" w:cs="Arial"/>
          <w:sz w:val="32"/>
          <w:szCs w:val="32"/>
        </w:rPr>
      </w:pPr>
      <w:r w:rsidRPr="009D5159">
        <w:rPr>
          <w:rFonts w:ascii="Arial" w:hAnsi="Arial" w:cs="Arial"/>
          <w:sz w:val="32"/>
          <w:szCs w:val="32"/>
        </w:rPr>
        <w:t>Correctiion to fl_NBIOT_NAS_CellInfo_Init</w:t>
      </w: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FE2FC7" w14:paraId="7348775A" w14:textId="77777777" w:rsidTr="00F33B86">
        <w:trPr>
          <w:trHeight w:val="447"/>
        </w:trPr>
        <w:tc>
          <w:tcPr>
            <w:tcW w:w="1985" w:type="dxa"/>
            <w:tcBorders>
              <w:top w:val="single" w:sz="4" w:space="0" w:color="auto"/>
              <w:left w:val="single" w:sz="4" w:space="0" w:color="auto"/>
              <w:bottom w:val="single" w:sz="4" w:space="0" w:color="auto"/>
              <w:right w:val="single" w:sz="4" w:space="0" w:color="auto"/>
            </w:tcBorders>
          </w:tcPr>
          <w:p w14:paraId="543837B0" w14:textId="77777777" w:rsidR="00FE2FC7" w:rsidRDefault="00FE2FC7" w:rsidP="00F33B86">
            <w:pPr>
              <w:spacing w:before="40" w:after="40"/>
              <w:rPr>
                <w:rFonts w:ascii="Arial" w:hAnsi="Arial" w:cs="Arial"/>
                <w:b/>
              </w:rPr>
            </w:pPr>
            <w:r>
              <w:rPr>
                <w:rFonts w:ascii="Arial" w:hAnsi="Arial" w:cs="Arial"/>
                <w:b/>
              </w:rPr>
              <w:t>Function name</w:t>
            </w:r>
          </w:p>
        </w:tc>
        <w:tc>
          <w:tcPr>
            <w:tcW w:w="7654" w:type="dxa"/>
            <w:tcBorders>
              <w:top w:val="single" w:sz="4" w:space="0" w:color="auto"/>
              <w:left w:val="single" w:sz="4" w:space="0" w:color="auto"/>
              <w:bottom w:val="single" w:sz="4" w:space="0" w:color="auto"/>
              <w:right w:val="single" w:sz="4" w:space="0" w:color="auto"/>
            </w:tcBorders>
          </w:tcPr>
          <w:p w14:paraId="0BBD2BDD" w14:textId="09685CDF" w:rsidR="00FE2FC7" w:rsidRDefault="009931B1" w:rsidP="00F33B86">
            <w:pPr>
              <w:spacing w:after="0"/>
              <w:rPr>
                <w:rFonts w:ascii="Arial" w:hAnsi="Arial" w:cs="Arial"/>
                <w:color w:val="000000"/>
                <w:lang w:eastAsia="zh-CN"/>
              </w:rPr>
            </w:pPr>
            <w:r w:rsidRPr="009931B1">
              <w:rPr>
                <w:rFonts w:ascii="Arial" w:hAnsi="Arial" w:cs="Arial"/>
                <w:color w:val="000000"/>
                <w:lang w:eastAsia="zh-CN"/>
              </w:rPr>
              <w:t>fl_NBIOT_NAS_CellInfo_Init</w:t>
            </w:r>
          </w:p>
        </w:tc>
      </w:tr>
      <w:tr w:rsidR="00FE2FC7" w14:paraId="498DAF26" w14:textId="77777777" w:rsidTr="00F33B86">
        <w:trPr>
          <w:trHeight w:val="452"/>
        </w:trPr>
        <w:tc>
          <w:tcPr>
            <w:tcW w:w="1985" w:type="dxa"/>
            <w:tcBorders>
              <w:top w:val="single" w:sz="4" w:space="0" w:color="auto"/>
              <w:left w:val="single" w:sz="4" w:space="0" w:color="auto"/>
              <w:bottom w:val="single" w:sz="4" w:space="0" w:color="auto"/>
              <w:right w:val="single" w:sz="4" w:space="0" w:color="auto"/>
            </w:tcBorders>
          </w:tcPr>
          <w:p w14:paraId="3E17AF22" w14:textId="77777777" w:rsidR="00FE2FC7" w:rsidRDefault="00FE2FC7" w:rsidP="00F33B86">
            <w:pPr>
              <w:spacing w:before="40" w:after="40"/>
              <w:rPr>
                <w:rFonts w:ascii="Arial" w:hAnsi="Arial" w:cs="Arial"/>
                <w:b/>
              </w:rPr>
            </w:pPr>
            <w:r>
              <w:rPr>
                <w:rFonts w:ascii="Arial" w:hAnsi="Arial" w:cs="Arial"/>
                <w:b/>
              </w:rPr>
              <w:t>Reason for change</w:t>
            </w:r>
          </w:p>
        </w:tc>
        <w:tc>
          <w:tcPr>
            <w:tcW w:w="7654" w:type="dxa"/>
            <w:tcBorders>
              <w:top w:val="single" w:sz="4" w:space="0" w:color="auto"/>
              <w:left w:val="single" w:sz="4" w:space="0" w:color="auto"/>
              <w:bottom w:val="single" w:sz="4" w:space="0" w:color="auto"/>
              <w:right w:val="single" w:sz="4" w:space="0" w:color="auto"/>
            </w:tcBorders>
          </w:tcPr>
          <w:p w14:paraId="2DA67382" w14:textId="660DD9EC" w:rsidR="00FE2FC7" w:rsidRPr="00692F6C" w:rsidRDefault="00692F6C" w:rsidP="00F33B86">
            <w:pPr>
              <w:pStyle w:val="CRCoverPage"/>
              <w:spacing w:after="0"/>
              <w:rPr>
                <w:rFonts w:cs="Arial"/>
                <w:color w:val="000000"/>
                <w:lang w:eastAsia="zh-CN"/>
              </w:rPr>
            </w:pPr>
            <w:r w:rsidRPr="00692F6C">
              <w:rPr>
                <w:rFonts w:cs="Arial"/>
                <w:color w:val="000000"/>
                <w:lang w:eastAsia="zh-CN"/>
              </w:rPr>
              <w:t>According to 8.3.3.1.2</w:t>
            </w:r>
            <w:r>
              <w:rPr>
                <w:rFonts w:cs="Arial"/>
                <w:color w:val="000000"/>
                <w:lang w:eastAsia="zh-CN"/>
              </w:rPr>
              <w:t xml:space="preserve"> SIB 5 is not available to a number of cells </w:t>
            </w:r>
            <w:r w:rsidR="009931B1" w:rsidRPr="00692F6C">
              <w:rPr>
                <w:rFonts w:cs="Arial"/>
                <w:color w:val="000000"/>
                <w:lang w:eastAsia="zh-CN"/>
              </w:rPr>
              <w:t>and</w:t>
            </w:r>
            <w:r>
              <w:rPr>
                <w:rFonts w:cs="Arial"/>
                <w:color w:val="000000"/>
                <w:lang w:eastAsia="zh-CN"/>
              </w:rPr>
              <w:t xml:space="preserve"> in the function</w:t>
            </w:r>
            <w:r w:rsidR="009931B1" w:rsidRPr="00692F6C">
              <w:rPr>
                <w:rFonts w:cs="Arial"/>
                <w:color w:val="000000"/>
                <w:lang w:eastAsia="zh-CN"/>
              </w:rPr>
              <w:t xml:space="preserve"> have </w:t>
            </w:r>
            <w:r w:rsidRPr="00692F6C">
              <w:rPr>
                <w:rFonts w:cs="Arial"/>
                <w:color w:val="000000"/>
                <w:lang w:eastAsia="zh-CN"/>
              </w:rPr>
              <w:t>each non-compatible cells’s</w:t>
            </w:r>
            <w:r w:rsidR="009931B1" w:rsidRPr="00692F6C">
              <w:rPr>
                <w:rFonts w:cs="Arial"/>
                <w:color w:val="000000"/>
                <w:lang w:eastAsia="zh-CN"/>
              </w:rPr>
              <w:t xml:space="preserve"> sys info combination changed from c3 to c1. However, this doesn’t take into account the new sys info combination c11 which is the NTN counterpart for c3 and thus also needs a case to turn it into c1’s counterpart c8.</w:t>
            </w:r>
            <w:r w:rsidR="00752318">
              <w:rPr>
                <w:rFonts w:cs="Arial"/>
                <w:color w:val="000000"/>
                <w:lang w:eastAsia="zh-CN"/>
              </w:rPr>
              <w:t xml:space="preserve"> This effects the TC 22.4.14 where c3 is used as a combination and is changed to c11 in the init function.</w:t>
            </w:r>
          </w:p>
          <w:p w14:paraId="65AA18FE" w14:textId="77777777" w:rsidR="00FE2FC7" w:rsidRPr="00692F6C" w:rsidRDefault="00FE2FC7" w:rsidP="00F33B86">
            <w:pPr>
              <w:pStyle w:val="CRCoverPage"/>
              <w:spacing w:after="0"/>
              <w:rPr>
                <w:rFonts w:cs="Arial"/>
                <w:color w:val="000000"/>
                <w:lang w:eastAsia="zh-CN"/>
              </w:rPr>
            </w:pPr>
          </w:p>
        </w:tc>
      </w:tr>
      <w:tr w:rsidR="00FE2FC7" w14:paraId="245D9173" w14:textId="77777777" w:rsidTr="00F33B86">
        <w:tc>
          <w:tcPr>
            <w:tcW w:w="1985" w:type="dxa"/>
            <w:tcBorders>
              <w:top w:val="single" w:sz="4" w:space="0" w:color="auto"/>
              <w:left w:val="single" w:sz="4" w:space="0" w:color="auto"/>
              <w:bottom w:val="single" w:sz="4" w:space="0" w:color="auto"/>
              <w:right w:val="single" w:sz="4" w:space="0" w:color="auto"/>
            </w:tcBorders>
          </w:tcPr>
          <w:p w14:paraId="5B852DB4" w14:textId="77777777" w:rsidR="00FE2FC7" w:rsidRDefault="00FE2FC7" w:rsidP="00F33B86">
            <w:pPr>
              <w:spacing w:before="40" w:after="40"/>
              <w:rPr>
                <w:rFonts w:ascii="Arial" w:hAnsi="Arial" w:cs="Arial"/>
                <w:b/>
              </w:rPr>
            </w:pPr>
            <w:r>
              <w:rPr>
                <w:rFonts w:ascii="Arial" w:hAnsi="Arial" w:cs="Arial"/>
                <w:b/>
              </w:rPr>
              <w:t>Summary of change</w:t>
            </w:r>
          </w:p>
        </w:tc>
        <w:tc>
          <w:tcPr>
            <w:tcW w:w="7654" w:type="dxa"/>
            <w:tcBorders>
              <w:top w:val="single" w:sz="4" w:space="0" w:color="auto"/>
              <w:left w:val="single" w:sz="4" w:space="0" w:color="auto"/>
              <w:bottom w:val="single" w:sz="4" w:space="0" w:color="auto"/>
              <w:right w:val="single" w:sz="4" w:space="0" w:color="auto"/>
            </w:tcBorders>
          </w:tcPr>
          <w:p w14:paraId="1F37379F" w14:textId="1D10D706" w:rsidR="00FE2FC7" w:rsidRPr="00692F6C" w:rsidRDefault="009931B1" w:rsidP="00F33B86">
            <w:pPr>
              <w:pStyle w:val="CRCoverPage"/>
              <w:spacing w:after="0"/>
              <w:rPr>
                <w:rFonts w:cs="Arial"/>
                <w:color w:val="000000"/>
                <w:lang w:eastAsia="zh-CN"/>
              </w:rPr>
            </w:pPr>
            <w:r w:rsidRPr="00692F6C">
              <w:rPr>
                <w:rFonts w:cs="Arial"/>
                <w:color w:val="000000"/>
                <w:lang w:eastAsia="zh-CN"/>
              </w:rPr>
              <w:t>Changed the if statement for if sib 5 is present in the sys info combination by adding c11 to the if statement. Additionally added a check to convert the sys info combination to its NTN counterpart.</w:t>
            </w:r>
          </w:p>
        </w:tc>
      </w:tr>
      <w:tr w:rsidR="00FE2FC7" w14:paraId="6B8B07F3" w14:textId="77777777" w:rsidTr="00F33B86">
        <w:tc>
          <w:tcPr>
            <w:tcW w:w="1985" w:type="dxa"/>
            <w:tcBorders>
              <w:top w:val="single" w:sz="4" w:space="0" w:color="auto"/>
              <w:left w:val="single" w:sz="4" w:space="0" w:color="auto"/>
              <w:bottom w:val="single" w:sz="4" w:space="0" w:color="auto"/>
              <w:right w:val="single" w:sz="4" w:space="0" w:color="auto"/>
            </w:tcBorders>
          </w:tcPr>
          <w:p w14:paraId="34A1B594" w14:textId="77777777" w:rsidR="00FE2FC7" w:rsidRDefault="00FE2FC7" w:rsidP="00F33B86">
            <w:pPr>
              <w:spacing w:before="40" w:after="40"/>
              <w:rPr>
                <w:rFonts w:ascii="Arial" w:hAnsi="Arial" w:cs="Arial"/>
                <w:b/>
              </w:rPr>
            </w:pPr>
            <w:r>
              <w:rPr>
                <w:rFonts w:ascii="Arial" w:hAnsi="Arial" w:cs="Arial"/>
                <w:b/>
              </w:rPr>
              <w:t>TTCN module</w:t>
            </w:r>
          </w:p>
        </w:tc>
        <w:tc>
          <w:tcPr>
            <w:tcW w:w="7654" w:type="dxa"/>
            <w:tcBorders>
              <w:top w:val="single" w:sz="4" w:space="0" w:color="auto"/>
              <w:left w:val="single" w:sz="4" w:space="0" w:color="auto"/>
              <w:bottom w:val="single" w:sz="4" w:space="0" w:color="auto"/>
              <w:right w:val="single" w:sz="4" w:space="0" w:color="auto"/>
            </w:tcBorders>
          </w:tcPr>
          <w:p w14:paraId="3ABFCF93" w14:textId="2624FB61" w:rsidR="00FE2FC7" w:rsidRDefault="009931B1" w:rsidP="00F33B86">
            <w:pPr>
              <w:spacing w:after="0"/>
              <w:rPr>
                <w:rFonts w:ascii="Arial" w:hAnsi="Arial" w:cs="Arial"/>
                <w:color w:val="000000"/>
              </w:rPr>
            </w:pPr>
            <w:r w:rsidRPr="009931B1">
              <w:rPr>
                <w:rFonts w:ascii="Arial" w:hAnsi="Arial" w:cs="Arial"/>
                <w:color w:val="000000"/>
              </w:rPr>
              <w:t>NBIOT_CellInfo.ttcn</w:t>
            </w:r>
          </w:p>
        </w:tc>
      </w:tr>
      <w:tr w:rsidR="00FE2FC7" w14:paraId="11F16F4D" w14:textId="77777777" w:rsidTr="00F33B86">
        <w:tc>
          <w:tcPr>
            <w:tcW w:w="1985" w:type="dxa"/>
            <w:tcBorders>
              <w:top w:val="single" w:sz="4" w:space="0" w:color="auto"/>
              <w:left w:val="single" w:sz="4" w:space="0" w:color="auto"/>
              <w:bottom w:val="single" w:sz="4" w:space="0" w:color="auto"/>
              <w:right w:val="single" w:sz="4" w:space="0" w:color="auto"/>
            </w:tcBorders>
          </w:tcPr>
          <w:p w14:paraId="4FBCF567" w14:textId="77777777" w:rsidR="00FE2FC7" w:rsidRDefault="00FE2FC7" w:rsidP="00F33B86">
            <w:pPr>
              <w:spacing w:before="40" w:after="40"/>
              <w:rPr>
                <w:rFonts w:ascii="Arial" w:hAnsi="Arial" w:cs="Arial"/>
                <w:b/>
                <w:highlight w:val="red"/>
              </w:rPr>
            </w:pPr>
            <w:r>
              <w:rPr>
                <w:rFonts w:ascii="Arial" w:hAnsi="Arial" w:cs="Arial"/>
                <w:b/>
              </w:rPr>
              <w:t>MCC160 Comment</w:t>
            </w:r>
          </w:p>
        </w:tc>
        <w:tc>
          <w:tcPr>
            <w:tcW w:w="7654" w:type="dxa"/>
            <w:tcBorders>
              <w:top w:val="single" w:sz="4" w:space="0" w:color="auto"/>
              <w:left w:val="single" w:sz="4" w:space="0" w:color="auto"/>
              <w:bottom w:val="single" w:sz="4" w:space="0" w:color="auto"/>
              <w:right w:val="single" w:sz="4" w:space="0" w:color="auto"/>
            </w:tcBorders>
          </w:tcPr>
          <w:p w14:paraId="1F1F61A3" w14:textId="77777777" w:rsidR="00FE2FC7" w:rsidRDefault="00FE2FC7" w:rsidP="00F33B86">
            <w:pPr>
              <w:rPr>
                <w:rFonts w:ascii="Arial" w:hAnsi="Arial" w:cs="Arial"/>
                <w:highlight w:val="red"/>
              </w:rPr>
            </w:pPr>
          </w:p>
        </w:tc>
      </w:tr>
    </w:tbl>
    <w:p w14:paraId="1E5BB1CF" w14:textId="77777777" w:rsidR="008529DD" w:rsidRDefault="008529DD" w:rsidP="008529DD"/>
    <w:p w14:paraId="627C6C16" w14:textId="5A4B6A26" w:rsidR="00FB5CFA" w:rsidRDefault="00FB5CFA" w:rsidP="00FB5CFA">
      <w:pPr>
        <w:autoSpaceDE w:val="0"/>
        <w:autoSpaceDN w:val="0"/>
        <w:adjustRightInd w:val="0"/>
        <w:spacing w:after="0"/>
        <w:rPr>
          <w:b/>
          <w:sz w:val="24"/>
          <w:szCs w:val="24"/>
          <w:lang w:eastAsia="de-DE"/>
        </w:rPr>
      </w:pPr>
      <w:r w:rsidRPr="00FB5CFA">
        <w:rPr>
          <w:b/>
          <w:sz w:val="24"/>
          <w:szCs w:val="24"/>
          <w:lang w:eastAsia="de-DE"/>
        </w:rPr>
        <w:t>Before</w:t>
      </w:r>
      <w:r>
        <w:rPr>
          <w:b/>
          <w:sz w:val="24"/>
          <w:szCs w:val="24"/>
          <w:lang w:eastAsia="de-DE"/>
        </w:rPr>
        <w:t>:</w:t>
      </w:r>
    </w:p>
    <w:p w14:paraId="1A340BB3" w14:textId="77777777" w:rsidR="00FB5CFA" w:rsidRDefault="00FB5CFA" w:rsidP="00FB5CFA">
      <w:pPr>
        <w:autoSpaceDE w:val="0"/>
        <w:autoSpaceDN w:val="0"/>
        <w:adjustRightInd w:val="0"/>
        <w:spacing w:after="0"/>
        <w:rPr>
          <w:b/>
          <w:sz w:val="24"/>
          <w:szCs w:val="24"/>
          <w:lang w:eastAsia="de-DE"/>
        </w:rPr>
      </w:pPr>
    </w:p>
    <w:p w14:paraId="440CCCD2" w14:textId="7B730A4A" w:rsidR="00E7495B" w:rsidRDefault="00E7495B" w:rsidP="00E7495B">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Pr>
          <w:rFonts w:ascii="Courier New" w:hAnsi="Courier New" w:cs="Courier New"/>
          <w:b/>
          <w:sz w:val="16"/>
          <w:szCs w:val="16"/>
          <w:lang w:eastAsia="de-DE"/>
        </w:rPr>
        <w:t>&gt;&gt;&gt; Skipped Code &lt;&lt;&lt;</w:t>
      </w:r>
      <w:r w:rsidRPr="00E7495B">
        <w:rPr>
          <w:rFonts w:ascii="Courier New" w:hAnsi="Courier New" w:cs="Courier New"/>
          <w:b/>
          <w:sz w:val="16"/>
          <w:szCs w:val="16"/>
          <w:lang w:eastAsia="de-DE"/>
        </w:rPr>
        <w:t xml:space="preserve">  </w:t>
      </w:r>
    </w:p>
    <w:p w14:paraId="6EDF7230" w14:textId="527DED7E" w:rsidR="00E7495B" w:rsidRPr="00E7495B" w:rsidRDefault="00E7495B" w:rsidP="00E7495B">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E7495B">
        <w:rPr>
          <w:rFonts w:ascii="Courier New" w:hAnsi="Courier New" w:cs="Courier New"/>
          <w:b/>
          <w:sz w:val="16"/>
          <w:szCs w:val="16"/>
          <w:lang w:eastAsia="de-DE"/>
        </w:rPr>
        <w:t xml:space="preserve"> // Initialise NAS parameters</w:t>
      </w:r>
    </w:p>
    <w:p w14:paraId="0D2C919A" w14:textId="77777777" w:rsidR="00E7495B" w:rsidRPr="00E7495B" w:rsidRDefault="00E7495B" w:rsidP="00E7495B">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E7495B">
        <w:rPr>
          <w:rFonts w:ascii="Courier New" w:hAnsi="Courier New" w:cs="Courier New"/>
          <w:b/>
          <w:sz w:val="16"/>
          <w:szCs w:val="16"/>
          <w:lang w:eastAsia="de-DE"/>
        </w:rPr>
        <w:t xml:space="preserve">    v_NAS_Param := fl_NBIOT_InitNAS_forNAS_Cells( p_CellId);</w:t>
      </w:r>
    </w:p>
    <w:p w14:paraId="01DA85A9" w14:textId="77777777" w:rsidR="00E7495B" w:rsidRPr="00E7495B" w:rsidRDefault="00E7495B" w:rsidP="00E7495B">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E7495B">
        <w:rPr>
          <w:rFonts w:ascii="Courier New" w:hAnsi="Courier New" w:cs="Courier New"/>
          <w:b/>
          <w:sz w:val="16"/>
          <w:szCs w:val="16"/>
          <w:lang w:eastAsia="de-DE"/>
        </w:rPr>
        <w:t xml:space="preserve">    </w:t>
      </w:r>
    </w:p>
    <w:p w14:paraId="3746472A" w14:textId="77777777" w:rsidR="00E7495B" w:rsidRPr="00E7495B" w:rsidRDefault="00E7495B" w:rsidP="00E7495B">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E7495B">
        <w:rPr>
          <w:rFonts w:ascii="Courier New" w:hAnsi="Courier New" w:cs="Courier New"/>
          <w:b/>
          <w:sz w:val="16"/>
          <w:szCs w:val="16"/>
          <w:lang w:eastAsia="de-DE"/>
        </w:rPr>
        <w:t xml:space="preserve">    // SIB5 is not valid</w:t>
      </w:r>
    </w:p>
    <w:p w14:paraId="1E24D487" w14:textId="77777777" w:rsidR="00E7495B" w:rsidRPr="00E7495B" w:rsidRDefault="00E7495B" w:rsidP="00E7495B">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E7495B">
        <w:rPr>
          <w:rFonts w:ascii="Courier New" w:hAnsi="Courier New" w:cs="Courier New"/>
          <w:b/>
          <w:sz w:val="16"/>
          <w:szCs w:val="16"/>
          <w:lang w:eastAsia="de-DE"/>
        </w:rPr>
        <w:t xml:space="preserve">    if (p_SysinfoCombination == c3) { // @sic R5s170755 sic@</w:t>
      </w:r>
    </w:p>
    <w:p w14:paraId="05FA075A" w14:textId="77777777" w:rsidR="00E7495B" w:rsidRPr="00E7495B" w:rsidRDefault="00E7495B" w:rsidP="00E7495B">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E7495B">
        <w:rPr>
          <w:rFonts w:ascii="Courier New" w:hAnsi="Courier New" w:cs="Courier New"/>
          <w:b/>
          <w:sz w:val="16"/>
          <w:szCs w:val="16"/>
          <w:lang w:eastAsia="de-DE"/>
        </w:rPr>
        <w:t xml:space="preserve">      if (p_CellsOnPLMN == LTE_AllCellsOnSamePLMN and (p_CellId == nbiot_Cell54 or</w:t>
      </w:r>
    </w:p>
    <w:p w14:paraId="63F8C609" w14:textId="77777777" w:rsidR="00E7495B" w:rsidRPr="00E7495B" w:rsidRDefault="00E7495B" w:rsidP="00E7495B">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E7495B">
        <w:rPr>
          <w:rFonts w:ascii="Courier New" w:hAnsi="Courier New" w:cs="Courier New"/>
          <w:b/>
          <w:sz w:val="16"/>
          <w:szCs w:val="16"/>
          <w:lang w:eastAsia="de-DE"/>
        </w:rPr>
        <w:t xml:space="preserve">                                                       p_CellId == nbiot_Cell55 or</w:t>
      </w:r>
    </w:p>
    <w:p w14:paraId="59D225E7" w14:textId="77777777" w:rsidR="00E7495B" w:rsidRPr="00E7495B" w:rsidRDefault="00E7495B" w:rsidP="00E7495B">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E7495B">
        <w:rPr>
          <w:rFonts w:ascii="Courier New" w:hAnsi="Courier New" w:cs="Courier New"/>
          <w:b/>
          <w:sz w:val="16"/>
          <w:szCs w:val="16"/>
          <w:lang w:eastAsia="de-DE"/>
        </w:rPr>
        <w:t xml:space="preserve">                                                       p_CellId == nbiot_Cell56 or  // @sic R5s170511 sic@</w:t>
      </w:r>
    </w:p>
    <w:p w14:paraId="6E04F890" w14:textId="77777777" w:rsidR="00E7495B" w:rsidRPr="00E7495B" w:rsidRDefault="00E7495B" w:rsidP="00E7495B">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E7495B">
        <w:rPr>
          <w:rFonts w:ascii="Courier New" w:hAnsi="Courier New" w:cs="Courier New"/>
          <w:b/>
          <w:sz w:val="16"/>
          <w:szCs w:val="16"/>
          <w:lang w:eastAsia="de-DE"/>
        </w:rPr>
        <w:t xml:space="preserve">                                                       p_CellId == nbiot_Cell57 or</w:t>
      </w:r>
    </w:p>
    <w:p w14:paraId="4FC0B0DC" w14:textId="77777777" w:rsidR="00E7495B" w:rsidRPr="00E7495B" w:rsidRDefault="00E7495B" w:rsidP="00E7495B">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E7495B">
        <w:rPr>
          <w:rFonts w:ascii="Courier New" w:hAnsi="Courier New" w:cs="Courier New"/>
          <w:b/>
          <w:sz w:val="16"/>
          <w:szCs w:val="16"/>
          <w:lang w:eastAsia="de-DE"/>
        </w:rPr>
        <w:t xml:space="preserve">                                                       p_CellId == nbiot_Cell58 or</w:t>
      </w:r>
    </w:p>
    <w:p w14:paraId="2E4DCE33" w14:textId="77777777" w:rsidR="00E7495B" w:rsidRPr="00E7495B" w:rsidRDefault="00E7495B" w:rsidP="00E7495B">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E7495B">
        <w:rPr>
          <w:rFonts w:ascii="Courier New" w:hAnsi="Courier New" w:cs="Courier New"/>
          <w:b/>
          <w:sz w:val="16"/>
          <w:szCs w:val="16"/>
          <w:lang w:eastAsia="de-DE"/>
        </w:rPr>
        <w:t xml:space="preserve">                                                       p_CellId == nbiot_Cell59 or</w:t>
      </w:r>
    </w:p>
    <w:p w14:paraId="79EC520A" w14:textId="77777777" w:rsidR="00E7495B" w:rsidRPr="00E7495B" w:rsidRDefault="00E7495B" w:rsidP="00E7495B">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E7495B">
        <w:rPr>
          <w:rFonts w:ascii="Courier New" w:hAnsi="Courier New" w:cs="Courier New"/>
          <w:b/>
          <w:sz w:val="16"/>
          <w:szCs w:val="16"/>
          <w:lang w:eastAsia="de-DE"/>
        </w:rPr>
        <w:t xml:space="preserve">                                                       p_CellId == nbiot_Cell60 or</w:t>
      </w:r>
    </w:p>
    <w:p w14:paraId="7A144FD3" w14:textId="77777777" w:rsidR="00E7495B" w:rsidRPr="00E7495B" w:rsidRDefault="00E7495B" w:rsidP="00E7495B">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E7495B">
        <w:rPr>
          <w:rFonts w:ascii="Courier New" w:hAnsi="Courier New" w:cs="Courier New"/>
          <w:b/>
          <w:sz w:val="16"/>
          <w:szCs w:val="16"/>
          <w:lang w:eastAsia="de-DE"/>
        </w:rPr>
        <w:t xml:space="preserve">                                                       p_CellId == nbiot_Cell62 or</w:t>
      </w:r>
    </w:p>
    <w:p w14:paraId="78475E24" w14:textId="77777777" w:rsidR="00E7495B" w:rsidRPr="00E7495B" w:rsidRDefault="00E7495B" w:rsidP="00E7495B">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E7495B">
        <w:rPr>
          <w:rFonts w:ascii="Courier New" w:hAnsi="Courier New" w:cs="Courier New"/>
          <w:b/>
          <w:sz w:val="16"/>
          <w:szCs w:val="16"/>
          <w:lang w:eastAsia="de-DE"/>
        </w:rPr>
        <w:t xml:space="preserve">                                                       p_CellId == nbiot_Cell63 ))</w:t>
      </w:r>
    </w:p>
    <w:p w14:paraId="64F37B18" w14:textId="77777777" w:rsidR="00E7495B" w:rsidRPr="00E7495B" w:rsidRDefault="00E7495B" w:rsidP="00E7495B">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E7495B">
        <w:rPr>
          <w:rFonts w:ascii="Courier New" w:hAnsi="Courier New" w:cs="Courier New"/>
          <w:b/>
          <w:sz w:val="16"/>
          <w:szCs w:val="16"/>
          <w:lang w:eastAsia="de-DE"/>
        </w:rPr>
        <w:t xml:space="preserve">        {v_SysinfoCombination := c1}</w:t>
      </w:r>
    </w:p>
    <w:p w14:paraId="6BC636D6" w14:textId="77777777" w:rsidR="00E7495B" w:rsidRPr="00E7495B" w:rsidRDefault="00E7495B" w:rsidP="00E7495B">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E7495B">
        <w:rPr>
          <w:rFonts w:ascii="Courier New" w:hAnsi="Courier New" w:cs="Courier New"/>
          <w:b/>
          <w:sz w:val="16"/>
          <w:szCs w:val="16"/>
          <w:lang w:eastAsia="de-DE"/>
        </w:rPr>
        <w:t xml:space="preserve">      if (p_CellsOnPLMN == LTE_CellsOnDifferentPLMN and (p_CellId == nbiot_Cell50 or</w:t>
      </w:r>
    </w:p>
    <w:p w14:paraId="2E3297E5" w14:textId="77777777" w:rsidR="00E7495B" w:rsidRPr="00E7495B" w:rsidRDefault="00E7495B" w:rsidP="00E7495B">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E7495B">
        <w:rPr>
          <w:rFonts w:ascii="Courier New" w:hAnsi="Courier New" w:cs="Courier New"/>
          <w:b/>
          <w:sz w:val="16"/>
          <w:szCs w:val="16"/>
          <w:lang w:eastAsia="de-DE"/>
        </w:rPr>
        <w:t xml:space="preserve">                                                         p_CellId == nbiot_Cell51 or</w:t>
      </w:r>
    </w:p>
    <w:p w14:paraId="65F9F23F" w14:textId="77777777" w:rsidR="00E7495B" w:rsidRPr="00E7495B" w:rsidRDefault="00E7495B" w:rsidP="00E7495B">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E7495B">
        <w:rPr>
          <w:rFonts w:ascii="Courier New" w:hAnsi="Courier New" w:cs="Courier New"/>
          <w:b/>
          <w:sz w:val="16"/>
          <w:szCs w:val="16"/>
          <w:lang w:eastAsia="de-DE"/>
        </w:rPr>
        <w:t xml:space="preserve">                                                         p_CellId == nbiot_Cell52 or  // @sic R5s170511 sic@</w:t>
      </w:r>
    </w:p>
    <w:p w14:paraId="40CF54B8" w14:textId="77777777" w:rsidR="00E7495B" w:rsidRPr="00E7495B" w:rsidRDefault="00E7495B" w:rsidP="00E7495B">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E7495B">
        <w:rPr>
          <w:rFonts w:ascii="Courier New" w:hAnsi="Courier New" w:cs="Courier New"/>
          <w:b/>
          <w:sz w:val="16"/>
          <w:szCs w:val="16"/>
          <w:lang w:eastAsia="de-DE"/>
        </w:rPr>
        <w:t xml:space="preserve">                                                         p_CellId == nbiot_Cell53 or</w:t>
      </w:r>
    </w:p>
    <w:p w14:paraId="6CF1FE05" w14:textId="77777777" w:rsidR="00E7495B" w:rsidRPr="00E7495B" w:rsidRDefault="00E7495B" w:rsidP="00E7495B">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E7495B">
        <w:rPr>
          <w:rFonts w:ascii="Courier New" w:hAnsi="Courier New" w:cs="Courier New"/>
          <w:b/>
          <w:sz w:val="16"/>
          <w:szCs w:val="16"/>
          <w:lang w:eastAsia="de-DE"/>
        </w:rPr>
        <w:t xml:space="preserve">                                                         p_CellId == nbiot_Cell55 or</w:t>
      </w:r>
    </w:p>
    <w:p w14:paraId="1AAAE43B" w14:textId="77777777" w:rsidR="00E7495B" w:rsidRPr="00E7495B" w:rsidRDefault="00E7495B" w:rsidP="00E7495B">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E7495B">
        <w:rPr>
          <w:rFonts w:ascii="Courier New" w:hAnsi="Courier New" w:cs="Courier New"/>
          <w:b/>
          <w:sz w:val="16"/>
          <w:szCs w:val="16"/>
          <w:lang w:eastAsia="de-DE"/>
        </w:rPr>
        <w:lastRenderedPageBreak/>
        <w:t xml:space="preserve">                                                         p_CellId == nbiot_Cell56 or</w:t>
      </w:r>
    </w:p>
    <w:p w14:paraId="290259D1" w14:textId="77777777" w:rsidR="00E7495B" w:rsidRPr="00E7495B" w:rsidRDefault="00E7495B" w:rsidP="00E7495B">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E7495B">
        <w:rPr>
          <w:rFonts w:ascii="Courier New" w:hAnsi="Courier New" w:cs="Courier New"/>
          <w:b/>
          <w:sz w:val="16"/>
          <w:szCs w:val="16"/>
          <w:lang w:eastAsia="de-DE"/>
        </w:rPr>
        <w:t xml:space="preserve">                                                         p_CellId == nbiot_Cell58 or</w:t>
      </w:r>
    </w:p>
    <w:p w14:paraId="5A3C6B1C" w14:textId="77777777" w:rsidR="00E7495B" w:rsidRPr="00E7495B" w:rsidRDefault="00E7495B" w:rsidP="00E7495B">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E7495B">
        <w:rPr>
          <w:rFonts w:ascii="Courier New" w:hAnsi="Courier New" w:cs="Courier New"/>
          <w:b/>
          <w:sz w:val="16"/>
          <w:szCs w:val="16"/>
          <w:lang w:eastAsia="de-DE"/>
        </w:rPr>
        <w:t xml:space="preserve">                                                         p_CellId == nbiot_Cell61 or</w:t>
      </w:r>
    </w:p>
    <w:p w14:paraId="5AE5F640" w14:textId="77777777" w:rsidR="00E7495B" w:rsidRPr="00E7495B" w:rsidRDefault="00E7495B" w:rsidP="00E7495B">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E7495B">
        <w:rPr>
          <w:rFonts w:ascii="Courier New" w:hAnsi="Courier New" w:cs="Courier New"/>
          <w:b/>
          <w:sz w:val="16"/>
          <w:szCs w:val="16"/>
          <w:lang w:eastAsia="de-DE"/>
        </w:rPr>
        <w:t xml:space="preserve">                                                         p_CellId == nbiot_Cell62 or</w:t>
      </w:r>
    </w:p>
    <w:p w14:paraId="4324D05D" w14:textId="77777777" w:rsidR="00E7495B" w:rsidRPr="00E7495B" w:rsidRDefault="00E7495B" w:rsidP="00E7495B">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E7495B">
        <w:rPr>
          <w:rFonts w:ascii="Courier New" w:hAnsi="Courier New" w:cs="Courier New"/>
          <w:b/>
          <w:sz w:val="16"/>
          <w:szCs w:val="16"/>
          <w:lang w:eastAsia="de-DE"/>
        </w:rPr>
        <w:t xml:space="preserve">                                                         p_CellId == nbiot_Cell63 ))</w:t>
      </w:r>
    </w:p>
    <w:p w14:paraId="765A54D3" w14:textId="77777777" w:rsidR="00E7495B" w:rsidRPr="00E7495B" w:rsidRDefault="00E7495B" w:rsidP="00E7495B">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E7495B">
        <w:rPr>
          <w:rFonts w:ascii="Courier New" w:hAnsi="Courier New" w:cs="Courier New"/>
          <w:b/>
          <w:sz w:val="16"/>
          <w:szCs w:val="16"/>
          <w:lang w:eastAsia="de-DE"/>
        </w:rPr>
        <w:t xml:space="preserve">        {v_SysinfoCombination := c1}</w:t>
      </w:r>
    </w:p>
    <w:p w14:paraId="02752914" w14:textId="77777777" w:rsidR="00E7495B" w:rsidRPr="00E7495B" w:rsidRDefault="00E7495B" w:rsidP="00E7495B">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E7495B">
        <w:rPr>
          <w:rFonts w:ascii="Courier New" w:hAnsi="Courier New" w:cs="Courier New"/>
          <w:b/>
          <w:sz w:val="16"/>
          <w:szCs w:val="16"/>
          <w:lang w:eastAsia="de-DE"/>
        </w:rPr>
        <w:t xml:space="preserve">    }</w:t>
      </w:r>
    </w:p>
    <w:p w14:paraId="63B592A5" w14:textId="77777777" w:rsidR="00E7495B" w:rsidRPr="00E7495B" w:rsidRDefault="00E7495B" w:rsidP="00E7495B">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E7495B">
        <w:rPr>
          <w:rFonts w:ascii="Courier New" w:hAnsi="Courier New" w:cs="Courier New"/>
          <w:b/>
          <w:sz w:val="16"/>
          <w:szCs w:val="16"/>
          <w:lang w:eastAsia="de-DE"/>
        </w:rPr>
        <w:t xml:space="preserve">    </w:t>
      </w:r>
    </w:p>
    <w:p w14:paraId="3534FE27" w14:textId="47C7AE7E" w:rsidR="00FE2FC7" w:rsidRDefault="00E7495B" w:rsidP="00E7495B">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E7495B">
        <w:rPr>
          <w:rFonts w:ascii="Courier New" w:hAnsi="Courier New" w:cs="Courier New"/>
          <w:b/>
          <w:sz w:val="16"/>
          <w:szCs w:val="16"/>
          <w:lang w:eastAsia="de-DE"/>
        </w:rPr>
        <w:t xml:space="preserve">    // Initialise BCCH info</w:t>
      </w:r>
    </w:p>
    <w:p w14:paraId="59C99D53" w14:textId="4A1F75C4" w:rsidR="00E7495B" w:rsidRDefault="00E7495B" w:rsidP="00E7495B">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Pr>
          <w:rFonts w:ascii="Courier New" w:hAnsi="Courier New" w:cs="Courier New"/>
          <w:b/>
          <w:sz w:val="16"/>
          <w:szCs w:val="16"/>
          <w:lang w:eastAsia="de-DE"/>
        </w:rPr>
        <w:t>&gt;&gt;&gt; Skipped Code &lt;&lt;&lt;</w:t>
      </w:r>
    </w:p>
    <w:p w14:paraId="1A80864D" w14:textId="77777777" w:rsidR="008529DD" w:rsidRDefault="008529DD" w:rsidP="008529DD">
      <w:pPr>
        <w:rPr>
          <w:b/>
        </w:rPr>
      </w:pPr>
    </w:p>
    <w:p w14:paraId="6CAD5EC1" w14:textId="4DDE6195" w:rsidR="008529DD" w:rsidRDefault="00FB5CFA" w:rsidP="00FB5CFA">
      <w:pPr>
        <w:autoSpaceDE w:val="0"/>
        <w:autoSpaceDN w:val="0"/>
        <w:adjustRightInd w:val="0"/>
        <w:spacing w:after="0"/>
        <w:rPr>
          <w:b/>
        </w:rPr>
      </w:pPr>
      <w:r>
        <w:rPr>
          <w:b/>
          <w:sz w:val="24"/>
          <w:szCs w:val="24"/>
          <w:lang w:eastAsia="de-DE"/>
        </w:rPr>
        <w:t>After</w:t>
      </w:r>
      <w:r w:rsidR="008529DD">
        <w:rPr>
          <w:b/>
        </w:rPr>
        <w:t>:</w:t>
      </w:r>
    </w:p>
    <w:p w14:paraId="675263C6" w14:textId="77777777" w:rsidR="00FB5CFA" w:rsidRPr="008529DD" w:rsidRDefault="00FB5CFA" w:rsidP="00FB5CFA">
      <w:pPr>
        <w:autoSpaceDE w:val="0"/>
        <w:autoSpaceDN w:val="0"/>
        <w:adjustRightInd w:val="0"/>
        <w:spacing w:after="0"/>
        <w:rPr>
          <w:b/>
        </w:rPr>
      </w:pPr>
    </w:p>
    <w:p w14:paraId="7E87A0C0" w14:textId="559FC142" w:rsidR="00E7495B" w:rsidRDefault="00E7495B" w:rsidP="004A2C35">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E7495B">
        <w:rPr>
          <w:rFonts w:ascii="Courier New" w:hAnsi="Courier New" w:cs="Courier New"/>
          <w:b/>
          <w:sz w:val="16"/>
          <w:szCs w:val="16"/>
          <w:lang w:eastAsia="de-DE"/>
        </w:rPr>
        <w:t xml:space="preserve">  </w:t>
      </w:r>
      <w:r>
        <w:rPr>
          <w:rFonts w:ascii="Courier New" w:hAnsi="Courier New" w:cs="Courier New"/>
          <w:b/>
          <w:sz w:val="16"/>
          <w:szCs w:val="16"/>
          <w:lang w:eastAsia="de-DE"/>
        </w:rPr>
        <w:t>&gt;&gt;&gt; Skipped Code &lt;&lt;&lt;</w:t>
      </w:r>
      <w:r w:rsidRPr="00E7495B">
        <w:rPr>
          <w:rFonts w:ascii="Courier New" w:hAnsi="Courier New" w:cs="Courier New"/>
          <w:b/>
          <w:sz w:val="16"/>
          <w:szCs w:val="16"/>
          <w:lang w:eastAsia="de-DE"/>
        </w:rPr>
        <w:t xml:space="preserve"> </w:t>
      </w:r>
    </w:p>
    <w:p w14:paraId="1412C1FF" w14:textId="6B1E253E" w:rsidR="00E7495B" w:rsidRPr="00E7495B" w:rsidRDefault="00E7495B" w:rsidP="004A2C35">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E7495B">
        <w:rPr>
          <w:rFonts w:ascii="Courier New" w:hAnsi="Courier New" w:cs="Courier New"/>
          <w:b/>
          <w:sz w:val="16"/>
          <w:szCs w:val="16"/>
          <w:lang w:eastAsia="de-DE"/>
        </w:rPr>
        <w:t>// Initialise NAS parameters</w:t>
      </w:r>
    </w:p>
    <w:p w14:paraId="2EA90E4F" w14:textId="77777777" w:rsidR="00E7495B" w:rsidRPr="00E7495B" w:rsidRDefault="00E7495B" w:rsidP="004A2C35">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E7495B">
        <w:rPr>
          <w:rFonts w:ascii="Courier New" w:hAnsi="Courier New" w:cs="Courier New"/>
          <w:b/>
          <w:sz w:val="16"/>
          <w:szCs w:val="16"/>
          <w:lang w:eastAsia="de-DE"/>
        </w:rPr>
        <w:t xml:space="preserve">    v_NAS_Param := fl_NBIOT_InitNAS_forNAS_Cells( p_CellId);</w:t>
      </w:r>
    </w:p>
    <w:p w14:paraId="2696A8CB" w14:textId="77777777" w:rsidR="00E7495B" w:rsidRPr="00E7495B" w:rsidRDefault="00E7495B" w:rsidP="004A2C35">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E7495B">
        <w:rPr>
          <w:rFonts w:ascii="Courier New" w:hAnsi="Courier New" w:cs="Courier New"/>
          <w:b/>
          <w:sz w:val="16"/>
          <w:szCs w:val="16"/>
          <w:lang w:eastAsia="de-DE"/>
        </w:rPr>
        <w:t xml:space="preserve">    </w:t>
      </w:r>
    </w:p>
    <w:p w14:paraId="7CD64125" w14:textId="77777777" w:rsidR="00E7495B" w:rsidRPr="00E7495B" w:rsidRDefault="00E7495B" w:rsidP="004A2C35">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E7495B">
        <w:rPr>
          <w:rFonts w:ascii="Courier New" w:hAnsi="Courier New" w:cs="Courier New"/>
          <w:b/>
          <w:sz w:val="16"/>
          <w:szCs w:val="16"/>
          <w:lang w:eastAsia="de-DE"/>
        </w:rPr>
        <w:t xml:space="preserve">    // SIB5 is not valid</w:t>
      </w:r>
    </w:p>
    <w:p w14:paraId="428E1AA2" w14:textId="77777777" w:rsidR="00E7495B" w:rsidRPr="00E7495B" w:rsidRDefault="00E7495B" w:rsidP="004A2C35">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E7495B">
        <w:rPr>
          <w:rFonts w:ascii="Courier New" w:hAnsi="Courier New" w:cs="Courier New"/>
          <w:b/>
          <w:sz w:val="16"/>
          <w:szCs w:val="16"/>
          <w:lang w:eastAsia="de-DE"/>
        </w:rPr>
        <w:t xml:space="preserve">    </w:t>
      </w:r>
      <w:r w:rsidRPr="00E7495B">
        <w:rPr>
          <w:rFonts w:ascii="Courier New" w:hAnsi="Courier New" w:cs="Courier New"/>
          <w:b/>
          <w:sz w:val="16"/>
          <w:szCs w:val="16"/>
          <w:highlight w:val="yellow"/>
          <w:lang w:eastAsia="de-DE"/>
        </w:rPr>
        <w:t>if (p_SysinfoCombination == c3 or p_SysinfoCombination == c11) { // @sic R5s170755 sic@</w:t>
      </w:r>
    </w:p>
    <w:p w14:paraId="60A08BCC" w14:textId="77777777" w:rsidR="00E7495B" w:rsidRPr="00E7495B" w:rsidRDefault="00E7495B" w:rsidP="004A2C35">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E7495B">
        <w:rPr>
          <w:rFonts w:ascii="Courier New" w:hAnsi="Courier New" w:cs="Courier New"/>
          <w:b/>
          <w:sz w:val="16"/>
          <w:szCs w:val="16"/>
          <w:lang w:eastAsia="de-DE"/>
        </w:rPr>
        <w:t xml:space="preserve">      if (p_CellsOnPLMN == LTE_AllCellsOnSamePLMN and (p_CellId == nbiot_Cell54 or</w:t>
      </w:r>
    </w:p>
    <w:p w14:paraId="0A1FEDE0" w14:textId="77777777" w:rsidR="00E7495B" w:rsidRPr="00E7495B" w:rsidRDefault="00E7495B" w:rsidP="004A2C35">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E7495B">
        <w:rPr>
          <w:rFonts w:ascii="Courier New" w:hAnsi="Courier New" w:cs="Courier New"/>
          <w:b/>
          <w:sz w:val="16"/>
          <w:szCs w:val="16"/>
          <w:lang w:eastAsia="de-DE"/>
        </w:rPr>
        <w:t xml:space="preserve">                                                       p_CellId == nbiot_Cell55 or</w:t>
      </w:r>
    </w:p>
    <w:p w14:paraId="05F558E9" w14:textId="77777777" w:rsidR="00E7495B" w:rsidRPr="00E7495B" w:rsidRDefault="00E7495B" w:rsidP="004A2C35">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E7495B">
        <w:rPr>
          <w:rFonts w:ascii="Courier New" w:hAnsi="Courier New" w:cs="Courier New"/>
          <w:b/>
          <w:sz w:val="16"/>
          <w:szCs w:val="16"/>
          <w:lang w:eastAsia="de-DE"/>
        </w:rPr>
        <w:t xml:space="preserve">                                                       p_CellId == nbiot_Cell56 or  // @sic R5s170511 sic@</w:t>
      </w:r>
    </w:p>
    <w:p w14:paraId="30608E67" w14:textId="77777777" w:rsidR="00E7495B" w:rsidRPr="00E7495B" w:rsidRDefault="00E7495B" w:rsidP="004A2C35">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E7495B">
        <w:rPr>
          <w:rFonts w:ascii="Courier New" w:hAnsi="Courier New" w:cs="Courier New"/>
          <w:b/>
          <w:sz w:val="16"/>
          <w:szCs w:val="16"/>
          <w:lang w:eastAsia="de-DE"/>
        </w:rPr>
        <w:t xml:space="preserve">                                                       p_CellId == nbiot_Cell57 or</w:t>
      </w:r>
    </w:p>
    <w:p w14:paraId="0343E242" w14:textId="77777777" w:rsidR="00E7495B" w:rsidRPr="00E7495B" w:rsidRDefault="00E7495B" w:rsidP="004A2C35">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E7495B">
        <w:rPr>
          <w:rFonts w:ascii="Courier New" w:hAnsi="Courier New" w:cs="Courier New"/>
          <w:b/>
          <w:sz w:val="16"/>
          <w:szCs w:val="16"/>
          <w:lang w:eastAsia="de-DE"/>
        </w:rPr>
        <w:t xml:space="preserve">                                                       p_CellId == nbiot_Cell58 or</w:t>
      </w:r>
    </w:p>
    <w:p w14:paraId="5E4BB379" w14:textId="77777777" w:rsidR="00E7495B" w:rsidRPr="00E7495B" w:rsidRDefault="00E7495B" w:rsidP="004A2C35">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E7495B">
        <w:rPr>
          <w:rFonts w:ascii="Courier New" w:hAnsi="Courier New" w:cs="Courier New"/>
          <w:b/>
          <w:sz w:val="16"/>
          <w:szCs w:val="16"/>
          <w:lang w:eastAsia="de-DE"/>
        </w:rPr>
        <w:t xml:space="preserve">                                                       p_CellId == nbiot_Cell59 or</w:t>
      </w:r>
    </w:p>
    <w:p w14:paraId="19311D53" w14:textId="77777777" w:rsidR="00E7495B" w:rsidRPr="00E7495B" w:rsidRDefault="00E7495B" w:rsidP="004A2C35">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E7495B">
        <w:rPr>
          <w:rFonts w:ascii="Courier New" w:hAnsi="Courier New" w:cs="Courier New"/>
          <w:b/>
          <w:sz w:val="16"/>
          <w:szCs w:val="16"/>
          <w:lang w:eastAsia="de-DE"/>
        </w:rPr>
        <w:t xml:space="preserve">                                                       p_CellId == nbiot_Cell60 or</w:t>
      </w:r>
    </w:p>
    <w:p w14:paraId="0C3EC702" w14:textId="77777777" w:rsidR="00E7495B" w:rsidRPr="00E7495B" w:rsidRDefault="00E7495B" w:rsidP="004A2C35">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E7495B">
        <w:rPr>
          <w:rFonts w:ascii="Courier New" w:hAnsi="Courier New" w:cs="Courier New"/>
          <w:b/>
          <w:sz w:val="16"/>
          <w:szCs w:val="16"/>
          <w:lang w:eastAsia="de-DE"/>
        </w:rPr>
        <w:t xml:space="preserve">                                                       p_CellId == nbiot_Cell62 or</w:t>
      </w:r>
    </w:p>
    <w:p w14:paraId="5F6540A3" w14:textId="77777777" w:rsidR="00E7495B" w:rsidRPr="00E7495B" w:rsidRDefault="00E7495B" w:rsidP="004A2C35">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E7495B">
        <w:rPr>
          <w:rFonts w:ascii="Courier New" w:hAnsi="Courier New" w:cs="Courier New"/>
          <w:b/>
          <w:sz w:val="16"/>
          <w:szCs w:val="16"/>
          <w:lang w:eastAsia="de-DE"/>
        </w:rPr>
        <w:t xml:space="preserve">                                                       p_CellId == nbiot_Cell63 ))</w:t>
      </w:r>
      <w:r w:rsidRPr="00E7495B">
        <w:rPr>
          <w:rFonts w:ascii="Courier New" w:hAnsi="Courier New" w:cs="Courier New"/>
          <w:b/>
          <w:sz w:val="16"/>
          <w:szCs w:val="16"/>
          <w:highlight w:val="yellow"/>
          <w:lang w:eastAsia="de-DE"/>
        </w:rPr>
        <w:t>{</w:t>
      </w:r>
      <w:r w:rsidRPr="00E7495B">
        <w:rPr>
          <w:rFonts w:ascii="Courier New" w:hAnsi="Courier New" w:cs="Courier New"/>
          <w:b/>
          <w:sz w:val="16"/>
          <w:szCs w:val="16"/>
          <w:lang w:eastAsia="de-DE"/>
        </w:rPr>
        <w:t xml:space="preserve">    </w:t>
      </w:r>
    </w:p>
    <w:p w14:paraId="4A6D8DCC" w14:textId="77777777" w:rsidR="00E7495B" w:rsidRPr="00E7495B" w:rsidRDefault="00E7495B" w:rsidP="004A2C35">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highlight w:val="yellow"/>
          <w:lang w:eastAsia="de-DE"/>
        </w:rPr>
      </w:pPr>
      <w:r w:rsidRPr="00E7495B">
        <w:rPr>
          <w:rFonts w:ascii="Courier New" w:hAnsi="Courier New" w:cs="Courier New"/>
          <w:b/>
          <w:sz w:val="16"/>
          <w:szCs w:val="16"/>
          <w:lang w:eastAsia="de-DE"/>
        </w:rPr>
        <w:t xml:space="preserve">          </w:t>
      </w:r>
      <w:r w:rsidRPr="00E7495B">
        <w:rPr>
          <w:rFonts w:ascii="Courier New" w:hAnsi="Courier New" w:cs="Courier New"/>
          <w:b/>
          <w:sz w:val="16"/>
          <w:szCs w:val="16"/>
          <w:highlight w:val="yellow"/>
          <w:lang w:eastAsia="de-DE"/>
        </w:rPr>
        <w:t>if (p_SysinfoCombination == c3){</w:t>
      </w:r>
    </w:p>
    <w:p w14:paraId="67E5AA1E" w14:textId="77777777" w:rsidR="00E7495B" w:rsidRPr="00E7495B" w:rsidRDefault="00E7495B" w:rsidP="004A2C35">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highlight w:val="yellow"/>
          <w:lang w:eastAsia="de-DE"/>
        </w:rPr>
      </w:pPr>
      <w:r w:rsidRPr="00E7495B">
        <w:rPr>
          <w:rFonts w:ascii="Courier New" w:hAnsi="Courier New" w:cs="Courier New"/>
          <w:b/>
          <w:sz w:val="16"/>
          <w:szCs w:val="16"/>
          <w:highlight w:val="yellow"/>
          <w:lang w:eastAsia="de-DE"/>
        </w:rPr>
        <w:t xml:space="preserve">              v_SysinfoCombination := c1}</w:t>
      </w:r>
    </w:p>
    <w:p w14:paraId="70BC2706" w14:textId="77777777" w:rsidR="00E7495B" w:rsidRPr="00E7495B" w:rsidRDefault="00E7495B" w:rsidP="004A2C35">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highlight w:val="yellow"/>
          <w:lang w:eastAsia="de-DE"/>
        </w:rPr>
      </w:pPr>
      <w:r w:rsidRPr="00E7495B">
        <w:rPr>
          <w:rFonts w:ascii="Courier New" w:hAnsi="Courier New" w:cs="Courier New"/>
          <w:b/>
          <w:sz w:val="16"/>
          <w:szCs w:val="16"/>
          <w:highlight w:val="yellow"/>
          <w:lang w:eastAsia="de-DE"/>
        </w:rPr>
        <w:t xml:space="preserve">          else{</w:t>
      </w:r>
    </w:p>
    <w:p w14:paraId="7D32011F" w14:textId="77777777" w:rsidR="00E7495B" w:rsidRPr="00E7495B" w:rsidRDefault="00E7495B" w:rsidP="004A2C35">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highlight w:val="yellow"/>
          <w:lang w:eastAsia="de-DE"/>
        </w:rPr>
      </w:pPr>
      <w:r w:rsidRPr="00E7495B">
        <w:rPr>
          <w:rFonts w:ascii="Courier New" w:hAnsi="Courier New" w:cs="Courier New"/>
          <w:b/>
          <w:sz w:val="16"/>
          <w:szCs w:val="16"/>
          <w:highlight w:val="yellow"/>
          <w:lang w:eastAsia="de-DE"/>
        </w:rPr>
        <w:t xml:space="preserve">              v_SysinfoCombination := c8} //NTN case WI1233835</w:t>
      </w:r>
    </w:p>
    <w:p w14:paraId="0261EA7E" w14:textId="77777777" w:rsidR="00E7495B" w:rsidRPr="00E7495B" w:rsidRDefault="00E7495B" w:rsidP="004A2C35">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E7495B">
        <w:rPr>
          <w:rFonts w:ascii="Courier New" w:hAnsi="Courier New" w:cs="Courier New"/>
          <w:b/>
          <w:sz w:val="16"/>
          <w:szCs w:val="16"/>
          <w:highlight w:val="yellow"/>
          <w:lang w:eastAsia="de-DE"/>
        </w:rPr>
        <w:t xml:space="preserve">      }</w:t>
      </w:r>
    </w:p>
    <w:p w14:paraId="016D8A5E" w14:textId="77777777" w:rsidR="00E7495B" w:rsidRPr="00E7495B" w:rsidRDefault="00E7495B" w:rsidP="004A2C35">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E7495B">
        <w:rPr>
          <w:rFonts w:ascii="Courier New" w:hAnsi="Courier New" w:cs="Courier New"/>
          <w:b/>
          <w:sz w:val="16"/>
          <w:szCs w:val="16"/>
          <w:lang w:eastAsia="de-DE"/>
        </w:rPr>
        <w:t xml:space="preserve">      if (p_CellsOnPLMN == LTE_CellsOnDifferentPLMN and (p_CellId == nbiot_Cell50 or</w:t>
      </w:r>
    </w:p>
    <w:p w14:paraId="6261DA2B" w14:textId="77777777" w:rsidR="00E7495B" w:rsidRPr="00E7495B" w:rsidRDefault="00E7495B" w:rsidP="004A2C35">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E7495B">
        <w:rPr>
          <w:rFonts w:ascii="Courier New" w:hAnsi="Courier New" w:cs="Courier New"/>
          <w:b/>
          <w:sz w:val="16"/>
          <w:szCs w:val="16"/>
          <w:lang w:eastAsia="de-DE"/>
        </w:rPr>
        <w:t xml:space="preserve">                                                         p_CellId == nbiot_Cell51 or</w:t>
      </w:r>
    </w:p>
    <w:p w14:paraId="5EFB7FED" w14:textId="77777777" w:rsidR="00E7495B" w:rsidRPr="00E7495B" w:rsidRDefault="00E7495B" w:rsidP="004A2C35">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E7495B">
        <w:rPr>
          <w:rFonts w:ascii="Courier New" w:hAnsi="Courier New" w:cs="Courier New"/>
          <w:b/>
          <w:sz w:val="16"/>
          <w:szCs w:val="16"/>
          <w:lang w:eastAsia="de-DE"/>
        </w:rPr>
        <w:t xml:space="preserve">                                                         p_CellId == nbiot_Cell52 or  // @sic R5s170511 sic@</w:t>
      </w:r>
    </w:p>
    <w:p w14:paraId="71678BCC" w14:textId="77777777" w:rsidR="00E7495B" w:rsidRPr="00E7495B" w:rsidRDefault="00E7495B" w:rsidP="004A2C35">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E7495B">
        <w:rPr>
          <w:rFonts w:ascii="Courier New" w:hAnsi="Courier New" w:cs="Courier New"/>
          <w:b/>
          <w:sz w:val="16"/>
          <w:szCs w:val="16"/>
          <w:lang w:eastAsia="de-DE"/>
        </w:rPr>
        <w:t xml:space="preserve">                                                         p_CellId == nbiot_Cell53 or</w:t>
      </w:r>
    </w:p>
    <w:p w14:paraId="2C6B161C" w14:textId="77777777" w:rsidR="00E7495B" w:rsidRPr="00E7495B" w:rsidRDefault="00E7495B" w:rsidP="004A2C35">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E7495B">
        <w:rPr>
          <w:rFonts w:ascii="Courier New" w:hAnsi="Courier New" w:cs="Courier New"/>
          <w:b/>
          <w:sz w:val="16"/>
          <w:szCs w:val="16"/>
          <w:lang w:eastAsia="de-DE"/>
        </w:rPr>
        <w:t xml:space="preserve">                                                         p_CellId == nbiot_Cell55 or</w:t>
      </w:r>
    </w:p>
    <w:p w14:paraId="233BF389" w14:textId="77777777" w:rsidR="00E7495B" w:rsidRPr="00E7495B" w:rsidRDefault="00E7495B" w:rsidP="004A2C35">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E7495B">
        <w:rPr>
          <w:rFonts w:ascii="Courier New" w:hAnsi="Courier New" w:cs="Courier New"/>
          <w:b/>
          <w:sz w:val="16"/>
          <w:szCs w:val="16"/>
          <w:lang w:eastAsia="de-DE"/>
        </w:rPr>
        <w:t xml:space="preserve">                                                         p_CellId == nbiot_Cell56 or</w:t>
      </w:r>
    </w:p>
    <w:p w14:paraId="4DFA8D8F" w14:textId="77777777" w:rsidR="00E7495B" w:rsidRPr="00E7495B" w:rsidRDefault="00E7495B" w:rsidP="004A2C35">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E7495B">
        <w:rPr>
          <w:rFonts w:ascii="Courier New" w:hAnsi="Courier New" w:cs="Courier New"/>
          <w:b/>
          <w:sz w:val="16"/>
          <w:szCs w:val="16"/>
          <w:lang w:eastAsia="de-DE"/>
        </w:rPr>
        <w:t xml:space="preserve">                                                         p_CellId == nbiot_Cell58 or</w:t>
      </w:r>
    </w:p>
    <w:p w14:paraId="20158908" w14:textId="77777777" w:rsidR="00E7495B" w:rsidRPr="00E7495B" w:rsidRDefault="00E7495B" w:rsidP="004A2C35">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E7495B">
        <w:rPr>
          <w:rFonts w:ascii="Courier New" w:hAnsi="Courier New" w:cs="Courier New"/>
          <w:b/>
          <w:sz w:val="16"/>
          <w:szCs w:val="16"/>
          <w:lang w:eastAsia="de-DE"/>
        </w:rPr>
        <w:t xml:space="preserve">                                                         p_CellId == nbiot_Cell61 or</w:t>
      </w:r>
    </w:p>
    <w:p w14:paraId="7536C8D3" w14:textId="77777777" w:rsidR="00E7495B" w:rsidRPr="00E7495B" w:rsidRDefault="00E7495B" w:rsidP="004A2C35">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E7495B">
        <w:rPr>
          <w:rFonts w:ascii="Courier New" w:hAnsi="Courier New" w:cs="Courier New"/>
          <w:b/>
          <w:sz w:val="16"/>
          <w:szCs w:val="16"/>
          <w:lang w:eastAsia="de-DE"/>
        </w:rPr>
        <w:t xml:space="preserve">                                                         p_CellId == nbiot_Cell62 or</w:t>
      </w:r>
    </w:p>
    <w:p w14:paraId="51C34D73" w14:textId="77777777" w:rsidR="00E7495B" w:rsidRPr="00E7495B" w:rsidRDefault="00E7495B" w:rsidP="004A2C35">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E7495B">
        <w:rPr>
          <w:rFonts w:ascii="Courier New" w:hAnsi="Courier New" w:cs="Courier New"/>
          <w:b/>
          <w:sz w:val="16"/>
          <w:szCs w:val="16"/>
          <w:lang w:eastAsia="de-DE"/>
        </w:rPr>
        <w:t xml:space="preserve">                                                         p_CellId == nbiot_Cell63 ))</w:t>
      </w:r>
      <w:r w:rsidRPr="00E7495B">
        <w:rPr>
          <w:rFonts w:ascii="Courier New" w:hAnsi="Courier New" w:cs="Courier New"/>
          <w:b/>
          <w:sz w:val="16"/>
          <w:szCs w:val="16"/>
          <w:highlight w:val="yellow"/>
          <w:lang w:eastAsia="de-DE"/>
        </w:rPr>
        <w:t>{</w:t>
      </w:r>
    </w:p>
    <w:p w14:paraId="4C7F05ED" w14:textId="77777777" w:rsidR="00E7495B" w:rsidRPr="00E7495B" w:rsidRDefault="00E7495B" w:rsidP="004A2C35">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highlight w:val="yellow"/>
          <w:lang w:eastAsia="de-DE"/>
        </w:rPr>
      </w:pPr>
      <w:r w:rsidRPr="00E7495B">
        <w:rPr>
          <w:rFonts w:ascii="Courier New" w:hAnsi="Courier New" w:cs="Courier New"/>
          <w:b/>
          <w:sz w:val="16"/>
          <w:szCs w:val="16"/>
          <w:lang w:eastAsia="de-DE"/>
        </w:rPr>
        <w:t xml:space="preserve">          </w:t>
      </w:r>
      <w:r w:rsidRPr="00E7495B">
        <w:rPr>
          <w:rFonts w:ascii="Courier New" w:hAnsi="Courier New" w:cs="Courier New"/>
          <w:b/>
          <w:sz w:val="16"/>
          <w:szCs w:val="16"/>
          <w:highlight w:val="yellow"/>
          <w:lang w:eastAsia="de-DE"/>
        </w:rPr>
        <w:t>if (p_SysinfoCombination == c3){</w:t>
      </w:r>
    </w:p>
    <w:p w14:paraId="40132413" w14:textId="77777777" w:rsidR="00E7495B" w:rsidRPr="00E7495B" w:rsidRDefault="00E7495B" w:rsidP="004A2C35">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highlight w:val="yellow"/>
          <w:lang w:eastAsia="de-DE"/>
        </w:rPr>
      </w:pPr>
      <w:r w:rsidRPr="00E7495B">
        <w:rPr>
          <w:rFonts w:ascii="Courier New" w:hAnsi="Courier New" w:cs="Courier New"/>
          <w:b/>
          <w:sz w:val="16"/>
          <w:szCs w:val="16"/>
          <w:highlight w:val="yellow"/>
          <w:lang w:eastAsia="de-DE"/>
        </w:rPr>
        <w:t xml:space="preserve">              v_SysinfoCombination := c1}</w:t>
      </w:r>
    </w:p>
    <w:p w14:paraId="395BB19D" w14:textId="77777777" w:rsidR="00E7495B" w:rsidRPr="00E7495B" w:rsidRDefault="00E7495B" w:rsidP="004A2C35">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highlight w:val="yellow"/>
          <w:lang w:eastAsia="de-DE"/>
        </w:rPr>
      </w:pPr>
      <w:r w:rsidRPr="00E7495B">
        <w:rPr>
          <w:rFonts w:ascii="Courier New" w:hAnsi="Courier New" w:cs="Courier New"/>
          <w:b/>
          <w:sz w:val="16"/>
          <w:szCs w:val="16"/>
          <w:highlight w:val="yellow"/>
          <w:lang w:eastAsia="de-DE"/>
        </w:rPr>
        <w:t xml:space="preserve">          else{</w:t>
      </w:r>
    </w:p>
    <w:p w14:paraId="0DB99D2B" w14:textId="77777777" w:rsidR="00E7495B" w:rsidRPr="00E7495B" w:rsidRDefault="00E7495B" w:rsidP="004A2C35">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highlight w:val="yellow"/>
          <w:lang w:eastAsia="de-DE"/>
        </w:rPr>
      </w:pPr>
      <w:r w:rsidRPr="00E7495B">
        <w:rPr>
          <w:rFonts w:ascii="Courier New" w:hAnsi="Courier New" w:cs="Courier New"/>
          <w:b/>
          <w:sz w:val="16"/>
          <w:szCs w:val="16"/>
          <w:highlight w:val="yellow"/>
          <w:lang w:eastAsia="de-DE"/>
        </w:rPr>
        <w:t xml:space="preserve">              v_SysinfoCombination := c8} //NTN case WI1233835</w:t>
      </w:r>
    </w:p>
    <w:p w14:paraId="24CF38E3" w14:textId="77777777" w:rsidR="00E7495B" w:rsidRPr="00E7495B" w:rsidRDefault="00E7495B" w:rsidP="004A2C35">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E7495B">
        <w:rPr>
          <w:rFonts w:ascii="Courier New" w:hAnsi="Courier New" w:cs="Courier New"/>
          <w:b/>
          <w:sz w:val="16"/>
          <w:szCs w:val="16"/>
          <w:highlight w:val="yellow"/>
          <w:lang w:eastAsia="de-DE"/>
        </w:rPr>
        <w:t xml:space="preserve">      }</w:t>
      </w:r>
    </w:p>
    <w:p w14:paraId="3CC63422" w14:textId="77777777" w:rsidR="00E7495B" w:rsidRPr="00E7495B" w:rsidRDefault="00E7495B" w:rsidP="004A2C35">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E7495B">
        <w:rPr>
          <w:rFonts w:ascii="Courier New" w:hAnsi="Courier New" w:cs="Courier New"/>
          <w:b/>
          <w:sz w:val="16"/>
          <w:szCs w:val="16"/>
          <w:lang w:eastAsia="de-DE"/>
        </w:rPr>
        <w:t xml:space="preserve">    }</w:t>
      </w:r>
    </w:p>
    <w:p w14:paraId="1ACAC3C3" w14:textId="77777777" w:rsidR="00E7495B" w:rsidRPr="00E7495B" w:rsidRDefault="00E7495B" w:rsidP="004A2C35">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E7495B">
        <w:rPr>
          <w:rFonts w:ascii="Courier New" w:hAnsi="Courier New" w:cs="Courier New"/>
          <w:b/>
          <w:sz w:val="16"/>
          <w:szCs w:val="16"/>
          <w:lang w:eastAsia="de-DE"/>
        </w:rPr>
        <w:t xml:space="preserve">    </w:t>
      </w:r>
    </w:p>
    <w:p w14:paraId="7FEC38A0" w14:textId="77777777" w:rsidR="00E7495B" w:rsidRDefault="00E7495B" w:rsidP="004A2C35">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E7495B">
        <w:rPr>
          <w:rFonts w:ascii="Courier New" w:hAnsi="Courier New" w:cs="Courier New"/>
          <w:b/>
          <w:sz w:val="16"/>
          <w:szCs w:val="16"/>
          <w:lang w:eastAsia="de-DE"/>
        </w:rPr>
        <w:lastRenderedPageBreak/>
        <w:t xml:space="preserve">    // Initialise BCCH info</w:t>
      </w:r>
    </w:p>
    <w:p w14:paraId="43471DA1" w14:textId="6CC5EB99" w:rsidR="00E7495B" w:rsidRDefault="00E7495B" w:rsidP="004A2C35">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Pr>
          <w:rFonts w:ascii="Courier New" w:hAnsi="Courier New" w:cs="Courier New"/>
          <w:b/>
          <w:sz w:val="16"/>
          <w:szCs w:val="16"/>
          <w:lang w:eastAsia="de-DE"/>
        </w:rPr>
        <w:t>&gt;&gt;&gt; Skipped Code &lt;&lt;&lt;</w:t>
      </w:r>
    </w:p>
    <w:p w14:paraId="0A64AC4D" w14:textId="77777777" w:rsidR="004A2C35" w:rsidRDefault="004A2C35" w:rsidP="004A2C35">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p>
    <w:p w14:paraId="19A34F64" w14:textId="172AD852" w:rsidR="00F466F2" w:rsidRPr="00F466F2" w:rsidRDefault="00F466F2">
      <w:pPr>
        <w:pStyle w:val="ListParagraph"/>
        <w:outlineLvl w:val="1"/>
        <w:rPr>
          <w:rFonts w:ascii="Arial" w:hAnsi="Arial" w:cs="Arial"/>
          <w:sz w:val="32"/>
          <w:szCs w:val="32"/>
        </w:rPr>
      </w:pPr>
      <w:r>
        <w:rPr>
          <w:rFonts w:ascii="Arial" w:hAnsi="Arial" w:cs="Arial"/>
          <w:sz w:val="32"/>
          <w:szCs w:val="32"/>
        </w:rPr>
        <w:t xml:space="preserve">2.2 Correction to </w:t>
      </w:r>
      <w:r w:rsidRPr="00F466F2">
        <w:rPr>
          <w:rFonts w:ascii="Arial" w:hAnsi="Arial" w:cs="Arial"/>
          <w:sz w:val="32"/>
          <w:szCs w:val="32"/>
        </w:rPr>
        <w:t>fl_NBIOT_CheckSysinfoCombination</w:t>
      </w: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F466F2" w14:paraId="416F19E0" w14:textId="77777777" w:rsidTr="001648B3">
        <w:trPr>
          <w:trHeight w:val="447"/>
        </w:trPr>
        <w:tc>
          <w:tcPr>
            <w:tcW w:w="1985" w:type="dxa"/>
            <w:tcBorders>
              <w:top w:val="single" w:sz="4" w:space="0" w:color="auto"/>
              <w:left w:val="single" w:sz="4" w:space="0" w:color="auto"/>
              <w:bottom w:val="single" w:sz="4" w:space="0" w:color="auto"/>
              <w:right w:val="single" w:sz="4" w:space="0" w:color="auto"/>
            </w:tcBorders>
          </w:tcPr>
          <w:p w14:paraId="1E1606B5" w14:textId="77777777" w:rsidR="00F466F2" w:rsidRDefault="00F466F2" w:rsidP="001648B3">
            <w:pPr>
              <w:spacing w:before="40" w:after="40"/>
              <w:rPr>
                <w:rFonts w:ascii="Arial" w:hAnsi="Arial" w:cs="Arial"/>
                <w:b/>
              </w:rPr>
            </w:pPr>
            <w:r>
              <w:rPr>
                <w:rFonts w:ascii="Arial" w:hAnsi="Arial" w:cs="Arial"/>
                <w:b/>
              </w:rPr>
              <w:t>Function name</w:t>
            </w:r>
          </w:p>
        </w:tc>
        <w:tc>
          <w:tcPr>
            <w:tcW w:w="7654" w:type="dxa"/>
            <w:tcBorders>
              <w:top w:val="single" w:sz="4" w:space="0" w:color="auto"/>
              <w:left w:val="single" w:sz="4" w:space="0" w:color="auto"/>
              <w:bottom w:val="single" w:sz="4" w:space="0" w:color="auto"/>
              <w:right w:val="single" w:sz="4" w:space="0" w:color="auto"/>
            </w:tcBorders>
          </w:tcPr>
          <w:p w14:paraId="4E0C1ADB" w14:textId="5208F8B0" w:rsidR="00F466F2" w:rsidRDefault="00F466F2" w:rsidP="001648B3">
            <w:pPr>
              <w:spacing w:after="0"/>
              <w:rPr>
                <w:rFonts w:ascii="Arial" w:hAnsi="Arial" w:cs="Arial"/>
                <w:color w:val="000000"/>
                <w:lang w:eastAsia="zh-CN"/>
              </w:rPr>
            </w:pPr>
            <w:r w:rsidRPr="00F466F2">
              <w:rPr>
                <w:rFonts w:ascii="Arial" w:hAnsi="Arial" w:cs="Arial"/>
                <w:color w:val="000000"/>
                <w:lang w:eastAsia="zh-CN"/>
              </w:rPr>
              <w:t>fl_NBIOT_CheckSysinfoCombination</w:t>
            </w:r>
          </w:p>
        </w:tc>
      </w:tr>
      <w:tr w:rsidR="00F466F2" w:rsidRPr="005E3DBB" w14:paraId="7917CEB3" w14:textId="77777777" w:rsidTr="001648B3">
        <w:trPr>
          <w:trHeight w:val="452"/>
        </w:trPr>
        <w:tc>
          <w:tcPr>
            <w:tcW w:w="1985" w:type="dxa"/>
            <w:tcBorders>
              <w:top w:val="single" w:sz="4" w:space="0" w:color="auto"/>
              <w:left w:val="single" w:sz="4" w:space="0" w:color="auto"/>
              <w:bottom w:val="single" w:sz="4" w:space="0" w:color="auto"/>
              <w:right w:val="single" w:sz="4" w:space="0" w:color="auto"/>
            </w:tcBorders>
          </w:tcPr>
          <w:p w14:paraId="5E4089CE" w14:textId="77777777" w:rsidR="00F466F2" w:rsidRDefault="00F466F2" w:rsidP="001648B3">
            <w:pPr>
              <w:spacing w:before="40" w:after="40"/>
              <w:rPr>
                <w:rFonts w:ascii="Arial" w:hAnsi="Arial" w:cs="Arial"/>
                <w:b/>
              </w:rPr>
            </w:pPr>
            <w:r>
              <w:rPr>
                <w:rFonts w:ascii="Arial" w:hAnsi="Arial" w:cs="Arial"/>
                <w:b/>
              </w:rPr>
              <w:t>Reason for change</w:t>
            </w:r>
          </w:p>
        </w:tc>
        <w:tc>
          <w:tcPr>
            <w:tcW w:w="7654" w:type="dxa"/>
            <w:tcBorders>
              <w:top w:val="single" w:sz="4" w:space="0" w:color="auto"/>
              <w:left w:val="single" w:sz="4" w:space="0" w:color="auto"/>
              <w:bottom w:val="single" w:sz="4" w:space="0" w:color="auto"/>
              <w:right w:val="single" w:sz="4" w:space="0" w:color="auto"/>
            </w:tcBorders>
          </w:tcPr>
          <w:p w14:paraId="1913CFF1" w14:textId="5EA8E2C5" w:rsidR="00752318" w:rsidRPr="00692F6C" w:rsidRDefault="00F466F2" w:rsidP="00752318">
            <w:pPr>
              <w:pStyle w:val="CRCoverPage"/>
              <w:spacing w:after="0"/>
              <w:rPr>
                <w:rFonts w:cs="Arial"/>
                <w:color w:val="000000"/>
                <w:lang w:eastAsia="zh-CN"/>
              </w:rPr>
            </w:pPr>
            <w:r>
              <w:rPr>
                <w:rFonts w:cs="Arial"/>
                <w:color w:val="000000"/>
                <w:lang w:eastAsia="zh-CN"/>
              </w:rPr>
              <w:t xml:space="preserve">System information combination c11 is not defined as the NTN counterpart of c3 in this function. This function handles the case of creation of </w:t>
            </w:r>
            <w:r w:rsidRPr="00F466F2">
              <w:rPr>
                <w:rFonts w:cs="Arial"/>
                <w:color w:val="000000"/>
                <w:lang w:eastAsia="zh-CN"/>
              </w:rPr>
              <w:t>nbiot_Cell5, nbiot_Cell14, nbiot_Cell12, nbiot_Cell13</w:t>
            </w:r>
            <w:r>
              <w:rPr>
                <w:rFonts w:cs="Arial"/>
                <w:color w:val="000000"/>
                <w:lang w:eastAsia="zh-CN"/>
              </w:rPr>
              <w:t xml:space="preserve"> and</w:t>
            </w:r>
            <w:r w:rsidRPr="00F466F2">
              <w:rPr>
                <w:rFonts w:cs="Arial"/>
                <w:color w:val="000000"/>
                <w:lang w:eastAsia="zh-CN"/>
              </w:rPr>
              <w:t xml:space="preserve"> nbiot_Cell18</w:t>
            </w:r>
            <w:r>
              <w:rPr>
                <w:rFonts w:cs="Arial"/>
                <w:color w:val="000000"/>
                <w:lang w:eastAsia="zh-CN"/>
              </w:rPr>
              <w:t xml:space="preserve"> which cannot have SIB5 assigned to them. As such in any TC that uses c11 as the sys info combination an error on cell creation is raised. </w:t>
            </w:r>
            <w:r w:rsidR="00752318">
              <w:rPr>
                <w:rFonts w:cs="Arial"/>
                <w:color w:val="000000"/>
                <w:lang w:eastAsia="zh-CN"/>
              </w:rPr>
              <w:t>This effects the TC 22.4.14 where c3 is used as a combination and is changed to c11 in the init function.</w:t>
            </w:r>
          </w:p>
          <w:p w14:paraId="6CF37F19" w14:textId="281D0A79" w:rsidR="00F466F2" w:rsidRPr="005E3DBB" w:rsidRDefault="00F466F2" w:rsidP="00F466F2">
            <w:pPr>
              <w:pStyle w:val="CRCoverPage"/>
              <w:spacing w:after="0"/>
              <w:rPr>
                <w:rFonts w:cs="Arial"/>
                <w:color w:val="000000"/>
                <w:lang w:eastAsia="zh-CN"/>
              </w:rPr>
            </w:pPr>
          </w:p>
          <w:p w14:paraId="545FC510" w14:textId="3D394EC8" w:rsidR="00F466F2" w:rsidRPr="005E3DBB" w:rsidRDefault="00F466F2" w:rsidP="001648B3">
            <w:pPr>
              <w:pStyle w:val="CRCoverPage"/>
              <w:spacing w:after="0"/>
              <w:rPr>
                <w:rFonts w:cs="Arial"/>
                <w:color w:val="000000"/>
                <w:lang w:eastAsia="zh-CN"/>
              </w:rPr>
            </w:pPr>
          </w:p>
        </w:tc>
      </w:tr>
      <w:tr w:rsidR="00F466F2" w:rsidRPr="000E0DA1" w14:paraId="75C2F871" w14:textId="77777777" w:rsidTr="001648B3">
        <w:tc>
          <w:tcPr>
            <w:tcW w:w="1985" w:type="dxa"/>
            <w:tcBorders>
              <w:top w:val="single" w:sz="4" w:space="0" w:color="auto"/>
              <w:left w:val="single" w:sz="4" w:space="0" w:color="auto"/>
              <w:bottom w:val="single" w:sz="4" w:space="0" w:color="auto"/>
              <w:right w:val="single" w:sz="4" w:space="0" w:color="auto"/>
            </w:tcBorders>
          </w:tcPr>
          <w:p w14:paraId="2161ABB4" w14:textId="77777777" w:rsidR="00F466F2" w:rsidRDefault="00F466F2" w:rsidP="001648B3">
            <w:pPr>
              <w:spacing w:before="40" w:after="40"/>
              <w:rPr>
                <w:rFonts w:ascii="Arial" w:hAnsi="Arial" w:cs="Arial"/>
                <w:b/>
              </w:rPr>
            </w:pPr>
            <w:r>
              <w:rPr>
                <w:rFonts w:ascii="Arial" w:hAnsi="Arial" w:cs="Arial"/>
                <w:b/>
              </w:rPr>
              <w:t>Summary of change</w:t>
            </w:r>
          </w:p>
        </w:tc>
        <w:tc>
          <w:tcPr>
            <w:tcW w:w="7654" w:type="dxa"/>
            <w:tcBorders>
              <w:top w:val="single" w:sz="4" w:space="0" w:color="auto"/>
              <w:left w:val="single" w:sz="4" w:space="0" w:color="auto"/>
              <w:bottom w:val="single" w:sz="4" w:space="0" w:color="auto"/>
              <w:right w:val="single" w:sz="4" w:space="0" w:color="auto"/>
            </w:tcBorders>
          </w:tcPr>
          <w:p w14:paraId="468BA197" w14:textId="45344E52" w:rsidR="00F466F2" w:rsidRPr="000E0DA1" w:rsidRDefault="00F466F2" w:rsidP="001648B3">
            <w:pPr>
              <w:pStyle w:val="CRCoverPage"/>
              <w:spacing w:after="0"/>
              <w:rPr>
                <w:rFonts w:cs="Arial"/>
                <w:color w:val="000000"/>
                <w:lang w:eastAsia="zh-CN"/>
              </w:rPr>
            </w:pPr>
            <w:r>
              <w:rPr>
                <w:rFonts w:cs="Arial"/>
                <w:color w:val="000000"/>
                <w:lang w:eastAsia="zh-CN"/>
              </w:rPr>
              <w:t>Added c11 as a case which will change the sys info combination to c8 which is the NTN counterpart of c1.</w:t>
            </w:r>
          </w:p>
        </w:tc>
      </w:tr>
      <w:tr w:rsidR="00F466F2" w14:paraId="1530441B" w14:textId="77777777" w:rsidTr="001648B3">
        <w:tc>
          <w:tcPr>
            <w:tcW w:w="1985" w:type="dxa"/>
            <w:tcBorders>
              <w:top w:val="single" w:sz="4" w:space="0" w:color="auto"/>
              <w:left w:val="single" w:sz="4" w:space="0" w:color="auto"/>
              <w:bottom w:val="single" w:sz="4" w:space="0" w:color="auto"/>
              <w:right w:val="single" w:sz="4" w:space="0" w:color="auto"/>
            </w:tcBorders>
          </w:tcPr>
          <w:p w14:paraId="53C1F80B" w14:textId="77777777" w:rsidR="00F466F2" w:rsidRDefault="00F466F2" w:rsidP="001648B3">
            <w:pPr>
              <w:spacing w:before="40" w:after="40"/>
              <w:rPr>
                <w:rFonts w:ascii="Arial" w:hAnsi="Arial" w:cs="Arial"/>
                <w:b/>
              </w:rPr>
            </w:pPr>
            <w:r>
              <w:rPr>
                <w:rFonts w:ascii="Arial" w:hAnsi="Arial" w:cs="Arial"/>
                <w:b/>
              </w:rPr>
              <w:t>TTCN module</w:t>
            </w:r>
          </w:p>
        </w:tc>
        <w:tc>
          <w:tcPr>
            <w:tcW w:w="7654" w:type="dxa"/>
            <w:tcBorders>
              <w:top w:val="single" w:sz="4" w:space="0" w:color="auto"/>
              <w:left w:val="single" w:sz="4" w:space="0" w:color="auto"/>
              <w:bottom w:val="single" w:sz="4" w:space="0" w:color="auto"/>
              <w:right w:val="single" w:sz="4" w:space="0" w:color="auto"/>
            </w:tcBorders>
          </w:tcPr>
          <w:p w14:paraId="5355948A" w14:textId="02AD7510" w:rsidR="00F466F2" w:rsidRDefault="00F466F2" w:rsidP="001648B3">
            <w:pPr>
              <w:spacing w:after="0"/>
              <w:rPr>
                <w:rFonts w:ascii="Arial" w:hAnsi="Arial" w:cs="Arial"/>
                <w:color w:val="000000"/>
              </w:rPr>
            </w:pPr>
            <w:r w:rsidRPr="00162963">
              <w:rPr>
                <w:rFonts w:ascii="Arial" w:hAnsi="Arial" w:cs="Arial"/>
                <w:color w:val="000000"/>
              </w:rPr>
              <w:t>NBIOT_CellInfo.ttcn</w:t>
            </w:r>
          </w:p>
        </w:tc>
      </w:tr>
      <w:tr w:rsidR="00F466F2" w14:paraId="6B675A2C" w14:textId="77777777" w:rsidTr="001648B3">
        <w:tc>
          <w:tcPr>
            <w:tcW w:w="1985" w:type="dxa"/>
            <w:tcBorders>
              <w:top w:val="single" w:sz="4" w:space="0" w:color="auto"/>
              <w:left w:val="single" w:sz="4" w:space="0" w:color="auto"/>
              <w:bottom w:val="single" w:sz="4" w:space="0" w:color="auto"/>
              <w:right w:val="single" w:sz="4" w:space="0" w:color="auto"/>
            </w:tcBorders>
          </w:tcPr>
          <w:p w14:paraId="77B18EB4" w14:textId="77777777" w:rsidR="00F466F2" w:rsidRDefault="00F466F2" w:rsidP="001648B3">
            <w:pPr>
              <w:spacing w:before="40" w:after="40"/>
              <w:rPr>
                <w:rFonts w:ascii="Arial" w:hAnsi="Arial" w:cs="Arial"/>
                <w:b/>
                <w:highlight w:val="red"/>
              </w:rPr>
            </w:pPr>
            <w:r>
              <w:rPr>
                <w:rFonts w:ascii="Arial" w:hAnsi="Arial" w:cs="Arial"/>
                <w:b/>
              </w:rPr>
              <w:t>MCC160 Comment</w:t>
            </w:r>
          </w:p>
        </w:tc>
        <w:tc>
          <w:tcPr>
            <w:tcW w:w="7654" w:type="dxa"/>
            <w:tcBorders>
              <w:top w:val="single" w:sz="4" w:space="0" w:color="auto"/>
              <w:left w:val="single" w:sz="4" w:space="0" w:color="auto"/>
              <w:bottom w:val="single" w:sz="4" w:space="0" w:color="auto"/>
              <w:right w:val="single" w:sz="4" w:space="0" w:color="auto"/>
            </w:tcBorders>
          </w:tcPr>
          <w:p w14:paraId="71BC99DB" w14:textId="77777777" w:rsidR="00F466F2" w:rsidRDefault="00F466F2" w:rsidP="001648B3">
            <w:pPr>
              <w:rPr>
                <w:rFonts w:ascii="Arial" w:hAnsi="Arial" w:cs="Arial"/>
                <w:highlight w:val="red"/>
              </w:rPr>
            </w:pPr>
          </w:p>
        </w:tc>
      </w:tr>
    </w:tbl>
    <w:p w14:paraId="40F50FA8" w14:textId="77777777" w:rsidR="00F466F2" w:rsidRDefault="00F466F2" w:rsidP="00F466F2">
      <w:pPr>
        <w:autoSpaceDE w:val="0"/>
        <w:autoSpaceDN w:val="0"/>
        <w:adjustRightInd w:val="0"/>
        <w:spacing w:after="0"/>
        <w:rPr>
          <w:rFonts w:ascii="Courier New" w:hAnsi="Courier New" w:cs="Courier New"/>
          <w:b/>
          <w:sz w:val="16"/>
          <w:szCs w:val="16"/>
          <w:lang w:eastAsia="de-DE"/>
        </w:rPr>
      </w:pPr>
    </w:p>
    <w:p w14:paraId="3001259D" w14:textId="77777777" w:rsidR="00F466F2" w:rsidRPr="00F466F2" w:rsidRDefault="00F466F2" w:rsidP="00F466F2">
      <w:pPr>
        <w:autoSpaceDE w:val="0"/>
        <w:autoSpaceDN w:val="0"/>
        <w:adjustRightInd w:val="0"/>
        <w:spacing w:after="0"/>
        <w:rPr>
          <w:rFonts w:ascii="Arial" w:hAnsi="Arial" w:cs="Arial"/>
          <w:b/>
          <w:sz w:val="32"/>
          <w:szCs w:val="32"/>
          <w:lang w:eastAsia="de-DE"/>
        </w:rPr>
      </w:pPr>
    </w:p>
    <w:p w14:paraId="02076E1C" w14:textId="73B76382" w:rsidR="00F466F2" w:rsidRDefault="00F466F2" w:rsidP="00F466F2">
      <w:pPr>
        <w:autoSpaceDE w:val="0"/>
        <w:autoSpaceDN w:val="0"/>
        <w:adjustRightInd w:val="0"/>
        <w:spacing w:after="0"/>
        <w:rPr>
          <w:b/>
          <w:sz w:val="24"/>
          <w:szCs w:val="24"/>
          <w:lang w:eastAsia="de-DE"/>
        </w:rPr>
      </w:pPr>
      <w:r w:rsidRPr="00FB5CFA">
        <w:rPr>
          <w:b/>
          <w:sz w:val="24"/>
          <w:szCs w:val="24"/>
          <w:lang w:eastAsia="de-DE"/>
        </w:rPr>
        <w:t>Before</w:t>
      </w:r>
      <w:r w:rsidR="00FB5CFA">
        <w:rPr>
          <w:b/>
          <w:sz w:val="24"/>
          <w:szCs w:val="24"/>
          <w:lang w:eastAsia="de-DE"/>
        </w:rPr>
        <w:t>:</w:t>
      </w:r>
    </w:p>
    <w:p w14:paraId="405E10CD" w14:textId="77777777" w:rsidR="00FB5CFA" w:rsidRPr="00FB5CFA" w:rsidRDefault="00FB5CFA" w:rsidP="00F466F2">
      <w:pPr>
        <w:autoSpaceDE w:val="0"/>
        <w:autoSpaceDN w:val="0"/>
        <w:adjustRightInd w:val="0"/>
        <w:spacing w:after="0"/>
        <w:rPr>
          <w:b/>
          <w:sz w:val="24"/>
          <w:szCs w:val="24"/>
          <w:lang w:eastAsia="de-DE"/>
        </w:rPr>
      </w:pPr>
    </w:p>
    <w:p w14:paraId="3B750524" w14:textId="77777777" w:rsidR="00F466F2" w:rsidRDefault="00F466F2" w:rsidP="00F466F2">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p>
    <w:p w14:paraId="48C09D76" w14:textId="77777777" w:rsidR="00C87A12" w:rsidRPr="00C87A12" w:rsidRDefault="00C87A12" w:rsidP="00C87A12">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C87A12">
        <w:rPr>
          <w:rFonts w:ascii="Courier New" w:hAnsi="Courier New" w:cs="Courier New"/>
          <w:b/>
          <w:sz w:val="16"/>
          <w:szCs w:val="16"/>
          <w:lang w:eastAsia="de-DE"/>
        </w:rPr>
        <w:t>function fl_NBIOT_CheckSysinfoCombination(NBIOT_CellId_Type p_CellId,</w:t>
      </w:r>
    </w:p>
    <w:p w14:paraId="2065893E" w14:textId="77777777" w:rsidR="00C87A12" w:rsidRPr="00C87A12" w:rsidRDefault="00C87A12" w:rsidP="00C87A12">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C87A12">
        <w:rPr>
          <w:rFonts w:ascii="Courier New" w:hAnsi="Courier New" w:cs="Courier New"/>
          <w:b/>
          <w:sz w:val="16"/>
          <w:szCs w:val="16"/>
          <w:lang w:eastAsia="de-DE"/>
        </w:rPr>
        <w:t xml:space="preserve">                                            NB_Combination_Type p_SysinfoCombination) return NB_Combination_Type</w:t>
      </w:r>
    </w:p>
    <w:p w14:paraId="724ECD09" w14:textId="77777777" w:rsidR="00C87A12" w:rsidRPr="00C87A12" w:rsidRDefault="00C87A12" w:rsidP="00C87A12">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C87A12">
        <w:rPr>
          <w:rFonts w:ascii="Courier New" w:hAnsi="Courier New" w:cs="Courier New"/>
          <w:b/>
          <w:sz w:val="16"/>
          <w:szCs w:val="16"/>
          <w:lang w:eastAsia="de-DE"/>
        </w:rPr>
        <w:t xml:space="preserve">  {</w:t>
      </w:r>
    </w:p>
    <w:p w14:paraId="541CD757" w14:textId="77777777" w:rsidR="00C87A12" w:rsidRPr="00C87A12" w:rsidRDefault="00C87A12" w:rsidP="00C87A12">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C87A12">
        <w:rPr>
          <w:rFonts w:ascii="Courier New" w:hAnsi="Courier New" w:cs="Courier New"/>
          <w:b/>
          <w:sz w:val="16"/>
          <w:szCs w:val="16"/>
          <w:lang w:eastAsia="de-DE"/>
        </w:rPr>
        <w:t xml:space="preserve">    var NB_Combination_Type v_SysinfoCombination := p_SysinfoCombination;</w:t>
      </w:r>
    </w:p>
    <w:p w14:paraId="717E1538" w14:textId="77777777" w:rsidR="00C87A12" w:rsidRPr="00C87A12" w:rsidRDefault="00C87A12" w:rsidP="00C87A12">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C87A12">
        <w:rPr>
          <w:rFonts w:ascii="Courier New" w:hAnsi="Courier New" w:cs="Courier New"/>
          <w:b/>
          <w:sz w:val="16"/>
          <w:szCs w:val="16"/>
          <w:lang w:eastAsia="de-DE"/>
        </w:rPr>
        <w:t xml:space="preserve">    </w:t>
      </w:r>
    </w:p>
    <w:p w14:paraId="0D0105C6" w14:textId="77777777" w:rsidR="00C87A12" w:rsidRPr="00C87A12" w:rsidRDefault="00C87A12" w:rsidP="00C87A12">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C87A12">
        <w:rPr>
          <w:rFonts w:ascii="Courier New" w:hAnsi="Courier New" w:cs="Courier New"/>
          <w:b/>
          <w:sz w:val="16"/>
          <w:szCs w:val="16"/>
          <w:lang w:eastAsia="de-DE"/>
        </w:rPr>
        <w:t xml:space="preserve">    // Some cells (14, 12, 13) cannot be assigned to combination c3 as no content is specified for SIB5 in 36.508</w:t>
      </w:r>
    </w:p>
    <w:p w14:paraId="7B473D4A" w14:textId="77777777" w:rsidR="00C87A12" w:rsidRPr="00C87A12" w:rsidRDefault="00C87A12" w:rsidP="00C87A12">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C87A12">
        <w:rPr>
          <w:rFonts w:ascii="Courier New" w:hAnsi="Courier New" w:cs="Courier New"/>
          <w:b/>
          <w:sz w:val="16"/>
          <w:szCs w:val="16"/>
          <w:lang w:eastAsia="de-DE"/>
        </w:rPr>
        <w:t xml:space="preserve">    </w:t>
      </w:r>
    </w:p>
    <w:p w14:paraId="77074135" w14:textId="77777777" w:rsidR="00C87A12" w:rsidRPr="00C87A12" w:rsidRDefault="00C87A12" w:rsidP="00C87A12">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C87A12">
        <w:rPr>
          <w:rFonts w:ascii="Courier New" w:hAnsi="Courier New" w:cs="Courier New"/>
          <w:b/>
          <w:sz w:val="16"/>
          <w:szCs w:val="16"/>
          <w:lang w:eastAsia="de-DE"/>
        </w:rPr>
        <w:t xml:space="preserve">    select (p_CellId) {</w:t>
      </w:r>
    </w:p>
    <w:p w14:paraId="6C5D7BDF" w14:textId="77777777" w:rsidR="00C87A12" w:rsidRPr="00C87A12" w:rsidRDefault="00C87A12" w:rsidP="00C87A12">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C87A12">
        <w:rPr>
          <w:rFonts w:ascii="Courier New" w:hAnsi="Courier New" w:cs="Courier New"/>
          <w:b/>
          <w:sz w:val="16"/>
          <w:szCs w:val="16"/>
          <w:lang w:eastAsia="de-DE"/>
        </w:rPr>
        <w:t xml:space="preserve">      case (nbiot_Cell5, nbiot_Cell14, nbiot_Cell12, nbiot_Cell13, nbiot_Cell18) {</w:t>
      </w:r>
    </w:p>
    <w:p w14:paraId="59661053" w14:textId="77777777" w:rsidR="00C87A12" w:rsidRPr="00C87A12" w:rsidRDefault="00C87A12" w:rsidP="00C87A12">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C87A12">
        <w:rPr>
          <w:rFonts w:ascii="Courier New" w:hAnsi="Courier New" w:cs="Courier New"/>
          <w:b/>
          <w:sz w:val="16"/>
          <w:szCs w:val="16"/>
          <w:lang w:eastAsia="de-DE"/>
        </w:rPr>
        <w:t xml:space="preserve">        select (p_SysinfoCombination) {</w:t>
      </w:r>
    </w:p>
    <w:p w14:paraId="3B8D12CD" w14:textId="77777777" w:rsidR="00C87A12" w:rsidRPr="00C87A12" w:rsidRDefault="00C87A12" w:rsidP="00C87A12">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C87A12">
        <w:rPr>
          <w:rFonts w:ascii="Courier New" w:hAnsi="Courier New" w:cs="Courier New"/>
          <w:b/>
          <w:sz w:val="16"/>
          <w:szCs w:val="16"/>
          <w:lang w:eastAsia="de-DE"/>
        </w:rPr>
        <w:t xml:space="preserve">          case (c3)  {v_SysinfoCombination := c1}</w:t>
      </w:r>
    </w:p>
    <w:p w14:paraId="2E17035D" w14:textId="77777777" w:rsidR="00C87A12" w:rsidRPr="00C87A12" w:rsidRDefault="00C87A12" w:rsidP="00C87A12">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C87A12">
        <w:rPr>
          <w:rFonts w:ascii="Courier New" w:hAnsi="Courier New" w:cs="Courier New"/>
          <w:b/>
          <w:sz w:val="16"/>
          <w:szCs w:val="16"/>
          <w:lang w:eastAsia="de-DE"/>
        </w:rPr>
        <w:t xml:space="preserve">        }</w:t>
      </w:r>
    </w:p>
    <w:p w14:paraId="43E8C5CD" w14:textId="77777777" w:rsidR="00C87A12" w:rsidRPr="00C87A12" w:rsidRDefault="00C87A12" w:rsidP="00C87A12">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C87A12">
        <w:rPr>
          <w:rFonts w:ascii="Courier New" w:hAnsi="Courier New" w:cs="Courier New"/>
          <w:b/>
          <w:sz w:val="16"/>
          <w:szCs w:val="16"/>
          <w:lang w:eastAsia="de-DE"/>
        </w:rPr>
        <w:t xml:space="preserve">      }</w:t>
      </w:r>
    </w:p>
    <w:p w14:paraId="53F91A18" w14:textId="77777777" w:rsidR="00C87A12" w:rsidRPr="00C87A12" w:rsidRDefault="00C87A12" w:rsidP="00C87A12">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C87A12">
        <w:rPr>
          <w:rFonts w:ascii="Courier New" w:hAnsi="Courier New" w:cs="Courier New"/>
          <w:b/>
          <w:sz w:val="16"/>
          <w:szCs w:val="16"/>
          <w:lang w:eastAsia="de-DE"/>
        </w:rPr>
        <w:t xml:space="preserve">    }</w:t>
      </w:r>
    </w:p>
    <w:p w14:paraId="166AF5A5" w14:textId="77777777" w:rsidR="00C87A12" w:rsidRPr="00C87A12" w:rsidRDefault="00C87A12" w:rsidP="00C87A12">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C87A12">
        <w:rPr>
          <w:rFonts w:ascii="Courier New" w:hAnsi="Courier New" w:cs="Courier New"/>
          <w:b/>
          <w:sz w:val="16"/>
          <w:szCs w:val="16"/>
          <w:lang w:eastAsia="de-DE"/>
        </w:rPr>
        <w:t xml:space="preserve">    return v_SysinfoCombination;</w:t>
      </w:r>
    </w:p>
    <w:p w14:paraId="18BBD6CD" w14:textId="182E4094" w:rsidR="00F466F2" w:rsidRDefault="00C87A12" w:rsidP="00C87A12">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C87A12">
        <w:rPr>
          <w:rFonts w:ascii="Courier New" w:hAnsi="Courier New" w:cs="Courier New"/>
          <w:b/>
          <w:sz w:val="16"/>
          <w:szCs w:val="16"/>
          <w:lang w:eastAsia="de-DE"/>
        </w:rPr>
        <w:t xml:space="preserve">  }</w:t>
      </w:r>
    </w:p>
    <w:p w14:paraId="338DF742" w14:textId="77777777" w:rsidR="00F466F2" w:rsidRDefault="00F466F2" w:rsidP="00F466F2">
      <w:pPr>
        <w:autoSpaceDE w:val="0"/>
        <w:autoSpaceDN w:val="0"/>
        <w:adjustRightInd w:val="0"/>
        <w:spacing w:after="0"/>
        <w:rPr>
          <w:rFonts w:ascii="Courier New" w:hAnsi="Courier New" w:cs="Courier New"/>
          <w:b/>
          <w:sz w:val="16"/>
          <w:szCs w:val="16"/>
          <w:lang w:eastAsia="de-DE"/>
        </w:rPr>
      </w:pPr>
    </w:p>
    <w:p w14:paraId="1B23EC17" w14:textId="4C24FEFA" w:rsidR="00FB5CFA" w:rsidRDefault="00FB5CFA" w:rsidP="00FB5CFA">
      <w:pPr>
        <w:autoSpaceDE w:val="0"/>
        <w:autoSpaceDN w:val="0"/>
        <w:adjustRightInd w:val="0"/>
        <w:spacing w:after="0"/>
        <w:rPr>
          <w:b/>
        </w:rPr>
      </w:pPr>
      <w:r>
        <w:rPr>
          <w:b/>
          <w:sz w:val="24"/>
          <w:szCs w:val="24"/>
          <w:lang w:eastAsia="de-DE"/>
        </w:rPr>
        <w:t>After</w:t>
      </w:r>
      <w:r>
        <w:rPr>
          <w:b/>
        </w:rPr>
        <w:t>:</w:t>
      </w:r>
    </w:p>
    <w:p w14:paraId="4256A7BE" w14:textId="77777777" w:rsidR="00FB5CFA" w:rsidRDefault="00FB5CFA" w:rsidP="00FB5CFA">
      <w:pPr>
        <w:autoSpaceDE w:val="0"/>
        <w:autoSpaceDN w:val="0"/>
        <w:adjustRightInd w:val="0"/>
        <w:spacing w:after="0"/>
        <w:rPr>
          <w:b/>
        </w:rPr>
      </w:pPr>
    </w:p>
    <w:p w14:paraId="243E41D1" w14:textId="77777777" w:rsidR="00C87A12" w:rsidRDefault="00C87A12" w:rsidP="00C87A12">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p>
    <w:p w14:paraId="036FC1E0" w14:textId="77777777" w:rsidR="00C87A12" w:rsidRPr="00C87A12" w:rsidRDefault="00C87A12" w:rsidP="00C87A12">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C87A12">
        <w:rPr>
          <w:rFonts w:ascii="Courier New" w:hAnsi="Courier New" w:cs="Courier New"/>
          <w:b/>
          <w:sz w:val="16"/>
          <w:szCs w:val="16"/>
          <w:lang w:eastAsia="de-DE"/>
        </w:rPr>
        <w:t>function fl_NBIOT_CheckSysinfoCombination(NBIOT_CellId_Type p_CellId,</w:t>
      </w:r>
    </w:p>
    <w:p w14:paraId="716D64C5" w14:textId="77777777" w:rsidR="00C87A12" w:rsidRPr="00C87A12" w:rsidRDefault="00C87A12" w:rsidP="00C87A12">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C87A12">
        <w:rPr>
          <w:rFonts w:ascii="Courier New" w:hAnsi="Courier New" w:cs="Courier New"/>
          <w:b/>
          <w:sz w:val="16"/>
          <w:szCs w:val="16"/>
          <w:lang w:eastAsia="de-DE"/>
        </w:rPr>
        <w:t xml:space="preserve">                                            NB_Combination_Type p_SysinfoCombination) return NB_Combination_Type</w:t>
      </w:r>
    </w:p>
    <w:p w14:paraId="0CBFD4D4" w14:textId="77777777" w:rsidR="00C87A12" w:rsidRPr="00C87A12" w:rsidRDefault="00C87A12" w:rsidP="00C87A12">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C87A12">
        <w:rPr>
          <w:rFonts w:ascii="Courier New" w:hAnsi="Courier New" w:cs="Courier New"/>
          <w:b/>
          <w:sz w:val="16"/>
          <w:szCs w:val="16"/>
          <w:lang w:eastAsia="de-DE"/>
        </w:rPr>
        <w:t xml:space="preserve">  {</w:t>
      </w:r>
    </w:p>
    <w:p w14:paraId="365474D9" w14:textId="77777777" w:rsidR="00C87A12" w:rsidRPr="00C87A12" w:rsidRDefault="00C87A12" w:rsidP="00C87A12">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C87A12">
        <w:rPr>
          <w:rFonts w:ascii="Courier New" w:hAnsi="Courier New" w:cs="Courier New"/>
          <w:b/>
          <w:sz w:val="16"/>
          <w:szCs w:val="16"/>
          <w:lang w:eastAsia="de-DE"/>
        </w:rPr>
        <w:t xml:space="preserve">    var NB_Combination_Type v_SysinfoCombination := p_SysinfoCombination;</w:t>
      </w:r>
    </w:p>
    <w:p w14:paraId="61138CA3" w14:textId="77777777" w:rsidR="00C87A12" w:rsidRPr="00C87A12" w:rsidRDefault="00C87A12" w:rsidP="00C87A12">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C87A12">
        <w:rPr>
          <w:rFonts w:ascii="Courier New" w:hAnsi="Courier New" w:cs="Courier New"/>
          <w:b/>
          <w:sz w:val="16"/>
          <w:szCs w:val="16"/>
          <w:lang w:eastAsia="de-DE"/>
        </w:rPr>
        <w:t xml:space="preserve">    </w:t>
      </w:r>
    </w:p>
    <w:p w14:paraId="460720F5" w14:textId="77777777" w:rsidR="00C87A12" w:rsidRPr="00C87A12" w:rsidRDefault="00C87A12" w:rsidP="00C87A12">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C87A12">
        <w:rPr>
          <w:rFonts w:ascii="Courier New" w:hAnsi="Courier New" w:cs="Courier New"/>
          <w:b/>
          <w:sz w:val="16"/>
          <w:szCs w:val="16"/>
          <w:lang w:eastAsia="de-DE"/>
        </w:rPr>
        <w:t xml:space="preserve">    // Some cells (14, 12, 13) cannot be assigned to combination c3 as no content is specified for SIB5 in 36.508</w:t>
      </w:r>
    </w:p>
    <w:p w14:paraId="1A882562" w14:textId="77777777" w:rsidR="00C87A12" w:rsidRPr="00C87A12" w:rsidRDefault="00C87A12" w:rsidP="00C87A12">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C87A12">
        <w:rPr>
          <w:rFonts w:ascii="Courier New" w:hAnsi="Courier New" w:cs="Courier New"/>
          <w:b/>
          <w:sz w:val="16"/>
          <w:szCs w:val="16"/>
          <w:lang w:eastAsia="de-DE"/>
        </w:rPr>
        <w:t xml:space="preserve">    </w:t>
      </w:r>
    </w:p>
    <w:p w14:paraId="740ED3ED" w14:textId="77777777" w:rsidR="00C87A12" w:rsidRPr="00C87A12" w:rsidRDefault="00C87A12" w:rsidP="00C87A12">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C87A12">
        <w:rPr>
          <w:rFonts w:ascii="Courier New" w:hAnsi="Courier New" w:cs="Courier New"/>
          <w:b/>
          <w:sz w:val="16"/>
          <w:szCs w:val="16"/>
          <w:lang w:eastAsia="de-DE"/>
        </w:rPr>
        <w:t xml:space="preserve">    select (p_CellId) {</w:t>
      </w:r>
    </w:p>
    <w:p w14:paraId="77E51531" w14:textId="77777777" w:rsidR="00C87A12" w:rsidRPr="00C87A12" w:rsidRDefault="00C87A12" w:rsidP="00C87A12">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C87A12">
        <w:rPr>
          <w:rFonts w:ascii="Courier New" w:hAnsi="Courier New" w:cs="Courier New"/>
          <w:b/>
          <w:sz w:val="16"/>
          <w:szCs w:val="16"/>
          <w:lang w:eastAsia="de-DE"/>
        </w:rPr>
        <w:t xml:space="preserve">      case (nbiot_Cell5, nbiot_Cell14, nbiot_Cell12, nbiot_Cell13, nbiot_Cell18) {</w:t>
      </w:r>
    </w:p>
    <w:p w14:paraId="2A6B00CC" w14:textId="77777777" w:rsidR="00C87A12" w:rsidRPr="00C87A12" w:rsidRDefault="00C87A12" w:rsidP="00C87A12">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C87A12">
        <w:rPr>
          <w:rFonts w:ascii="Courier New" w:hAnsi="Courier New" w:cs="Courier New"/>
          <w:b/>
          <w:sz w:val="16"/>
          <w:szCs w:val="16"/>
          <w:lang w:eastAsia="de-DE"/>
        </w:rPr>
        <w:t xml:space="preserve">        select (p_SysinfoCombination) {</w:t>
      </w:r>
    </w:p>
    <w:p w14:paraId="660A5FA8" w14:textId="77777777" w:rsidR="00C87A12" w:rsidRDefault="00C87A12" w:rsidP="00C87A12">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C87A12">
        <w:rPr>
          <w:rFonts w:ascii="Courier New" w:hAnsi="Courier New" w:cs="Courier New"/>
          <w:b/>
          <w:sz w:val="16"/>
          <w:szCs w:val="16"/>
          <w:lang w:eastAsia="de-DE"/>
        </w:rPr>
        <w:t xml:space="preserve">          case (c3)  {v_SysinfoCombination := c1}</w:t>
      </w:r>
    </w:p>
    <w:p w14:paraId="6898EA54" w14:textId="0B3E7F68" w:rsidR="00C87A12" w:rsidRPr="00C87A12" w:rsidRDefault="00C87A12" w:rsidP="00C87A12">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Pr>
          <w:rFonts w:ascii="Courier New" w:hAnsi="Courier New" w:cs="Courier New"/>
          <w:b/>
          <w:sz w:val="16"/>
          <w:szCs w:val="16"/>
          <w:lang w:eastAsia="de-DE"/>
        </w:rPr>
        <w:tab/>
      </w:r>
      <w:r>
        <w:rPr>
          <w:rFonts w:ascii="Courier New" w:hAnsi="Courier New" w:cs="Courier New"/>
          <w:b/>
          <w:sz w:val="16"/>
          <w:szCs w:val="16"/>
          <w:lang w:eastAsia="de-DE"/>
        </w:rPr>
        <w:tab/>
      </w:r>
      <w:r>
        <w:rPr>
          <w:rFonts w:ascii="Courier New" w:hAnsi="Courier New" w:cs="Courier New"/>
          <w:b/>
          <w:sz w:val="16"/>
          <w:szCs w:val="16"/>
          <w:lang w:eastAsia="de-DE"/>
        </w:rPr>
        <w:tab/>
        <w:t xml:space="preserve">  </w:t>
      </w:r>
      <w:r w:rsidRPr="00C87A12">
        <w:rPr>
          <w:rFonts w:ascii="Courier New" w:hAnsi="Courier New" w:cs="Courier New"/>
          <w:b/>
          <w:sz w:val="16"/>
          <w:szCs w:val="16"/>
          <w:highlight w:val="yellow"/>
          <w:lang w:eastAsia="de-DE"/>
        </w:rPr>
        <w:t>case (c11) {v_SysinfoCombination := c8}</w:t>
      </w:r>
    </w:p>
    <w:p w14:paraId="3704B029" w14:textId="77777777" w:rsidR="00C87A12" w:rsidRPr="00C87A12" w:rsidRDefault="00C87A12" w:rsidP="00C87A12">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C87A12">
        <w:rPr>
          <w:rFonts w:ascii="Courier New" w:hAnsi="Courier New" w:cs="Courier New"/>
          <w:b/>
          <w:sz w:val="16"/>
          <w:szCs w:val="16"/>
          <w:lang w:eastAsia="de-DE"/>
        </w:rPr>
        <w:t xml:space="preserve">        }</w:t>
      </w:r>
    </w:p>
    <w:p w14:paraId="49E6DF99" w14:textId="77777777" w:rsidR="00C87A12" w:rsidRPr="00C87A12" w:rsidRDefault="00C87A12" w:rsidP="00C87A12">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C87A12">
        <w:rPr>
          <w:rFonts w:ascii="Courier New" w:hAnsi="Courier New" w:cs="Courier New"/>
          <w:b/>
          <w:sz w:val="16"/>
          <w:szCs w:val="16"/>
          <w:lang w:eastAsia="de-DE"/>
        </w:rPr>
        <w:t xml:space="preserve">      }</w:t>
      </w:r>
    </w:p>
    <w:p w14:paraId="391CCE18" w14:textId="77777777" w:rsidR="00C87A12" w:rsidRPr="00C87A12" w:rsidRDefault="00C87A12" w:rsidP="00C87A12">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C87A12">
        <w:rPr>
          <w:rFonts w:ascii="Courier New" w:hAnsi="Courier New" w:cs="Courier New"/>
          <w:b/>
          <w:sz w:val="16"/>
          <w:szCs w:val="16"/>
          <w:lang w:eastAsia="de-DE"/>
        </w:rPr>
        <w:t xml:space="preserve">    }</w:t>
      </w:r>
    </w:p>
    <w:p w14:paraId="211B3C92" w14:textId="77777777" w:rsidR="00C87A12" w:rsidRPr="00C87A12" w:rsidRDefault="00C87A12" w:rsidP="00C87A12">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C87A12">
        <w:rPr>
          <w:rFonts w:ascii="Courier New" w:hAnsi="Courier New" w:cs="Courier New"/>
          <w:b/>
          <w:sz w:val="16"/>
          <w:szCs w:val="16"/>
          <w:lang w:eastAsia="de-DE"/>
        </w:rPr>
        <w:t xml:space="preserve">    return v_SysinfoCombination;</w:t>
      </w:r>
    </w:p>
    <w:p w14:paraId="2CEF7C51" w14:textId="77777777" w:rsidR="00C87A12" w:rsidRDefault="00C87A12" w:rsidP="00C87A12">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C87A12">
        <w:rPr>
          <w:rFonts w:ascii="Courier New" w:hAnsi="Courier New" w:cs="Courier New"/>
          <w:b/>
          <w:sz w:val="16"/>
          <w:szCs w:val="16"/>
          <w:lang w:eastAsia="de-DE"/>
        </w:rPr>
        <w:t xml:space="preserve">  }</w:t>
      </w:r>
    </w:p>
    <w:p w14:paraId="733A7242" w14:textId="77777777" w:rsidR="00C87A12" w:rsidRPr="00C87A12" w:rsidRDefault="00C87A12" w:rsidP="00F466F2">
      <w:pPr>
        <w:autoSpaceDE w:val="0"/>
        <w:autoSpaceDN w:val="0"/>
        <w:adjustRightInd w:val="0"/>
        <w:spacing w:after="0"/>
        <w:rPr>
          <w:rFonts w:ascii="Arial" w:hAnsi="Arial" w:cs="Arial"/>
          <w:b/>
          <w:sz w:val="32"/>
          <w:szCs w:val="32"/>
          <w:lang w:eastAsia="de-DE"/>
        </w:rPr>
      </w:pPr>
    </w:p>
    <w:p w14:paraId="5AFD130F" w14:textId="77777777" w:rsidR="00F466F2" w:rsidRDefault="00F466F2" w:rsidP="00F466F2">
      <w:pPr>
        <w:autoSpaceDE w:val="0"/>
        <w:autoSpaceDN w:val="0"/>
        <w:adjustRightInd w:val="0"/>
        <w:spacing w:after="0"/>
        <w:rPr>
          <w:rFonts w:ascii="Courier New" w:hAnsi="Courier New" w:cs="Courier New"/>
          <w:b/>
          <w:sz w:val="16"/>
          <w:szCs w:val="16"/>
          <w:lang w:eastAsia="de-DE"/>
        </w:rPr>
      </w:pPr>
    </w:p>
    <w:p w14:paraId="24916B33" w14:textId="77777777" w:rsidR="00F466F2" w:rsidRPr="00F466F2" w:rsidRDefault="00F466F2" w:rsidP="00F466F2">
      <w:pPr>
        <w:autoSpaceDE w:val="0"/>
        <w:autoSpaceDN w:val="0"/>
        <w:adjustRightInd w:val="0"/>
        <w:spacing w:after="0"/>
        <w:rPr>
          <w:rFonts w:ascii="Courier New" w:hAnsi="Courier New" w:cs="Courier New"/>
          <w:b/>
          <w:sz w:val="16"/>
          <w:szCs w:val="16"/>
          <w:lang w:eastAsia="de-DE"/>
        </w:rPr>
      </w:pPr>
    </w:p>
    <w:p w14:paraId="3FC31629" w14:textId="5FB77545" w:rsidR="004A2C35" w:rsidRPr="00F466F2" w:rsidRDefault="004A2C35" w:rsidP="00F466F2">
      <w:pPr>
        <w:outlineLvl w:val="1"/>
        <w:rPr>
          <w:rFonts w:ascii="Arial" w:hAnsi="Arial" w:cs="Arial"/>
          <w:sz w:val="32"/>
          <w:szCs w:val="32"/>
        </w:rPr>
      </w:pPr>
      <w:r w:rsidRPr="00F466F2">
        <w:rPr>
          <w:rFonts w:ascii="Arial" w:hAnsi="Arial" w:cs="Arial"/>
          <w:sz w:val="32"/>
          <w:szCs w:val="32"/>
        </w:rPr>
        <w:t>2.</w:t>
      </w:r>
      <w:r w:rsidR="00C87A12">
        <w:rPr>
          <w:rFonts w:ascii="Arial" w:hAnsi="Arial" w:cs="Arial"/>
          <w:sz w:val="32"/>
          <w:szCs w:val="32"/>
        </w:rPr>
        <w:t>3</w:t>
      </w:r>
      <w:r w:rsidRPr="00F466F2">
        <w:rPr>
          <w:rFonts w:ascii="Arial" w:hAnsi="Arial" w:cs="Arial"/>
          <w:sz w:val="32"/>
          <w:szCs w:val="32"/>
        </w:rPr>
        <w:t xml:space="preserve"> </w:t>
      </w:r>
      <w:bookmarkStart w:id="9" w:name="_Hlk158730384"/>
      <w:r w:rsidRPr="00F466F2">
        <w:rPr>
          <w:rFonts w:ascii="Arial" w:hAnsi="Arial" w:cs="Arial"/>
          <w:sz w:val="32"/>
          <w:szCs w:val="32"/>
        </w:rPr>
        <w:t>Correction to f_NBIOT_Init function</w:t>
      </w:r>
      <w:bookmarkEnd w:id="9"/>
      <w:r w:rsidRPr="00F466F2">
        <w:rPr>
          <w:rFonts w:ascii="Arial" w:hAnsi="Arial" w:cs="Arial"/>
          <w:sz w:val="32"/>
          <w:szCs w:val="32"/>
        </w:rPr>
        <w:br/>
      </w: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4A2C35" w14:paraId="069883D8" w14:textId="77777777" w:rsidTr="001F09DE">
        <w:trPr>
          <w:trHeight w:val="447"/>
        </w:trPr>
        <w:tc>
          <w:tcPr>
            <w:tcW w:w="1985" w:type="dxa"/>
            <w:tcBorders>
              <w:top w:val="single" w:sz="4" w:space="0" w:color="auto"/>
              <w:left w:val="single" w:sz="4" w:space="0" w:color="auto"/>
              <w:bottom w:val="single" w:sz="4" w:space="0" w:color="auto"/>
              <w:right w:val="single" w:sz="4" w:space="0" w:color="auto"/>
            </w:tcBorders>
          </w:tcPr>
          <w:p w14:paraId="3A35F910" w14:textId="77777777" w:rsidR="004A2C35" w:rsidRDefault="004A2C35" w:rsidP="001F09DE">
            <w:pPr>
              <w:spacing w:before="40" w:after="40"/>
              <w:rPr>
                <w:rFonts w:ascii="Arial" w:hAnsi="Arial" w:cs="Arial"/>
                <w:b/>
              </w:rPr>
            </w:pPr>
            <w:r>
              <w:rPr>
                <w:rFonts w:ascii="Arial" w:hAnsi="Arial" w:cs="Arial"/>
                <w:b/>
              </w:rPr>
              <w:t>Function name</w:t>
            </w:r>
          </w:p>
        </w:tc>
        <w:tc>
          <w:tcPr>
            <w:tcW w:w="7654" w:type="dxa"/>
            <w:tcBorders>
              <w:top w:val="single" w:sz="4" w:space="0" w:color="auto"/>
              <w:left w:val="single" w:sz="4" w:space="0" w:color="auto"/>
              <w:bottom w:val="single" w:sz="4" w:space="0" w:color="auto"/>
              <w:right w:val="single" w:sz="4" w:space="0" w:color="auto"/>
            </w:tcBorders>
          </w:tcPr>
          <w:p w14:paraId="43A0B04E" w14:textId="016E09F8" w:rsidR="004A2C35" w:rsidRDefault="000E0DA1" w:rsidP="001F09DE">
            <w:pPr>
              <w:spacing w:after="0"/>
              <w:rPr>
                <w:rFonts w:ascii="Arial" w:hAnsi="Arial" w:cs="Arial"/>
                <w:color w:val="000000"/>
                <w:lang w:eastAsia="zh-CN"/>
              </w:rPr>
            </w:pPr>
            <w:r w:rsidRPr="000E0DA1">
              <w:rPr>
                <w:rFonts w:ascii="Arial" w:hAnsi="Arial" w:cs="Arial"/>
                <w:color w:val="000000"/>
                <w:lang w:eastAsia="zh-CN"/>
              </w:rPr>
              <w:t>f_NBIOT_Init</w:t>
            </w:r>
          </w:p>
        </w:tc>
      </w:tr>
      <w:tr w:rsidR="004A2C35" w:rsidRPr="005E3DBB" w14:paraId="0F2630A4" w14:textId="77777777" w:rsidTr="001F09DE">
        <w:trPr>
          <w:trHeight w:val="452"/>
        </w:trPr>
        <w:tc>
          <w:tcPr>
            <w:tcW w:w="1985" w:type="dxa"/>
            <w:tcBorders>
              <w:top w:val="single" w:sz="4" w:space="0" w:color="auto"/>
              <w:left w:val="single" w:sz="4" w:space="0" w:color="auto"/>
              <w:bottom w:val="single" w:sz="4" w:space="0" w:color="auto"/>
              <w:right w:val="single" w:sz="4" w:space="0" w:color="auto"/>
            </w:tcBorders>
          </w:tcPr>
          <w:p w14:paraId="2406B157" w14:textId="77777777" w:rsidR="004A2C35" w:rsidRDefault="004A2C35" w:rsidP="001F09DE">
            <w:pPr>
              <w:spacing w:before="40" w:after="40"/>
              <w:rPr>
                <w:rFonts w:ascii="Arial" w:hAnsi="Arial" w:cs="Arial"/>
                <w:b/>
              </w:rPr>
            </w:pPr>
            <w:r>
              <w:rPr>
                <w:rFonts w:ascii="Arial" w:hAnsi="Arial" w:cs="Arial"/>
                <w:b/>
              </w:rPr>
              <w:t>Reason for change</w:t>
            </w:r>
          </w:p>
        </w:tc>
        <w:tc>
          <w:tcPr>
            <w:tcW w:w="7654" w:type="dxa"/>
            <w:tcBorders>
              <w:top w:val="single" w:sz="4" w:space="0" w:color="auto"/>
              <w:left w:val="single" w:sz="4" w:space="0" w:color="auto"/>
              <w:bottom w:val="single" w:sz="4" w:space="0" w:color="auto"/>
              <w:right w:val="single" w:sz="4" w:space="0" w:color="auto"/>
            </w:tcBorders>
          </w:tcPr>
          <w:p w14:paraId="2FCE0F1A" w14:textId="19BC35A0" w:rsidR="006D404A" w:rsidRPr="005E3DBB" w:rsidRDefault="005B5407" w:rsidP="001F09DE">
            <w:pPr>
              <w:pStyle w:val="CRCoverPage"/>
              <w:spacing w:after="0"/>
              <w:rPr>
                <w:rFonts w:cs="Arial"/>
                <w:color w:val="000000"/>
                <w:lang w:eastAsia="zh-CN"/>
              </w:rPr>
            </w:pPr>
            <w:r>
              <w:rPr>
                <w:rFonts w:cs="Arial"/>
                <w:color w:val="000000"/>
                <w:lang w:eastAsia="zh-CN"/>
              </w:rPr>
              <w:t>N</w:t>
            </w:r>
            <w:r w:rsidR="006D404A">
              <w:rPr>
                <w:rFonts w:cs="Arial"/>
                <w:color w:val="000000"/>
                <w:lang w:eastAsia="zh-CN"/>
              </w:rPr>
              <w:t>o case for c6 is present for NTN configuration to convert the system information combination to c11.</w:t>
            </w:r>
          </w:p>
        </w:tc>
      </w:tr>
      <w:tr w:rsidR="004A2C35" w:rsidRPr="005E3DBB" w14:paraId="108C392E" w14:textId="77777777" w:rsidTr="001F09DE">
        <w:tc>
          <w:tcPr>
            <w:tcW w:w="1985" w:type="dxa"/>
            <w:tcBorders>
              <w:top w:val="single" w:sz="4" w:space="0" w:color="auto"/>
              <w:left w:val="single" w:sz="4" w:space="0" w:color="auto"/>
              <w:bottom w:val="single" w:sz="4" w:space="0" w:color="auto"/>
              <w:right w:val="single" w:sz="4" w:space="0" w:color="auto"/>
            </w:tcBorders>
          </w:tcPr>
          <w:p w14:paraId="4724AF09" w14:textId="77777777" w:rsidR="004A2C35" w:rsidRDefault="004A2C35" w:rsidP="001F09DE">
            <w:pPr>
              <w:spacing w:before="40" w:after="40"/>
              <w:rPr>
                <w:rFonts w:ascii="Arial" w:hAnsi="Arial" w:cs="Arial"/>
                <w:b/>
              </w:rPr>
            </w:pPr>
            <w:r>
              <w:rPr>
                <w:rFonts w:ascii="Arial" w:hAnsi="Arial" w:cs="Arial"/>
                <w:b/>
              </w:rPr>
              <w:t>Summary of change</w:t>
            </w:r>
          </w:p>
        </w:tc>
        <w:tc>
          <w:tcPr>
            <w:tcW w:w="7654" w:type="dxa"/>
            <w:tcBorders>
              <w:top w:val="single" w:sz="4" w:space="0" w:color="auto"/>
              <w:left w:val="single" w:sz="4" w:space="0" w:color="auto"/>
              <w:bottom w:val="single" w:sz="4" w:space="0" w:color="auto"/>
              <w:right w:val="single" w:sz="4" w:space="0" w:color="auto"/>
            </w:tcBorders>
          </w:tcPr>
          <w:p w14:paraId="0ED15A92" w14:textId="2BFFE822" w:rsidR="006D404A" w:rsidRPr="000E0DA1" w:rsidRDefault="006D404A" w:rsidP="001F09DE">
            <w:pPr>
              <w:pStyle w:val="CRCoverPage"/>
              <w:spacing w:after="0"/>
              <w:rPr>
                <w:rFonts w:cs="Arial"/>
                <w:color w:val="000000"/>
                <w:lang w:eastAsia="zh-CN"/>
              </w:rPr>
            </w:pPr>
            <w:r>
              <w:rPr>
                <w:rFonts w:cs="Arial"/>
                <w:color w:val="000000"/>
                <w:lang w:eastAsia="zh-CN"/>
              </w:rPr>
              <w:t xml:space="preserve">Added case for c6 to change </w:t>
            </w:r>
            <w:r w:rsidRPr="006D404A">
              <w:rPr>
                <w:rFonts w:cs="Arial"/>
                <w:color w:val="000000"/>
                <w:lang w:eastAsia="zh-CN"/>
              </w:rPr>
              <w:t>p_SysinfoCombination</w:t>
            </w:r>
            <w:r>
              <w:rPr>
                <w:rFonts w:cs="Arial"/>
                <w:color w:val="000000"/>
                <w:lang w:eastAsia="zh-CN"/>
              </w:rPr>
              <w:t xml:space="preserve"> to c12.</w:t>
            </w:r>
          </w:p>
        </w:tc>
      </w:tr>
      <w:tr w:rsidR="004A2C35" w14:paraId="43BDF829" w14:textId="77777777" w:rsidTr="001F09DE">
        <w:tc>
          <w:tcPr>
            <w:tcW w:w="1985" w:type="dxa"/>
            <w:tcBorders>
              <w:top w:val="single" w:sz="4" w:space="0" w:color="auto"/>
              <w:left w:val="single" w:sz="4" w:space="0" w:color="auto"/>
              <w:bottom w:val="single" w:sz="4" w:space="0" w:color="auto"/>
              <w:right w:val="single" w:sz="4" w:space="0" w:color="auto"/>
            </w:tcBorders>
          </w:tcPr>
          <w:p w14:paraId="6E7A5EA4" w14:textId="77777777" w:rsidR="004A2C35" w:rsidRDefault="004A2C35" w:rsidP="001F09DE">
            <w:pPr>
              <w:spacing w:before="40" w:after="40"/>
              <w:rPr>
                <w:rFonts w:ascii="Arial" w:hAnsi="Arial" w:cs="Arial"/>
                <w:b/>
              </w:rPr>
            </w:pPr>
            <w:r>
              <w:rPr>
                <w:rFonts w:ascii="Arial" w:hAnsi="Arial" w:cs="Arial"/>
                <w:b/>
              </w:rPr>
              <w:t>TTCN module</w:t>
            </w:r>
          </w:p>
        </w:tc>
        <w:tc>
          <w:tcPr>
            <w:tcW w:w="7654" w:type="dxa"/>
            <w:tcBorders>
              <w:top w:val="single" w:sz="4" w:space="0" w:color="auto"/>
              <w:left w:val="single" w:sz="4" w:space="0" w:color="auto"/>
              <w:bottom w:val="single" w:sz="4" w:space="0" w:color="auto"/>
              <w:right w:val="single" w:sz="4" w:space="0" w:color="auto"/>
            </w:tcBorders>
          </w:tcPr>
          <w:p w14:paraId="678DBDF9" w14:textId="040FC93F" w:rsidR="004A2C35" w:rsidRDefault="004A2C35" w:rsidP="001F09DE">
            <w:pPr>
              <w:spacing w:after="0"/>
              <w:rPr>
                <w:rFonts w:ascii="Arial" w:hAnsi="Arial" w:cs="Arial"/>
                <w:color w:val="000000"/>
              </w:rPr>
            </w:pPr>
            <w:r w:rsidRPr="00162963">
              <w:rPr>
                <w:rFonts w:ascii="Arial" w:hAnsi="Arial" w:cs="Arial"/>
                <w:color w:val="000000"/>
              </w:rPr>
              <w:t>NBIOT_</w:t>
            </w:r>
            <w:r w:rsidR="000E0DA1" w:rsidRPr="009D5159">
              <w:rPr>
                <w:rFonts w:ascii="Arial" w:hAnsi="Arial" w:cs="Arial"/>
                <w:color w:val="000000"/>
              </w:rPr>
              <w:t>CommonProcedures</w:t>
            </w:r>
            <w:r w:rsidR="000E0DA1">
              <w:rPr>
                <w:rFonts w:ascii="Arial" w:hAnsi="Arial" w:cs="Arial"/>
                <w:color w:val="000000"/>
              </w:rPr>
              <w:t xml:space="preserve">.ttcn, </w:t>
            </w:r>
            <w:r w:rsidR="000E0DA1" w:rsidRPr="00162963">
              <w:rPr>
                <w:rFonts w:ascii="Arial" w:hAnsi="Arial" w:cs="Arial"/>
                <w:color w:val="000000"/>
              </w:rPr>
              <w:t>NBIOT_CellInfo.ttcn</w:t>
            </w:r>
          </w:p>
        </w:tc>
      </w:tr>
      <w:tr w:rsidR="004A2C35" w14:paraId="0443DFD9" w14:textId="77777777" w:rsidTr="001F09DE">
        <w:tc>
          <w:tcPr>
            <w:tcW w:w="1985" w:type="dxa"/>
            <w:tcBorders>
              <w:top w:val="single" w:sz="4" w:space="0" w:color="auto"/>
              <w:left w:val="single" w:sz="4" w:space="0" w:color="auto"/>
              <w:bottom w:val="single" w:sz="4" w:space="0" w:color="auto"/>
              <w:right w:val="single" w:sz="4" w:space="0" w:color="auto"/>
            </w:tcBorders>
          </w:tcPr>
          <w:p w14:paraId="69E61CA7" w14:textId="77777777" w:rsidR="004A2C35" w:rsidRDefault="004A2C35" w:rsidP="001F09DE">
            <w:pPr>
              <w:spacing w:before="40" w:after="40"/>
              <w:rPr>
                <w:rFonts w:ascii="Arial" w:hAnsi="Arial" w:cs="Arial"/>
                <w:b/>
                <w:highlight w:val="red"/>
              </w:rPr>
            </w:pPr>
            <w:r>
              <w:rPr>
                <w:rFonts w:ascii="Arial" w:hAnsi="Arial" w:cs="Arial"/>
                <w:b/>
              </w:rPr>
              <w:t>MCC160 Comment</w:t>
            </w:r>
          </w:p>
        </w:tc>
        <w:tc>
          <w:tcPr>
            <w:tcW w:w="7654" w:type="dxa"/>
            <w:tcBorders>
              <w:top w:val="single" w:sz="4" w:space="0" w:color="auto"/>
              <w:left w:val="single" w:sz="4" w:space="0" w:color="auto"/>
              <w:bottom w:val="single" w:sz="4" w:space="0" w:color="auto"/>
              <w:right w:val="single" w:sz="4" w:space="0" w:color="auto"/>
            </w:tcBorders>
          </w:tcPr>
          <w:p w14:paraId="3BE611C1" w14:textId="77777777" w:rsidR="004A2C35" w:rsidRDefault="004A2C35" w:rsidP="001F09DE">
            <w:pPr>
              <w:rPr>
                <w:rFonts w:ascii="Arial" w:hAnsi="Arial" w:cs="Arial"/>
                <w:highlight w:val="red"/>
              </w:rPr>
            </w:pPr>
          </w:p>
        </w:tc>
      </w:tr>
    </w:tbl>
    <w:p w14:paraId="2919428D" w14:textId="77777777" w:rsidR="00FB5CFA" w:rsidRDefault="00FB5CFA" w:rsidP="00FB5CFA">
      <w:pPr>
        <w:autoSpaceDE w:val="0"/>
        <w:autoSpaceDN w:val="0"/>
        <w:adjustRightInd w:val="0"/>
        <w:spacing w:after="0"/>
        <w:rPr>
          <w:b/>
          <w:sz w:val="24"/>
          <w:szCs w:val="24"/>
          <w:lang w:eastAsia="de-DE"/>
        </w:rPr>
      </w:pPr>
    </w:p>
    <w:p w14:paraId="2821D037" w14:textId="491AF5D0" w:rsidR="000E0DA1" w:rsidRDefault="00FB5CFA" w:rsidP="000E0DA1">
      <w:pPr>
        <w:autoSpaceDE w:val="0"/>
        <w:autoSpaceDN w:val="0"/>
        <w:adjustRightInd w:val="0"/>
        <w:spacing w:after="0"/>
        <w:rPr>
          <w:rFonts w:ascii="Courier New" w:hAnsi="Courier New" w:cs="Courier New"/>
          <w:b/>
          <w:sz w:val="16"/>
          <w:szCs w:val="16"/>
          <w:lang w:eastAsia="de-DE"/>
        </w:rPr>
      </w:pPr>
      <w:r w:rsidRPr="00FB5CFA">
        <w:rPr>
          <w:b/>
          <w:sz w:val="24"/>
          <w:szCs w:val="24"/>
          <w:lang w:eastAsia="de-DE"/>
        </w:rPr>
        <w:t>Before</w:t>
      </w:r>
      <w:r>
        <w:rPr>
          <w:b/>
          <w:sz w:val="24"/>
          <w:szCs w:val="24"/>
          <w:lang w:eastAsia="de-DE"/>
        </w:rPr>
        <w:t>:</w:t>
      </w:r>
    </w:p>
    <w:p w14:paraId="0BD267C8" w14:textId="77777777" w:rsidR="000E0DA1" w:rsidRPr="000E0DA1" w:rsidRDefault="000E0DA1" w:rsidP="000E0DA1">
      <w:pPr>
        <w:autoSpaceDE w:val="0"/>
        <w:autoSpaceDN w:val="0"/>
        <w:adjustRightInd w:val="0"/>
        <w:spacing w:after="0"/>
        <w:rPr>
          <w:rFonts w:ascii="Courier New" w:hAnsi="Courier New" w:cs="Courier New"/>
          <w:b/>
          <w:sz w:val="16"/>
          <w:szCs w:val="16"/>
          <w:lang w:eastAsia="de-DE"/>
        </w:rPr>
      </w:pPr>
    </w:p>
    <w:p w14:paraId="1FB38A03" w14:textId="77777777" w:rsidR="000E0DA1" w:rsidRDefault="000E0DA1" w:rsidP="000E0DA1">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p>
    <w:p w14:paraId="051A9684" w14:textId="3D1F9AE8" w:rsidR="000E0DA1" w:rsidRDefault="000E0DA1" w:rsidP="000E0DA1">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Pr>
          <w:rFonts w:ascii="Courier New" w:hAnsi="Courier New" w:cs="Courier New"/>
          <w:b/>
          <w:sz w:val="16"/>
          <w:szCs w:val="16"/>
          <w:lang w:eastAsia="de-DE"/>
        </w:rPr>
        <w:t>&gt;&gt;&gt; Skipped Code &lt;&lt;&lt;</w:t>
      </w:r>
    </w:p>
    <w:p w14:paraId="36A9D6A2" w14:textId="77777777" w:rsidR="000E0DA1" w:rsidRDefault="000E0DA1" w:rsidP="000E0DA1">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p>
    <w:p w14:paraId="690E6E9D" w14:textId="77777777" w:rsidR="000E0DA1" w:rsidRPr="000E0DA1" w:rsidRDefault="000E0DA1" w:rsidP="000E0DA1">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0E0DA1">
        <w:rPr>
          <w:rFonts w:ascii="Courier New" w:hAnsi="Courier New" w:cs="Courier New"/>
          <w:b/>
          <w:sz w:val="16"/>
          <w:szCs w:val="16"/>
          <w:lang w:eastAsia="de-DE"/>
        </w:rPr>
        <w:t xml:space="preserve">  function f_NBIOT_Init(NB_Combination_Type p_SysinfoCombination,</w:t>
      </w:r>
    </w:p>
    <w:p w14:paraId="69B66E1A" w14:textId="77777777" w:rsidR="000E0DA1" w:rsidRPr="000E0DA1" w:rsidRDefault="000E0DA1" w:rsidP="000E0DA1">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0E0DA1">
        <w:rPr>
          <w:rFonts w:ascii="Courier New" w:hAnsi="Courier New" w:cs="Courier New"/>
          <w:b/>
          <w:sz w:val="16"/>
          <w:szCs w:val="16"/>
          <w:lang w:eastAsia="de-DE"/>
        </w:rPr>
        <w:t xml:space="preserve">                        IOT_STATE_Type p_AllowAttachWithoutPDN := CONTROL_PLANE,</w:t>
      </w:r>
    </w:p>
    <w:p w14:paraId="16AAB8F5" w14:textId="77777777" w:rsidR="000E0DA1" w:rsidRPr="000E0DA1" w:rsidRDefault="000E0DA1" w:rsidP="000E0DA1">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val="de-DE" w:eastAsia="de-DE"/>
        </w:rPr>
      </w:pPr>
      <w:r w:rsidRPr="000E0DA1">
        <w:rPr>
          <w:rFonts w:ascii="Courier New" w:hAnsi="Courier New" w:cs="Courier New"/>
          <w:b/>
          <w:sz w:val="16"/>
          <w:szCs w:val="16"/>
          <w:lang w:eastAsia="de-DE"/>
        </w:rPr>
        <w:t xml:space="preserve">                        </w:t>
      </w:r>
      <w:r w:rsidRPr="000E0DA1">
        <w:rPr>
          <w:rFonts w:ascii="Courier New" w:hAnsi="Courier New" w:cs="Courier New"/>
          <w:b/>
          <w:sz w:val="16"/>
          <w:szCs w:val="16"/>
          <w:lang w:val="de-DE" w:eastAsia="de-DE"/>
        </w:rPr>
        <w:t>EUTRA_NAS_NumOfPLMN_Type p_CellsOnSamePLMN := LTE_AllCellsOnSamePLMN,</w:t>
      </w:r>
    </w:p>
    <w:p w14:paraId="2E865CDB" w14:textId="77777777" w:rsidR="000E0DA1" w:rsidRPr="000E0DA1" w:rsidRDefault="000E0DA1" w:rsidP="000E0DA1">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0E0DA1">
        <w:rPr>
          <w:rFonts w:ascii="Courier New" w:hAnsi="Courier New" w:cs="Courier New"/>
          <w:b/>
          <w:sz w:val="16"/>
          <w:szCs w:val="16"/>
          <w:lang w:val="de-DE" w:eastAsia="de-DE"/>
        </w:rPr>
        <w:t xml:space="preserve">                        </w:t>
      </w:r>
      <w:r w:rsidRPr="000E0DA1">
        <w:rPr>
          <w:rFonts w:ascii="Courier New" w:hAnsi="Courier New" w:cs="Courier New"/>
          <w:b/>
          <w:sz w:val="16"/>
          <w:szCs w:val="16"/>
          <w:lang w:eastAsia="de-DE"/>
        </w:rPr>
        <w:t>EUTRA_NAS_CellSpecialFreq p_CellSpecialFreq := LTE_NAS_NormalFreq,</w:t>
      </w:r>
    </w:p>
    <w:p w14:paraId="73A50CD4" w14:textId="77777777" w:rsidR="000E0DA1" w:rsidRPr="000E0DA1" w:rsidRDefault="000E0DA1" w:rsidP="000E0DA1">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0E0DA1">
        <w:rPr>
          <w:rFonts w:ascii="Courier New" w:hAnsi="Courier New" w:cs="Courier New"/>
          <w:b/>
          <w:sz w:val="16"/>
          <w:szCs w:val="16"/>
          <w:lang w:eastAsia="de-DE"/>
        </w:rPr>
        <w:t xml:space="preserve">                        template (omit)NBIOT_CellId_List_Type p_Neighbour_NTN_Cells := omit) runs on NBIOT_PTC</w:t>
      </w:r>
    </w:p>
    <w:p w14:paraId="1DEA27F7" w14:textId="77777777" w:rsidR="000E0DA1" w:rsidRPr="000E0DA1" w:rsidRDefault="000E0DA1" w:rsidP="000E0DA1">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0E0DA1">
        <w:rPr>
          <w:rFonts w:ascii="Courier New" w:hAnsi="Courier New" w:cs="Courier New"/>
          <w:b/>
          <w:sz w:val="16"/>
          <w:szCs w:val="16"/>
          <w:lang w:eastAsia="de-DE"/>
        </w:rPr>
        <w:lastRenderedPageBreak/>
        <w:t xml:space="preserve">  {</w:t>
      </w:r>
    </w:p>
    <w:p w14:paraId="3B0BE774" w14:textId="77777777" w:rsidR="000E0DA1" w:rsidRPr="000E0DA1" w:rsidRDefault="000E0DA1" w:rsidP="000E0DA1">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0E0DA1">
        <w:rPr>
          <w:rFonts w:ascii="Courier New" w:hAnsi="Courier New" w:cs="Courier New"/>
          <w:b/>
          <w:sz w:val="16"/>
          <w:szCs w:val="16"/>
          <w:lang w:eastAsia="de-DE"/>
        </w:rPr>
        <w:t xml:space="preserve">    var NB_InitParams_Local_Type v_Params := {</w:t>
      </w:r>
    </w:p>
    <w:p w14:paraId="52BB13DF" w14:textId="77777777" w:rsidR="000E0DA1" w:rsidRPr="000E0DA1" w:rsidRDefault="000E0DA1" w:rsidP="000E0DA1">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0E0DA1">
        <w:rPr>
          <w:rFonts w:ascii="Courier New" w:hAnsi="Courier New" w:cs="Courier New"/>
          <w:b/>
          <w:sz w:val="16"/>
          <w:szCs w:val="16"/>
          <w:lang w:eastAsia="de-DE"/>
        </w:rPr>
        <w:t xml:space="preserve">      CellsOnSamePLMN    := p_CellsOnSamePLMN,</w:t>
      </w:r>
    </w:p>
    <w:p w14:paraId="6DF63DD5" w14:textId="77777777" w:rsidR="000E0DA1" w:rsidRPr="000E0DA1" w:rsidRDefault="000E0DA1" w:rsidP="000E0DA1">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0E0DA1">
        <w:rPr>
          <w:rFonts w:ascii="Courier New" w:hAnsi="Courier New" w:cs="Courier New"/>
          <w:b/>
          <w:sz w:val="16"/>
          <w:szCs w:val="16"/>
          <w:lang w:eastAsia="de-DE"/>
        </w:rPr>
        <w:t xml:space="preserve">      SysinfoCombination := p_SysinfoCombination,</w:t>
      </w:r>
    </w:p>
    <w:p w14:paraId="1AAEFCD5" w14:textId="77777777" w:rsidR="000E0DA1" w:rsidRPr="000E0DA1" w:rsidRDefault="000E0DA1" w:rsidP="000E0DA1">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0E0DA1">
        <w:rPr>
          <w:rFonts w:ascii="Courier New" w:hAnsi="Courier New" w:cs="Courier New"/>
          <w:b/>
          <w:sz w:val="16"/>
          <w:szCs w:val="16"/>
          <w:lang w:eastAsia="de-DE"/>
        </w:rPr>
        <w:t xml:space="preserve">      CellSpecialFreq    := p_CellSpecialFreq</w:t>
      </w:r>
    </w:p>
    <w:p w14:paraId="462632F2" w14:textId="77777777" w:rsidR="000E0DA1" w:rsidRPr="000E0DA1" w:rsidRDefault="000E0DA1" w:rsidP="000E0DA1">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0E0DA1">
        <w:rPr>
          <w:rFonts w:ascii="Courier New" w:hAnsi="Courier New" w:cs="Courier New"/>
          <w:b/>
          <w:sz w:val="16"/>
          <w:szCs w:val="16"/>
          <w:lang w:eastAsia="de-DE"/>
        </w:rPr>
        <w:t xml:space="preserve">    };</w:t>
      </w:r>
    </w:p>
    <w:p w14:paraId="427D5743" w14:textId="77777777" w:rsidR="000E0DA1" w:rsidRPr="000E0DA1" w:rsidRDefault="000E0DA1" w:rsidP="000E0DA1">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0E0DA1">
        <w:rPr>
          <w:rFonts w:ascii="Courier New" w:hAnsi="Courier New" w:cs="Courier New"/>
          <w:b/>
          <w:sz w:val="16"/>
          <w:szCs w:val="16"/>
          <w:lang w:eastAsia="de-DE"/>
        </w:rPr>
        <w:t xml:space="preserve">    var boolean v_DoAttachWithoutPDN := false;</w:t>
      </w:r>
    </w:p>
    <w:p w14:paraId="5D898E03" w14:textId="77777777" w:rsidR="000E0DA1" w:rsidRPr="000E0DA1" w:rsidRDefault="000E0DA1" w:rsidP="000E0DA1">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0E0DA1">
        <w:rPr>
          <w:rFonts w:ascii="Courier New" w:hAnsi="Courier New" w:cs="Courier New"/>
          <w:b/>
          <w:sz w:val="16"/>
          <w:szCs w:val="16"/>
          <w:lang w:eastAsia="de-DE"/>
        </w:rPr>
        <w:t xml:space="preserve">    if (p_AllowAttachWithoutPDN == CONTROL_PLANE) { // @sic R5-171992 sic@</w:t>
      </w:r>
    </w:p>
    <w:p w14:paraId="0119FFC8" w14:textId="77777777" w:rsidR="000E0DA1" w:rsidRPr="000E0DA1" w:rsidRDefault="000E0DA1" w:rsidP="000E0DA1">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0E0DA1">
        <w:rPr>
          <w:rFonts w:ascii="Courier New" w:hAnsi="Courier New" w:cs="Courier New"/>
          <w:b/>
          <w:sz w:val="16"/>
          <w:szCs w:val="16"/>
          <w:lang w:eastAsia="de-DE"/>
        </w:rPr>
        <w:t xml:space="preserve">      v_DoAttachWithoutPDN := true;</w:t>
      </w:r>
    </w:p>
    <w:p w14:paraId="5D764457" w14:textId="77777777" w:rsidR="000E0DA1" w:rsidRPr="000E0DA1" w:rsidRDefault="000E0DA1" w:rsidP="000E0DA1">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0E0DA1">
        <w:rPr>
          <w:rFonts w:ascii="Courier New" w:hAnsi="Courier New" w:cs="Courier New"/>
          <w:b/>
          <w:sz w:val="16"/>
          <w:szCs w:val="16"/>
          <w:lang w:eastAsia="de-DE"/>
        </w:rPr>
        <w:t xml:space="preserve">    }</w:t>
      </w:r>
    </w:p>
    <w:p w14:paraId="1D28AFA6" w14:textId="77777777" w:rsidR="000E0DA1" w:rsidRPr="000E0DA1" w:rsidRDefault="000E0DA1" w:rsidP="000E0DA1">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0E0DA1">
        <w:rPr>
          <w:rFonts w:ascii="Courier New" w:hAnsi="Courier New" w:cs="Courier New"/>
          <w:b/>
          <w:sz w:val="16"/>
          <w:szCs w:val="16"/>
          <w:lang w:eastAsia="de-DE"/>
        </w:rPr>
        <w:t xml:space="preserve">      </w:t>
      </w:r>
    </w:p>
    <w:p w14:paraId="3CE743C7" w14:textId="77777777" w:rsidR="000E0DA1" w:rsidRPr="000E0DA1" w:rsidRDefault="000E0DA1" w:rsidP="000E0DA1">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0E0DA1">
        <w:rPr>
          <w:rFonts w:ascii="Courier New" w:hAnsi="Courier New" w:cs="Courier New"/>
          <w:b/>
          <w:sz w:val="16"/>
          <w:szCs w:val="16"/>
          <w:lang w:eastAsia="de-DE"/>
        </w:rPr>
        <w:t xml:space="preserve">    if(px_ePrimaryFrequencyBand == 255 or px_ePrimaryFrequencyBand == 256) {//@sic R5s230512, R5-235473 sic@</w:t>
      </w:r>
    </w:p>
    <w:p w14:paraId="0F200648" w14:textId="77777777" w:rsidR="000E0DA1" w:rsidRPr="000E0DA1" w:rsidRDefault="000E0DA1" w:rsidP="000E0DA1">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0E0DA1">
        <w:rPr>
          <w:rFonts w:ascii="Courier New" w:hAnsi="Courier New" w:cs="Courier New"/>
          <w:b/>
          <w:sz w:val="16"/>
          <w:szCs w:val="16"/>
          <w:lang w:eastAsia="de-DE"/>
        </w:rPr>
        <w:t xml:space="preserve">        if (px_NTN_ScenarioUnderTest == GSO){//@sic R5-235437, R5-235473 sic@</w:t>
      </w:r>
    </w:p>
    <w:p w14:paraId="5A9DBB97" w14:textId="77777777" w:rsidR="000E0DA1" w:rsidRPr="000E0DA1" w:rsidRDefault="000E0DA1" w:rsidP="000E0DA1">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val="de-DE" w:eastAsia="de-DE"/>
        </w:rPr>
      </w:pPr>
      <w:r w:rsidRPr="000E0DA1">
        <w:rPr>
          <w:rFonts w:ascii="Courier New" w:hAnsi="Courier New" w:cs="Courier New"/>
          <w:b/>
          <w:sz w:val="16"/>
          <w:szCs w:val="16"/>
          <w:lang w:eastAsia="de-DE"/>
        </w:rPr>
        <w:t xml:space="preserve">            </w:t>
      </w:r>
      <w:r w:rsidRPr="000E0DA1">
        <w:rPr>
          <w:rFonts w:ascii="Courier New" w:hAnsi="Courier New" w:cs="Courier New"/>
          <w:b/>
          <w:sz w:val="16"/>
          <w:szCs w:val="16"/>
          <w:lang w:val="de-DE" w:eastAsia="de-DE"/>
        </w:rPr>
        <w:t>vc_NBIOT_Global.MobileInfo.NTN_SatelliteType := ntn_GSO; //@sic R5-231915, R5-233442 sic@</w:t>
      </w:r>
    </w:p>
    <w:p w14:paraId="70327BF9" w14:textId="77777777" w:rsidR="000E0DA1" w:rsidRPr="000E0DA1" w:rsidRDefault="000E0DA1" w:rsidP="000E0DA1">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val="de-DE" w:eastAsia="de-DE"/>
        </w:rPr>
      </w:pPr>
      <w:r w:rsidRPr="000E0DA1">
        <w:rPr>
          <w:rFonts w:ascii="Courier New" w:hAnsi="Courier New" w:cs="Courier New"/>
          <w:b/>
          <w:sz w:val="16"/>
          <w:szCs w:val="16"/>
          <w:lang w:val="de-DE" w:eastAsia="de-DE"/>
        </w:rPr>
        <w:t xml:space="preserve">        }</w:t>
      </w:r>
    </w:p>
    <w:p w14:paraId="5BCB03C7" w14:textId="77777777" w:rsidR="000E0DA1" w:rsidRPr="000E0DA1" w:rsidRDefault="000E0DA1" w:rsidP="000E0DA1">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val="de-DE" w:eastAsia="de-DE"/>
        </w:rPr>
      </w:pPr>
      <w:r w:rsidRPr="000E0DA1">
        <w:rPr>
          <w:rFonts w:ascii="Courier New" w:hAnsi="Courier New" w:cs="Courier New"/>
          <w:b/>
          <w:sz w:val="16"/>
          <w:szCs w:val="16"/>
          <w:lang w:val="de-DE" w:eastAsia="de-DE"/>
        </w:rPr>
        <w:t xml:space="preserve">        else{</w:t>
      </w:r>
    </w:p>
    <w:p w14:paraId="165CE11B" w14:textId="77777777" w:rsidR="000E0DA1" w:rsidRPr="000E0DA1" w:rsidRDefault="000E0DA1" w:rsidP="000E0DA1">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val="de-DE" w:eastAsia="de-DE"/>
        </w:rPr>
      </w:pPr>
      <w:r w:rsidRPr="000E0DA1">
        <w:rPr>
          <w:rFonts w:ascii="Courier New" w:hAnsi="Courier New" w:cs="Courier New"/>
          <w:b/>
          <w:sz w:val="16"/>
          <w:szCs w:val="16"/>
          <w:lang w:val="de-DE" w:eastAsia="de-DE"/>
        </w:rPr>
        <w:t xml:space="preserve">            vc_NBIOT_Global.MobileInfo.NTN_SatelliteType := ntn_NGSO</w:t>
      </w:r>
    </w:p>
    <w:p w14:paraId="04348D4C" w14:textId="77777777" w:rsidR="000E0DA1" w:rsidRPr="000E0DA1" w:rsidRDefault="000E0DA1" w:rsidP="000E0DA1">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0E0DA1">
        <w:rPr>
          <w:rFonts w:ascii="Courier New" w:hAnsi="Courier New" w:cs="Courier New"/>
          <w:b/>
          <w:sz w:val="16"/>
          <w:szCs w:val="16"/>
          <w:lang w:val="de-DE" w:eastAsia="de-DE"/>
        </w:rPr>
        <w:t xml:space="preserve">        </w:t>
      </w:r>
      <w:r w:rsidRPr="000E0DA1">
        <w:rPr>
          <w:rFonts w:ascii="Courier New" w:hAnsi="Courier New" w:cs="Courier New"/>
          <w:b/>
          <w:sz w:val="16"/>
          <w:szCs w:val="16"/>
          <w:lang w:eastAsia="de-DE"/>
        </w:rPr>
        <w:t>}</w:t>
      </w:r>
    </w:p>
    <w:p w14:paraId="6F1D50D5" w14:textId="77777777" w:rsidR="000E0DA1" w:rsidRPr="000E0DA1" w:rsidRDefault="000E0DA1" w:rsidP="000E0DA1">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0E0DA1">
        <w:rPr>
          <w:rFonts w:ascii="Courier New" w:hAnsi="Courier New" w:cs="Courier New"/>
          <w:b/>
          <w:sz w:val="16"/>
          <w:szCs w:val="16"/>
          <w:lang w:eastAsia="de-DE"/>
        </w:rPr>
        <w:t xml:space="preserve">        </w:t>
      </w:r>
    </w:p>
    <w:p w14:paraId="6143170A" w14:textId="77777777" w:rsidR="003003CF" w:rsidRPr="003003CF" w:rsidRDefault="000E0DA1" w:rsidP="003003CF">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0E0DA1">
        <w:rPr>
          <w:rFonts w:ascii="Courier New" w:hAnsi="Courier New" w:cs="Courier New"/>
          <w:b/>
          <w:sz w:val="16"/>
          <w:szCs w:val="16"/>
          <w:lang w:eastAsia="de-DE"/>
        </w:rPr>
        <w:t xml:space="preserve">        </w:t>
      </w:r>
      <w:r w:rsidR="003003CF" w:rsidRPr="003003CF">
        <w:rPr>
          <w:rFonts w:ascii="Courier New" w:hAnsi="Courier New" w:cs="Courier New"/>
          <w:b/>
          <w:sz w:val="16"/>
          <w:szCs w:val="16"/>
          <w:lang w:eastAsia="de-DE"/>
        </w:rPr>
        <w:t xml:space="preserve"> select(p_SysinfoCombination)</w:t>
      </w:r>
    </w:p>
    <w:p w14:paraId="65D7C1A8" w14:textId="77777777" w:rsidR="003003CF" w:rsidRPr="003003CF" w:rsidRDefault="003003CF" w:rsidP="003003CF">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3003CF">
        <w:rPr>
          <w:rFonts w:ascii="Courier New" w:hAnsi="Courier New" w:cs="Courier New"/>
          <w:b/>
          <w:sz w:val="16"/>
          <w:szCs w:val="16"/>
          <w:lang w:eastAsia="de-DE"/>
        </w:rPr>
        <w:t xml:space="preserve">        {//@sic  R5-237459, R5-237126 mapping legacy TC SysinfoCombination to NTN-specific SysinfoCombination  sic@</w:t>
      </w:r>
    </w:p>
    <w:p w14:paraId="212D40DF" w14:textId="77777777" w:rsidR="003003CF" w:rsidRPr="003003CF" w:rsidRDefault="003003CF" w:rsidP="003003CF">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3003CF">
        <w:rPr>
          <w:rFonts w:ascii="Courier New" w:hAnsi="Courier New" w:cs="Courier New"/>
          <w:b/>
          <w:sz w:val="16"/>
          <w:szCs w:val="16"/>
          <w:lang w:eastAsia="de-DE"/>
        </w:rPr>
        <w:t xml:space="preserve">            case(c1)</w:t>
      </w:r>
    </w:p>
    <w:p w14:paraId="601E61A2" w14:textId="77777777" w:rsidR="003003CF" w:rsidRPr="003003CF" w:rsidRDefault="003003CF" w:rsidP="003003CF">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3003CF">
        <w:rPr>
          <w:rFonts w:ascii="Courier New" w:hAnsi="Courier New" w:cs="Courier New"/>
          <w:b/>
          <w:sz w:val="16"/>
          <w:szCs w:val="16"/>
          <w:lang w:eastAsia="de-DE"/>
        </w:rPr>
        <w:t xml:space="preserve">            {</w:t>
      </w:r>
    </w:p>
    <w:p w14:paraId="08946DA7" w14:textId="77777777" w:rsidR="003003CF" w:rsidRPr="003003CF" w:rsidRDefault="003003CF" w:rsidP="003003CF">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3003CF">
        <w:rPr>
          <w:rFonts w:ascii="Courier New" w:hAnsi="Courier New" w:cs="Courier New"/>
          <w:b/>
          <w:sz w:val="16"/>
          <w:szCs w:val="16"/>
          <w:lang w:eastAsia="de-DE"/>
        </w:rPr>
        <w:t xml:space="preserve">                v_Params.SysinfoCombination := c8;</w:t>
      </w:r>
    </w:p>
    <w:p w14:paraId="413F656D" w14:textId="77777777" w:rsidR="003003CF" w:rsidRPr="003003CF" w:rsidRDefault="003003CF" w:rsidP="003003CF">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3003CF">
        <w:rPr>
          <w:rFonts w:ascii="Courier New" w:hAnsi="Courier New" w:cs="Courier New"/>
          <w:b/>
          <w:sz w:val="16"/>
          <w:szCs w:val="16"/>
          <w:lang w:eastAsia="de-DE"/>
        </w:rPr>
        <w:t xml:space="preserve">            }</w:t>
      </w:r>
    </w:p>
    <w:p w14:paraId="3822E48F" w14:textId="77777777" w:rsidR="003003CF" w:rsidRPr="003003CF" w:rsidRDefault="003003CF" w:rsidP="003003CF">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3003CF">
        <w:rPr>
          <w:rFonts w:ascii="Courier New" w:hAnsi="Courier New" w:cs="Courier New"/>
          <w:b/>
          <w:sz w:val="16"/>
          <w:szCs w:val="16"/>
          <w:lang w:eastAsia="de-DE"/>
        </w:rPr>
        <w:t xml:space="preserve">            case(c2)</w:t>
      </w:r>
    </w:p>
    <w:p w14:paraId="2DA7133F" w14:textId="77777777" w:rsidR="003003CF" w:rsidRPr="003003CF" w:rsidRDefault="003003CF" w:rsidP="003003CF">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3003CF">
        <w:rPr>
          <w:rFonts w:ascii="Courier New" w:hAnsi="Courier New" w:cs="Courier New"/>
          <w:b/>
          <w:sz w:val="16"/>
          <w:szCs w:val="16"/>
          <w:lang w:eastAsia="de-DE"/>
        </w:rPr>
        <w:t xml:space="preserve">            {</w:t>
      </w:r>
    </w:p>
    <w:p w14:paraId="7D9A34CB" w14:textId="77777777" w:rsidR="003003CF" w:rsidRPr="003003CF" w:rsidRDefault="003003CF" w:rsidP="003003CF">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3003CF">
        <w:rPr>
          <w:rFonts w:ascii="Courier New" w:hAnsi="Courier New" w:cs="Courier New"/>
          <w:b/>
          <w:sz w:val="16"/>
          <w:szCs w:val="16"/>
          <w:lang w:eastAsia="de-DE"/>
        </w:rPr>
        <w:t xml:space="preserve">                v_Params.SysinfoCombination := c10;</w:t>
      </w:r>
    </w:p>
    <w:p w14:paraId="1FE858F1" w14:textId="77777777" w:rsidR="003003CF" w:rsidRPr="003003CF" w:rsidRDefault="003003CF" w:rsidP="003003CF">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3003CF">
        <w:rPr>
          <w:rFonts w:ascii="Courier New" w:hAnsi="Courier New" w:cs="Courier New"/>
          <w:b/>
          <w:sz w:val="16"/>
          <w:szCs w:val="16"/>
          <w:lang w:eastAsia="de-DE"/>
        </w:rPr>
        <w:t xml:space="preserve">            }</w:t>
      </w:r>
    </w:p>
    <w:p w14:paraId="2FA8DF82" w14:textId="77777777" w:rsidR="003003CF" w:rsidRPr="003003CF" w:rsidRDefault="003003CF" w:rsidP="003003CF">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3003CF">
        <w:rPr>
          <w:rFonts w:ascii="Courier New" w:hAnsi="Courier New" w:cs="Courier New"/>
          <w:b/>
          <w:sz w:val="16"/>
          <w:szCs w:val="16"/>
          <w:lang w:eastAsia="de-DE"/>
        </w:rPr>
        <w:t xml:space="preserve">            case(c3)</w:t>
      </w:r>
    </w:p>
    <w:p w14:paraId="7C933C6A" w14:textId="77777777" w:rsidR="003003CF" w:rsidRPr="003003CF" w:rsidRDefault="003003CF" w:rsidP="003003CF">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3003CF">
        <w:rPr>
          <w:rFonts w:ascii="Courier New" w:hAnsi="Courier New" w:cs="Courier New"/>
          <w:b/>
          <w:sz w:val="16"/>
          <w:szCs w:val="16"/>
          <w:lang w:eastAsia="de-DE"/>
        </w:rPr>
        <w:t xml:space="preserve">            {</w:t>
      </w:r>
    </w:p>
    <w:p w14:paraId="3781A592" w14:textId="77777777" w:rsidR="003003CF" w:rsidRPr="003003CF" w:rsidRDefault="003003CF" w:rsidP="003003CF">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3003CF">
        <w:rPr>
          <w:rFonts w:ascii="Courier New" w:hAnsi="Courier New" w:cs="Courier New"/>
          <w:b/>
          <w:sz w:val="16"/>
          <w:szCs w:val="16"/>
          <w:lang w:eastAsia="de-DE"/>
        </w:rPr>
        <w:t xml:space="preserve">                v_Params.SysinfoCombination := c11;</w:t>
      </w:r>
    </w:p>
    <w:p w14:paraId="03B99DA5" w14:textId="77777777" w:rsidR="003003CF" w:rsidRPr="003003CF" w:rsidRDefault="003003CF" w:rsidP="003003CF">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3003CF">
        <w:rPr>
          <w:rFonts w:ascii="Courier New" w:hAnsi="Courier New" w:cs="Courier New"/>
          <w:b/>
          <w:sz w:val="16"/>
          <w:szCs w:val="16"/>
          <w:lang w:eastAsia="de-DE"/>
        </w:rPr>
        <w:t xml:space="preserve">            }</w:t>
      </w:r>
    </w:p>
    <w:p w14:paraId="02E180FC" w14:textId="77777777" w:rsidR="003003CF" w:rsidRPr="003003CF" w:rsidRDefault="003003CF" w:rsidP="003003CF">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3003CF">
        <w:rPr>
          <w:rFonts w:ascii="Courier New" w:hAnsi="Courier New" w:cs="Courier New"/>
          <w:b/>
          <w:sz w:val="16"/>
          <w:szCs w:val="16"/>
          <w:lang w:eastAsia="de-DE"/>
        </w:rPr>
        <w:t xml:space="preserve">            case(c4)</w:t>
      </w:r>
    </w:p>
    <w:p w14:paraId="201E064F" w14:textId="77777777" w:rsidR="003003CF" w:rsidRPr="003003CF" w:rsidRDefault="003003CF" w:rsidP="003003CF">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3003CF">
        <w:rPr>
          <w:rFonts w:ascii="Courier New" w:hAnsi="Courier New" w:cs="Courier New"/>
          <w:b/>
          <w:sz w:val="16"/>
          <w:szCs w:val="16"/>
          <w:lang w:eastAsia="de-DE"/>
        </w:rPr>
        <w:t xml:space="preserve">            {</w:t>
      </w:r>
    </w:p>
    <w:p w14:paraId="3AE4D879" w14:textId="77777777" w:rsidR="003003CF" w:rsidRPr="003003CF" w:rsidRDefault="003003CF" w:rsidP="003003CF">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3003CF">
        <w:rPr>
          <w:rFonts w:ascii="Courier New" w:hAnsi="Courier New" w:cs="Courier New"/>
          <w:b/>
          <w:sz w:val="16"/>
          <w:szCs w:val="16"/>
          <w:lang w:eastAsia="de-DE"/>
        </w:rPr>
        <w:t xml:space="preserve">                v_Params.SysinfoCombination := c13;   //WA#WI=1243268</w:t>
      </w:r>
    </w:p>
    <w:p w14:paraId="78516748" w14:textId="77777777" w:rsidR="003003CF" w:rsidRPr="003003CF" w:rsidRDefault="003003CF" w:rsidP="003003CF">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3003CF">
        <w:rPr>
          <w:rFonts w:ascii="Courier New" w:hAnsi="Courier New" w:cs="Courier New"/>
          <w:b/>
          <w:sz w:val="16"/>
          <w:szCs w:val="16"/>
          <w:lang w:eastAsia="de-DE"/>
        </w:rPr>
        <w:t xml:space="preserve">            }</w:t>
      </w:r>
    </w:p>
    <w:p w14:paraId="65F42060" w14:textId="77777777" w:rsidR="003003CF" w:rsidRPr="003003CF" w:rsidRDefault="003003CF" w:rsidP="003003CF">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3003CF">
        <w:rPr>
          <w:rFonts w:ascii="Courier New" w:hAnsi="Courier New" w:cs="Courier New"/>
          <w:b/>
          <w:sz w:val="16"/>
          <w:szCs w:val="16"/>
          <w:lang w:eastAsia="de-DE"/>
        </w:rPr>
        <w:t xml:space="preserve">            case (c8,c9)</w:t>
      </w:r>
    </w:p>
    <w:p w14:paraId="618B0061" w14:textId="77777777" w:rsidR="003003CF" w:rsidRPr="003003CF" w:rsidRDefault="003003CF" w:rsidP="003003CF">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3003CF">
        <w:rPr>
          <w:rFonts w:ascii="Courier New" w:hAnsi="Courier New" w:cs="Courier New"/>
          <w:b/>
          <w:sz w:val="16"/>
          <w:szCs w:val="16"/>
          <w:lang w:eastAsia="de-DE"/>
        </w:rPr>
        <w:t xml:space="preserve">            {</w:t>
      </w:r>
    </w:p>
    <w:p w14:paraId="2C9A6C98" w14:textId="77777777" w:rsidR="003003CF" w:rsidRPr="003003CF" w:rsidRDefault="003003CF" w:rsidP="003003CF">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3003CF">
        <w:rPr>
          <w:rFonts w:ascii="Courier New" w:hAnsi="Courier New" w:cs="Courier New"/>
          <w:b/>
          <w:sz w:val="16"/>
          <w:szCs w:val="16"/>
          <w:lang w:eastAsia="de-DE"/>
        </w:rPr>
        <w:t xml:space="preserve">            } //WA#WI=1227427 when c8 / c9 is passed no update is required</w:t>
      </w:r>
    </w:p>
    <w:p w14:paraId="3B44D784" w14:textId="77777777" w:rsidR="003003CF" w:rsidRPr="003003CF" w:rsidRDefault="003003CF" w:rsidP="003003CF">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3003CF">
        <w:rPr>
          <w:rFonts w:ascii="Courier New" w:hAnsi="Courier New" w:cs="Courier New"/>
          <w:b/>
          <w:sz w:val="16"/>
          <w:szCs w:val="16"/>
          <w:lang w:eastAsia="de-DE"/>
        </w:rPr>
        <w:t xml:space="preserve">            case else</w:t>
      </w:r>
    </w:p>
    <w:p w14:paraId="5B0CA3B1" w14:textId="77777777" w:rsidR="003003CF" w:rsidRPr="003003CF" w:rsidRDefault="003003CF" w:rsidP="003003CF">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3003CF">
        <w:rPr>
          <w:rFonts w:ascii="Courier New" w:hAnsi="Courier New" w:cs="Courier New"/>
          <w:b/>
          <w:sz w:val="16"/>
          <w:szCs w:val="16"/>
          <w:lang w:eastAsia="de-DE"/>
        </w:rPr>
        <w:t xml:space="preserve">            {</w:t>
      </w:r>
    </w:p>
    <w:p w14:paraId="0EF094BF" w14:textId="77777777" w:rsidR="003003CF" w:rsidRPr="003003CF" w:rsidRDefault="003003CF" w:rsidP="003003CF">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3003CF">
        <w:rPr>
          <w:rFonts w:ascii="Courier New" w:hAnsi="Courier New" w:cs="Courier New"/>
          <w:b/>
          <w:sz w:val="16"/>
          <w:szCs w:val="16"/>
          <w:lang w:eastAsia="de-DE"/>
        </w:rPr>
        <w:t xml:space="preserve">                FatalError(__FILE__, __LINE__, "Invalid sysinfo combination");  //no corresponding SysInfo Combination for NTN</w:t>
      </w:r>
    </w:p>
    <w:p w14:paraId="7F62099E" w14:textId="3E8715E4" w:rsidR="000E0DA1" w:rsidRPr="000E0DA1" w:rsidRDefault="003003CF" w:rsidP="003003CF">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3003CF">
        <w:rPr>
          <w:rFonts w:ascii="Courier New" w:hAnsi="Courier New" w:cs="Courier New"/>
          <w:b/>
          <w:sz w:val="16"/>
          <w:szCs w:val="16"/>
          <w:lang w:eastAsia="de-DE"/>
        </w:rPr>
        <w:t xml:space="preserve">            }</w:t>
      </w:r>
      <w:r w:rsidR="000E0DA1" w:rsidRPr="000E0DA1">
        <w:rPr>
          <w:rFonts w:ascii="Courier New" w:hAnsi="Courier New" w:cs="Courier New"/>
          <w:b/>
          <w:sz w:val="16"/>
          <w:szCs w:val="16"/>
          <w:lang w:eastAsia="de-DE"/>
        </w:rPr>
        <w:t xml:space="preserve">        }</w:t>
      </w:r>
    </w:p>
    <w:p w14:paraId="6F17E2B7" w14:textId="77777777" w:rsidR="000E0DA1" w:rsidRPr="000E0DA1" w:rsidRDefault="000E0DA1" w:rsidP="000E0DA1">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0E0DA1">
        <w:rPr>
          <w:rFonts w:ascii="Courier New" w:hAnsi="Courier New" w:cs="Courier New"/>
          <w:b/>
          <w:sz w:val="16"/>
          <w:szCs w:val="16"/>
          <w:lang w:eastAsia="de-DE"/>
        </w:rPr>
        <w:t xml:space="preserve">    }</w:t>
      </w:r>
    </w:p>
    <w:p w14:paraId="02616B1D" w14:textId="77777777" w:rsidR="000E0DA1" w:rsidRPr="000E0DA1" w:rsidRDefault="000E0DA1" w:rsidP="000E0DA1">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0E0DA1">
        <w:rPr>
          <w:rFonts w:ascii="Courier New" w:hAnsi="Courier New" w:cs="Courier New"/>
          <w:b/>
          <w:sz w:val="16"/>
          <w:szCs w:val="16"/>
          <w:lang w:eastAsia="de-DE"/>
        </w:rPr>
        <w:t xml:space="preserve">    else</w:t>
      </w:r>
    </w:p>
    <w:p w14:paraId="6E56E8E9" w14:textId="77777777" w:rsidR="000E0DA1" w:rsidRPr="000E0DA1" w:rsidRDefault="000E0DA1" w:rsidP="000E0DA1">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0E0DA1">
        <w:rPr>
          <w:rFonts w:ascii="Courier New" w:hAnsi="Courier New" w:cs="Courier New"/>
          <w:b/>
          <w:sz w:val="16"/>
          <w:szCs w:val="16"/>
          <w:lang w:eastAsia="de-DE"/>
        </w:rPr>
        <w:t xml:space="preserve">    {</w:t>
      </w:r>
    </w:p>
    <w:p w14:paraId="17322763" w14:textId="77777777" w:rsidR="000E0DA1" w:rsidRPr="008529DD" w:rsidRDefault="000E0DA1" w:rsidP="000E0DA1">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val="de-DE" w:eastAsia="de-DE"/>
        </w:rPr>
      </w:pPr>
      <w:r w:rsidRPr="000E0DA1">
        <w:rPr>
          <w:rFonts w:ascii="Courier New" w:hAnsi="Courier New" w:cs="Courier New"/>
          <w:b/>
          <w:sz w:val="16"/>
          <w:szCs w:val="16"/>
          <w:lang w:eastAsia="de-DE"/>
        </w:rPr>
        <w:t xml:space="preserve">         </w:t>
      </w:r>
      <w:r w:rsidRPr="008529DD">
        <w:rPr>
          <w:rFonts w:ascii="Courier New" w:hAnsi="Courier New" w:cs="Courier New"/>
          <w:b/>
          <w:sz w:val="16"/>
          <w:szCs w:val="16"/>
          <w:lang w:val="de-DE" w:eastAsia="de-DE"/>
        </w:rPr>
        <w:t>vc_NBIOT_Global.MobileInfo.NTN_SatelliteType := ntn_None;</w:t>
      </w:r>
    </w:p>
    <w:p w14:paraId="7A1DCB5E" w14:textId="77777777" w:rsidR="000E0DA1" w:rsidRPr="008529DD" w:rsidRDefault="000E0DA1" w:rsidP="000E0DA1">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val="de-DE" w:eastAsia="de-DE"/>
        </w:rPr>
      </w:pPr>
      <w:r w:rsidRPr="008529DD">
        <w:rPr>
          <w:rFonts w:ascii="Courier New" w:hAnsi="Courier New" w:cs="Courier New"/>
          <w:b/>
          <w:sz w:val="16"/>
          <w:szCs w:val="16"/>
          <w:lang w:val="de-DE" w:eastAsia="de-DE"/>
        </w:rPr>
        <w:t xml:space="preserve">        </w:t>
      </w:r>
    </w:p>
    <w:p w14:paraId="640FBD26" w14:textId="77777777" w:rsidR="000E0DA1" w:rsidRPr="000E0DA1" w:rsidRDefault="000E0DA1" w:rsidP="000E0DA1">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8529DD">
        <w:rPr>
          <w:rFonts w:ascii="Courier New" w:hAnsi="Courier New" w:cs="Courier New"/>
          <w:b/>
          <w:sz w:val="16"/>
          <w:szCs w:val="16"/>
          <w:lang w:val="de-DE" w:eastAsia="de-DE"/>
        </w:rPr>
        <w:t xml:space="preserve">    </w:t>
      </w:r>
      <w:r w:rsidRPr="000E0DA1">
        <w:rPr>
          <w:rFonts w:ascii="Courier New" w:hAnsi="Courier New" w:cs="Courier New"/>
          <w:b/>
          <w:sz w:val="16"/>
          <w:szCs w:val="16"/>
          <w:lang w:eastAsia="de-DE"/>
        </w:rPr>
        <w:t>}</w:t>
      </w:r>
    </w:p>
    <w:p w14:paraId="4AD83924" w14:textId="77777777" w:rsidR="000E0DA1" w:rsidRPr="000E0DA1" w:rsidRDefault="000E0DA1" w:rsidP="000E0DA1">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0E0DA1">
        <w:rPr>
          <w:rFonts w:ascii="Courier New" w:hAnsi="Courier New" w:cs="Courier New"/>
          <w:b/>
          <w:sz w:val="16"/>
          <w:szCs w:val="16"/>
          <w:lang w:eastAsia="de-DE"/>
        </w:rPr>
        <w:t xml:space="preserve">    </w:t>
      </w:r>
    </w:p>
    <w:p w14:paraId="6414E7DA" w14:textId="77777777" w:rsidR="000E0DA1" w:rsidRPr="000E0DA1" w:rsidRDefault="000E0DA1" w:rsidP="000E0DA1">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0E0DA1">
        <w:rPr>
          <w:rFonts w:ascii="Courier New" w:hAnsi="Courier New" w:cs="Courier New"/>
          <w:b/>
          <w:sz w:val="16"/>
          <w:szCs w:val="16"/>
          <w:lang w:eastAsia="de-DE"/>
        </w:rPr>
        <w:t xml:space="preserve">    fl_NBIOT_Common_Init(v_Params, v_DoAttachWithoutPDN, p_Neighbour_NTN_Cells);   //@sic R5-235468 sic@</w:t>
      </w:r>
    </w:p>
    <w:p w14:paraId="41B91073" w14:textId="110F84DE" w:rsidR="000E0DA1" w:rsidRDefault="000E0DA1" w:rsidP="000E0DA1">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0E0DA1">
        <w:rPr>
          <w:rFonts w:ascii="Courier New" w:hAnsi="Courier New" w:cs="Courier New"/>
          <w:b/>
          <w:sz w:val="16"/>
          <w:szCs w:val="16"/>
          <w:lang w:eastAsia="de-DE"/>
        </w:rPr>
        <w:t xml:space="preserve">  }</w:t>
      </w:r>
    </w:p>
    <w:p w14:paraId="24D8268C" w14:textId="3B74F32F" w:rsidR="000E0DA1" w:rsidRDefault="000E0DA1" w:rsidP="000E0DA1">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p>
    <w:p w14:paraId="1442BE96" w14:textId="77777777" w:rsidR="000E0DA1" w:rsidRDefault="000E0DA1" w:rsidP="000E0DA1">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p>
    <w:p w14:paraId="7C270983" w14:textId="77777777" w:rsidR="00B0608C" w:rsidRDefault="00B0608C" w:rsidP="00B0608C">
      <w:pPr>
        <w:autoSpaceDE w:val="0"/>
        <w:autoSpaceDN w:val="0"/>
        <w:adjustRightInd w:val="0"/>
        <w:spacing w:after="0"/>
        <w:rPr>
          <w:rFonts w:ascii="Courier New" w:hAnsi="Courier New" w:cs="Courier New"/>
          <w:b/>
          <w:sz w:val="16"/>
          <w:szCs w:val="16"/>
          <w:lang w:eastAsia="de-DE"/>
        </w:rPr>
      </w:pPr>
    </w:p>
    <w:p w14:paraId="3B6B1A16" w14:textId="7D81EB26" w:rsidR="00B0608C" w:rsidRPr="00B0608C" w:rsidRDefault="000E0DA1" w:rsidP="00B0608C">
      <w:pPr>
        <w:autoSpaceDE w:val="0"/>
        <w:autoSpaceDN w:val="0"/>
        <w:adjustRightInd w:val="0"/>
        <w:spacing w:after="0"/>
        <w:rPr>
          <w:rFonts w:ascii="Arial" w:hAnsi="Arial" w:cs="Arial"/>
          <w:bCs/>
          <w:sz w:val="32"/>
          <w:szCs w:val="32"/>
          <w:lang w:eastAsia="de-DE"/>
        </w:rPr>
      </w:pPr>
      <w:r w:rsidRPr="00B0608C">
        <w:rPr>
          <w:rFonts w:ascii="Arial" w:hAnsi="Arial" w:cs="Arial"/>
          <w:bCs/>
          <w:sz w:val="32"/>
          <w:szCs w:val="32"/>
          <w:lang w:eastAsia="de-DE"/>
        </w:rPr>
        <w:t>After</w:t>
      </w:r>
    </w:p>
    <w:p w14:paraId="3B58DA12" w14:textId="2F549BF7" w:rsidR="00B0608C" w:rsidRPr="00B0608C" w:rsidRDefault="00B0608C" w:rsidP="00B0608C">
      <w:pPr>
        <w:autoSpaceDE w:val="0"/>
        <w:autoSpaceDN w:val="0"/>
        <w:adjustRightInd w:val="0"/>
        <w:spacing w:after="0"/>
        <w:rPr>
          <w:rFonts w:ascii="Courier New" w:hAnsi="Courier New" w:cs="Courier New"/>
          <w:b/>
          <w:sz w:val="16"/>
          <w:szCs w:val="16"/>
          <w:lang w:eastAsia="de-DE"/>
        </w:rPr>
      </w:pPr>
    </w:p>
    <w:p w14:paraId="67851BB5" w14:textId="77777777" w:rsidR="00B0608C" w:rsidRDefault="00B0608C" w:rsidP="00B0608C">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p>
    <w:p w14:paraId="7884E8BC" w14:textId="77777777" w:rsidR="00B0608C" w:rsidRDefault="00B0608C" w:rsidP="00B0608C">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Pr>
          <w:rFonts w:ascii="Courier New" w:hAnsi="Courier New" w:cs="Courier New"/>
          <w:b/>
          <w:sz w:val="16"/>
          <w:szCs w:val="16"/>
          <w:lang w:eastAsia="de-DE"/>
        </w:rPr>
        <w:t>&gt;&gt;&gt; Skipped Code &lt;&lt;&lt;</w:t>
      </w:r>
    </w:p>
    <w:p w14:paraId="1DE1696A" w14:textId="77777777" w:rsidR="00B0608C" w:rsidRDefault="00B0608C" w:rsidP="00B0608C">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p>
    <w:p w14:paraId="6B95B762" w14:textId="77777777" w:rsidR="00B0608C" w:rsidRPr="000E0DA1" w:rsidRDefault="00B0608C" w:rsidP="00B0608C">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0E0DA1">
        <w:rPr>
          <w:rFonts w:ascii="Courier New" w:hAnsi="Courier New" w:cs="Courier New"/>
          <w:b/>
          <w:sz w:val="16"/>
          <w:szCs w:val="16"/>
          <w:lang w:eastAsia="de-DE"/>
        </w:rPr>
        <w:t xml:space="preserve">  function f_NBIOT_Init(NB_Combination_Type p_SysinfoCombination,</w:t>
      </w:r>
    </w:p>
    <w:p w14:paraId="69A92D6D" w14:textId="77777777" w:rsidR="00B0608C" w:rsidRPr="000E0DA1" w:rsidRDefault="00B0608C" w:rsidP="00B0608C">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0E0DA1">
        <w:rPr>
          <w:rFonts w:ascii="Courier New" w:hAnsi="Courier New" w:cs="Courier New"/>
          <w:b/>
          <w:sz w:val="16"/>
          <w:szCs w:val="16"/>
          <w:lang w:eastAsia="de-DE"/>
        </w:rPr>
        <w:t xml:space="preserve">                        IOT_STATE_Type p_AllowAttachWithoutPDN := CONTROL_PLANE,</w:t>
      </w:r>
    </w:p>
    <w:p w14:paraId="1A408E22" w14:textId="77777777" w:rsidR="00B0608C" w:rsidRPr="000E0DA1" w:rsidRDefault="00B0608C" w:rsidP="00B0608C">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val="de-DE" w:eastAsia="de-DE"/>
        </w:rPr>
      </w:pPr>
      <w:r w:rsidRPr="000E0DA1">
        <w:rPr>
          <w:rFonts w:ascii="Courier New" w:hAnsi="Courier New" w:cs="Courier New"/>
          <w:b/>
          <w:sz w:val="16"/>
          <w:szCs w:val="16"/>
          <w:lang w:eastAsia="de-DE"/>
        </w:rPr>
        <w:t xml:space="preserve">                        </w:t>
      </w:r>
      <w:r w:rsidRPr="000E0DA1">
        <w:rPr>
          <w:rFonts w:ascii="Courier New" w:hAnsi="Courier New" w:cs="Courier New"/>
          <w:b/>
          <w:sz w:val="16"/>
          <w:szCs w:val="16"/>
          <w:lang w:val="de-DE" w:eastAsia="de-DE"/>
        </w:rPr>
        <w:t>EUTRA_NAS_NumOfPLMN_Type p_CellsOnSamePLMN := LTE_AllCellsOnSamePLMN,</w:t>
      </w:r>
    </w:p>
    <w:p w14:paraId="39997888" w14:textId="77777777" w:rsidR="00B0608C" w:rsidRPr="000E0DA1" w:rsidRDefault="00B0608C" w:rsidP="00B0608C">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0E0DA1">
        <w:rPr>
          <w:rFonts w:ascii="Courier New" w:hAnsi="Courier New" w:cs="Courier New"/>
          <w:b/>
          <w:sz w:val="16"/>
          <w:szCs w:val="16"/>
          <w:lang w:val="de-DE" w:eastAsia="de-DE"/>
        </w:rPr>
        <w:t xml:space="preserve">                        </w:t>
      </w:r>
      <w:r w:rsidRPr="000E0DA1">
        <w:rPr>
          <w:rFonts w:ascii="Courier New" w:hAnsi="Courier New" w:cs="Courier New"/>
          <w:b/>
          <w:sz w:val="16"/>
          <w:szCs w:val="16"/>
          <w:lang w:eastAsia="de-DE"/>
        </w:rPr>
        <w:t>EUTRA_NAS_CellSpecialFreq p_CellSpecialFreq := LTE_NAS_NormalFreq,</w:t>
      </w:r>
    </w:p>
    <w:p w14:paraId="4FB1CC80" w14:textId="77777777" w:rsidR="00B0608C" w:rsidRPr="000E0DA1" w:rsidRDefault="00B0608C" w:rsidP="00B0608C">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0E0DA1">
        <w:rPr>
          <w:rFonts w:ascii="Courier New" w:hAnsi="Courier New" w:cs="Courier New"/>
          <w:b/>
          <w:sz w:val="16"/>
          <w:szCs w:val="16"/>
          <w:lang w:eastAsia="de-DE"/>
        </w:rPr>
        <w:t xml:space="preserve">                        template (omit)NBIOT_CellId_List_Type p_Neighbour_NTN_Cells := omit) runs on NBIOT_PTC</w:t>
      </w:r>
    </w:p>
    <w:p w14:paraId="72FF3532" w14:textId="77777777" w:rsidR="00B0608C" w:rsidRPr="000E0DA1" w:rsidRDefault="00B0608C" w:rsidP="00B0608C">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0E0DA1">
        <w:rPr>
          <w:rFonts w:ascii="Courier New" w:hAnsi="Courier New" w:cs="Courier New"/>
          <w:b/>
          <w:sz w:val="16"/>
          <w:szCs w:val="16"/>
          <w:lang w:eastAsia="de-DE"/>
        </w:rPr>
        <w:t xml:space="preserve">  {</w:t>
      </w:r>
    </w:p>
    <w:p w14:paraId="43A8B22E" w14:textId="77777777" w:rsidR="00B0608C" w:rsidRPr="000E0DA1" w:rsidRDefault="00B0608C" w:rsidP="00B0608C">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0E0DA1">
        <w:rPr>
          <w:rFonts w:ascii="Courier New" w:hAnsi="Courier New" w:cs="Courier New"/>
          <w:b/>
          <w:sz w:val="16"/>
          <w:szCs w:val="16"/>
          <w:lang w:eastAsia="de-DE"/>
        </w:rPr>
        <w:t xml:space="preserve">    var NB_InitParams_Local_Type v_Params := {</w:t>
      </w:r>
    </w:p>
    <w:p w14:paraId="39C861A8" w14:textId="77777777" w:rsidR="00B0608C" w:rsidRPr="000E0DA1" w:rsidRDefault="00B0608C" w:rsidP="00B0608C">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0E0DA1">
        <w:rPr>
          <w:rFonts w:ascii="Courier New" w:hAnsi="Courier New" w:cs="Courier New"/>
          <w:b/>
          <w:sz w:val="16"/>
          <w:szCs w:val="16"/>
          <w:lang w:eastAsia="de-DE"/>
        </w:rPr>
        <w:t xml:space="preserve">      CellsOnSamePLMN    := p_CellsOnSamePLMN,</w:t>
      </w:r>
    </w:p>
    <w:p w14:paraId="575746CB" w14:textId="77777777" w:rsidR="00B0608C" w:rsidRPr="000E0DA1" w:rsidRDefault="00B0608C" w:rsidP="00B0608C">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0E0DA1">
        <w:rPr>
          <w:rFonts w:ascii="Courier New" w:hAnsi="Courier New" w:cs="Courier New"/>
          <w:b/>
          <w:sz w:val="16"/>
          <w:szCs w:val="16"/>
          <w:lang w:eastAsia="de-DE"/>
        </w:rPr>
        <w:t xml:space="preserve">      SysinfoCombination := p_SysinfoCombination,</w:t>
      </w:r>
    </w:p>
    <w:p w14:paraId="4A43AEA4" w14:textId="77777777" w:rsidR="00B0608C" w:rsidRPr="000E0DA1" w:rsidRDefault="00B0608C" w:rsidP="00B0608C">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0E0DA1">
        <w:rPr>
          <w:rFonts w:ascii="Courier New" w:hAnsi="Courier New" w:cs="Courier New"/>
          <w:b/>
          <w:sz w:val="16"/>
          <w:szCs w:val="16"/>
          <w:lang w:eastAsia="de-DE"/>
        </w:rPr>
        <w:t xml:space="preserve">      CellSpecialFreq    := p_CellSpecialFreq</w:t>
      </w:r>
    </w:p>
    <w:p w14:paraId="218F9BB4" w14:textId="77777777" w:rsidR="00B0608C" w:rsidRPr="000E0DA1" w:rsidRDefault="00B0608C" w:rsidP="00B0608C">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0E0DA1">
        <w:rPr>
          <w:rFonts w:ascii="Courier New" w:hAnsi="Courier New" w:cs="Courier New"/>
          <w:b/>
          <w:sz w:val="16"/>
          <w:szCs w:val="16"/>
          <w:lang w:eastAsia="de-DE"/>
        </w:rPr>
        <w:t xml:space="preserve">    };</w:t>
      </w:r>
    </w:p>
    <w:p w14:paraId="1D54FEDE" w14:textId="77777777" w:rsidR="00B0608C" w:rsidRPr="000E0DA1" w:rsidRDefault="00B0608C" w:rsidP="00B0608C">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0E0DA1">
        <w:rPr>
          <w:rFonts w:ascii="Courier New" w:hAnsi="Courier New" w:cs="Courier New"/>
          <w:b/>
          <w:sz w:val="16"/>
          <w:szCs w:val="16"/>
          <w:lang w:eastAsia="de-DE"/>
        </w:rPr>
        <w:t xml:space="preserve">    var boolean v_DoAttachWithoutPDN := false;</w:t>
      </w:r>
    </w:p>
    <w:p w14:paraId="60C24025" w14:textId="77777777" w:rsidR="00B0608C" w:rsidRPr="000E0DA1" w:rsidRDefault="00B0608C" w:rsidP="00B0608C">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0E0DA1">
        <w:rPr>
          <w:rFonts w:ascii="Courier New" w:hAnsi="Courier New" w:cs="Courier New"/>
          <w:b/>
          <w:sz w:val="16"/>
          <w:szCs w:val="16"/>
          <w:lang w:eastAsia="de-DE"/>
        </w:rPr>
        <w:t xml:space="preserve">    if (p_AllowAttachWithoutPDN == CONTROL_PLANE) { // @sic R5-171992 sic@</w:t>
      </w:r>
    </w:p>
    <w:p w14:paraId="1723BFCF" w14:textId="77777777" w:rsidR="00B0608C" w:rsidRPr="000E0DA1" w:rsidRDefault="00B0608C" w:rsidP="00B0608C">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0E0DA1">
        <w:rPr>
          <w:rFonts w:ascii="Courier New" w:hAnsi="Courier New" w:cs="Courier New"/>
          <w:b/>
          <w:sz w:val="16"/>
          <w:szCs w:val="16"/>
          <w:lang w:eastAsia="de-DE"/>
        </w:rPr>
        <w:t xml:space="preserve">      v_DoAttachWithoutPDN := true;</w:t>
      </w:r>
    </w:p>
    <w:p w14:paraId="51821F0C" w14:textId="77777777" w:rsidR="00B0608C" w:rsidRPr="000E0DA1" w:rsidRDefault="00B0608C" w:rsidP="00B0608C">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0E0DA1">
        <w:rPr>
          <w:rFonts w:ascii="Courier New" w:hAnsi="Courier New" w:cs="Courier New"/>
          <w:b/>
          <w:sz w:val="16"/>
          <w:szCs w:val="16"/>
          <w:lang w:eastAsia="de-DE"/>
        </w:rPr>
        <w:t xml:space="preserve">    }</w:t>
      </w:r>
    </w:p>
    <w:p w14:paraId="07EDE7B4" w14:textId="77777777" w:rsidR="00B0608C" w:rsidRPr="000E0DA1" w:rsidRDefault="00B0608C" w:rsidP="00B0608C">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0E0DA1">
        <w:rPr>
          <w:rFonts w:ascii="Courier New" w:hAnsi="Courier New" w:cs="Courier New"/>
          <w:b/>
          <w:sz w:val="16"/>
          <w:szCs w:val="16"/>
          <w:lang w:eastAsia="de-DE"/>
        </w:rPr>
        <w:t xml:space="preserve">      </w:t>
      </w:r>
    </w:p>
    <w:p w14:paraId="4CDE9DC9" w14:textId="77777777" w:rsidR="00B0608C" w:rsidRDefault="00B0608C" w:rsidP="00B0608C">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0E0DA1">
        <w:rPr>
          <w:rFonts w:ascii="Courier New" w:hAnsi="Courier New" w:cs="Courier New"/>
          <w:b/>
          <w:sz w:val="16"/>
          <w:szCs w:val="16"/>
          <w:lang w:eastAsia="de-DE"/>
        </w:rPr>
        <w:t xml:space="preserve">    if(px_ePrimaryFrequencyBand == 255 or px_ePrimaryFrequencyBand == 256) {//@sic R5s230512, R5-235473 sic@</w:t>
      </w:r>
    </w:p>
    <w:p w14:paraId="1358071B" w14:textId="77777777" w:rsidR="00B0608C" w:rsidRPr="000E0DA1" w:rsidRDefault="00B0608C" w:rsidP="00B0608C">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0E0DA1">
        <w:rPr>
          <w:rFonts w:ascii="Courier New" w:hAnsi="Courier New" w:cs="Courier New"/>
          <w:b/>
          <w:sz w:val="16"/>
          <w:szCs w:val="16"/>
          <w:lang w:eastAsia="de-DE"/>
        </w:rPr>
        <w:t xml:space="preserve">        if (px_NTN_ScenarioUnderTest == GSO){//@sic R5-235437, R5-235473 sic@</w:t>
      </w:r>
    </w:p>
    <w:p w14:paraId="33155D8B" w14:textId="77777777" w:rsidR="00B0608C" w:rsidRPr="000E0DA1" w:rsidRDefault="00B0608C" w:rsidP="00B0608C">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val="de-DE" w:eastAsia="de-DE"/>
        </w:rPr>
      </w:pPr>
      <w:r w:rsidRPr="000E0DA1">
        <w:rPr>
          <w:rFonts w:ascii="Courier New" w:hAnsi="Courier New" w:cs="Courier New"/>
          <w:b/>
          <w:sz w:val="16"/>
          <w:szCs w:val="16"/>
          <w:lang w:eastAsia="de-DE"/>
        </w:rPr>
        <w:t xml:space="preserve">            </w:t>
      </w:r>
      <w:r w:rsidRPr="000E0DA1">
        <w:rPr>
          <w:rFonts w:ascii="Courier New" w:hAnsi="Courier New" w:cs="Courier New"/>
          <w:b/>
          <w:sz w:val="16"/>
          <w:szCs w:val="16"/>
          <w:lang w:val="de-DE" w:eastAsia="de-DE"/>
        </w:rPr>
        <w:t>vc_NBIOT_Global.MobileInfo.NTN_SatelliteType := ntn_GSO; //@sic R5-231915, R5-233442 sic@</w:t>
      </w:r>
    </w:p>
    <w:p w14:paraId="55B262F4" w14:textId="77777777" w:rsidR="00B0608C" w:rsidRPr="000E0DA1" w:rsidRDefault="00B0608C" w:rsidP="00B0608C">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val="de-DE" w:eastAsia="de-DE"/>
        </w:rPr>
      </w:pPr>
      <w:r w:rsidRPr="000E0DA1">
        <w:rPr>
          <w:rFonts w:ascii="Courier New" w:hAnsi="Courier New" w:cs="Courier New"/>
          <w:b/>
          <w:sz w:val="16"/>
          <w:szCs w:val="16"/>
          <w:lang w:val="de-DE" w:eastAsia="de-DE"/>
        </w:rPr>
        <w:t xml:space="preserve">        }</w:t>
      </w:r>
    </w:p>
    <w:p w14:paraId="378B1317" w14:textId="77777777" w:rsidR="00B0608C" w:rsidRPr="000E0DA1" w:rsidRDefault="00B0608C" w:rsidP="00B0608C">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val="de-DE" w:eastAsia="de-DE"/>
        </w:rPr>
      </w:pPr>
      <w:r w:rsidRPr="000E0DA1">
        <w:rPr>
          <w:rFonts w:ascii="Courier New" w:hAnsi="Courier New" w:cs="Courier New"/>
          <w:b/>
          <w:sz w:val="16"/>
          <w:szCs w:val="16"/>
          <w:lang w:val="de-DE" w:eastAsia="de-DE"/>
        </w:rPr>
        <w:t xml:space="preserve">        else{</w:t>
      </w:r>
    </w:p>
    <w:p w14:paraId="6D683B22" w14:textId="77777777" w:rsidR="00B0608C" w:rsidRPr="000E0DA1" w:rsidRDefault="00B0608C" w:rsidP="00B0608C">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val="de-DE" w:eastAsia="de-DE"/>
        </w:rPr>
      </w:pPr>
      <w:r w:rsidRPr="000E0DA1">
        <w:rPr>
          <w:rFonts w:ascii="Courier New" w:hAnsi="Courier New" w:cs="Courier New"/>
          <w:b/>
          <w:sz w:val="16"/>
          <w:szCs w:val="16"/>
          <w:lang w:val="de-DE" w:eastAsia="de-DE"/>
        </w:rPr>
        <w:t xml:space="preserve">            vc_NBIOT_Global.MobileInfo.NTN_SatelliteType := ntn_NGSO</w:t>
      </w:r>
    </w:p>
    <w:p w14:paraId="52B18920" w14:textId="77777777" w:rsidR="00B0608C" w:rsidRPr="000E0DA1" w:rsidRDefault="00B0608C" w:rsidP="00B0608C">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0E0DA1">
        <w:rPr>
          <w:rFonts w:ascii="Courier New" w:hAnsi="Courier New" w:cs="Courier New"/>
          <w:b/>
          <w:sz w:val="16"/>
          <w:szCs w:val="16"/>
          <w:lang w:val="de-DE" w:eastAsia="de-DE"/>
        </w:rPr>
        <w:t xml:space="preserve">        </w:t>
      </w:r>
      <w:r w:rsidRPr="000E0DA1">
        <w:rPr>
          <w:rFonts w:ascii="Courier New" w:hAnsi="Courier New" w:cs="Courier New"/>
          <w:b/>
          <w:sz w:val="16"/>
          <w:szCs w:val="16"/>
          <w:lang w:eastAsia="de-DE"/>
        </w:rPr>
        <w:t>}</w:t>
      </w:r>
    </w:p>
    <w:p w14:paraId="7FE6818A" w14:textId="77777777" w:rsidR="00B0608C" w:rsidRPr="000E0DA1" w:rsidRDefault="00B0608C" w:rsidP="00B0608C">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0E0DA1">
        <w:rPr>
          <w:rFonts w:ascii="Courier New" w:hAnsi="Courier New" w:cs="Courier New"/>
          <w:b/>
          <w:sz w:val="16"/>
          <w:szCs w:val="16"/>
          <w:lang w:eastAsia="de-DE"/>
        </w:rPr>
        <w:t xml:space="preserve">        </w:t>
      </w:r>
    </w:p>
    <w:p w14:paraId="3C22EA5D" w14:textId="77777777" w:rsidR="00097640" w:rsidRPr="00097640" w:rsidRDefault="00B0608C" w:rsidP="00097640">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0E0DA1">
        <w:rPr>
          <w:rFonts w:ascii="Courier New" w:hAnsi="Courier New" w:cs="Courier New"/>
          <w:b/>
          <w:sz w:val="16"/>
          <w:szCs w:val="16"/>
          <w:lang w:eastAsia="de-DE"/>
        </w:rPr>
        <w:t xml:space="preserve">        </w:t>
      </w:r>
      <w:r w:rsidR="003003CF" w:rsidRPr="003003CF">
        <w:rPr>
          <w:rFonts w:ascii="Courier New" w:hAnsi="Courier New" w:cs="Courier New"/>
          <w:b/>
          <w:sz w:val="16"/>
          <w:szCs w:val="16"/>
          <w:lang w:eastAsia="de-DE"/>
        </w:rPr>
        <w:t xml:space="preserve"> </w:t>
      </w:r>
      <w:r w:rsidR="00097640" w:rsidRPr="00097640">
        <w:rPr>
          <w:rFonts w:ascii="Courier New" w:hAnsi="Courier New" w:cs="Courier New"/>
          <w:b/>
          <w:sz w:val="16"/>
          <w:szCs w:val="16"/>
          <w:lang w:eastAsia="de-DE"/>
        </w:rPr>
        <w:t>select(p_SysinfoCombination)</w:t>
      </w:r>
    </w:p>
    <w:p w14:paraId="2285C329" w14:textId="77777777" w:rsidR="00097640" w:rsidRPr="00097640" w:rsidRDefault="00097640" w:rsidP="00097640">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097640">
        <w:rPr>
          <w:rFonts w:ascii="Courier New" w:hAnsi="Courier New" w:cs="Courier New"/>
          <w:b/>
          <w:sz w:val="16"/>
          <w:szCs w:val="16"/>
          <w:lang w:eastAsia="de-DE"/>
        </w:rPr>
        <w:t xml:space="preserve">        {//@sic  R5-237459, R5-237126 mapping legacy TC SysinfoCombination to NTN-specific SysinfoCombination  sic@</w:t>
      </w:r>
    </w:p>
    <w:p w14:paraId="009CB96A" w14:textId="77777777" w:rsidR="00097640" w:rsidRPr="00097640" w:rsidRDefault="00097640" w:rsidP="00097640">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097640">
        <w:rPr>
          <w:rFonts w:ascii="Courier New" w:hAnsi="Courier New" w:cs="Courier New"/>
          <w:b/>
          <w:sz w:val="16"/>
          <w:szCs w:val="16"/>
          <w:lang w:eastAsia="de-DE"/>
        </w:rPr>
        <w:t xml:space="preserve">            case(c1)</w:t>
      </w:r>
    </w:p>
    <w:p w14:paraId="1781CFDB" w14:textId="77777777" w:rsidR="00097640" w:rsidRPr="00097640" w:rsidRDefault="00097640" w:rsidP="00097640">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097640">
        <w:rPr>
          <w:rFonts w:ascii="Courier New" w:hAnsi="Courier New" w:cs="Courier New"/>
          <w:b/>
          <w:sz w:val="16"/>
          <w:szCs w:val="16"/>
          <w:lang w:eastAsia="de-DE"/>
        </w:rPr>
        <w:t xml:space="preserve">            {</w:t>
      </w:r>
    </w:p>
    <w:p w14:paraId="6A0FCED0" w14:textId="77777777" w:rsidR="00097640" w:rsidRPr="00097640" w:rsidRDefault="00097640" w:rsidP="00097640">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097640">
        <w:rPr>
          <w:rFonts w:ascii="Courier New" w:hAnsi="Courier New" w:cs="Courier New"/>
          <w:b/>
          <w:sz w:val="16"/>
          <w:szCs w:val="16"/>
          <w:lang w:eastAsia="de-DE"/>
        </w:rPr>
        <w:t xml:space="preserve">                v_Params.SysinfoCombination := c8;</w:t>
      </w:r>
    </w:p>
    <w:p w14:paraId="7B7DE720" w14:textId="77777777" w:rsidR="00097640" w:rsidRPr="00097640" w:rsidRDefault="00097640" w:rsidP="00097640">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097640">
        <w:rPr>
          <w:rFonts w:ascii="Courier New" w:hAnsi="Courier New" w:cs="Courier New"/>
          <w:b/>
          <w:sz w:val="16"/>
          <w:szCs w:val="16"/>
          <w:lang w:eastAsia="de-DE"/>
        </w:rPr>
        <w:t xml:space="preserve">            }</w:t>
      </w:r>
    </w:p>
    <w:p w14:paraId="2818ABD1" w14:textId="77777777" w:rsidR="00097640" w:rsidRPr="00097640" w:rsidRDefault="00097640" w:rsidP="00097640">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097640">
        <w:rPr>
          <w:rFonts w:ascii="Courier New" w:hAnsi="Courier New" w:cs="Courier New"/>
          <w:b/>
          <w:sz w:val="16"/>
          <w:szCs w:val="16"/>
          <w:lang w:eastAsia="de-DE"/>
        </w:rPr>
        <w:t xml:space="preserve">            case(c2)</w:t>
      </w:r>
    </w:p>
    <w:p w14:paraId="558427B3" w14:textId="77777777" w:rsidR="00097640" w:rsidRPr="00097640" w:rsidRDefault="00097640" w:rsidP="00097640">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097640">
        <w:rPr>
          <w:rFonts w:ascii="Courier New" w:hAnsi="Courier New" w:cs="Courier New"/>
          <w:b/>
          <w:sz w:val="16"/>
          <w:szCs w:val="16"/>
          <w:lang w:eastAsia="de-DE"/>
        </w:rPr>
        <w:t xml:space="preserve">            {</w:t>
      </w:r>
    </w:p>
    <w:p w14:paraId="49F3CF66" w14:textId="77777777" w:rsidR="00097640" w:rsidRPr="00097640" w:rsidRDefault="00097640" w:rsidP="00097640">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097640">
        <w:rPr>
          <w:rFonts w:ascii="Courier New" w:hAnsi="Courier New" w:cs="Courier New"/>
          <w:b/>
          <w:sz w:val="16"/>
          <w:szCs w:val="16"/>
          <w:lang w:eastAsia="de-DE"/>
        </w:rPr>
        <w:t xml:space="preserve">                v_Params.SysinfoCombination := c10;</w:t>
      </w:r>
    </w:p>
    <w:p w14:paraId="29685FF0" w14:textId="77777777" w:rsidR="00097640" w:rsidRPr="00097640" w:rsidRDefault="00097640" w:rsidP="00097640">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097640">
        <w:rPr>
          <w:rFonts w:ascii="Courier New" w:hAnsi="Courier New" w:cs="Courier New"/>
          <w:b/>
          <w:sz w:val="16"/>
          <w:szCs w:val="16"/>
          <w:lang w:eastAsia="de-DE"/>
        </w:rPr>
        <w:t xml:space="preserve">            }</w:t>
      </w:r>
    </w:p>
    <w:p w14:paraId="24353289" w14:textId="77777777" w:rsidR="00097640" w:rsidRPr="00097640" w:rsidRDefault="00097640" w:rsidP="00097640">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097640">
        <w:rPr>
          <w:rFonts w:ascii="Courier New" w:hAnsi="Courier New" w:cs="Courier New"/>
          <w:b/>
          <w:sz w:val="16"/>
          <w:szCs w:val="16"/>
          <w:lang w:eastAsia="de-DE"/>
        </w:rPr>
        <w:t xml:space="preserve">            case(c3)</w:t>
      </w:r>
    </w:p>
    <w:p w14:paraId="27E07C06" w14:textId="77777777" w:rsidR="00097640" w:rsidRPr="00097640" w:rsidRDefault="00097640" w:rsidP="00097640">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097640">
        <w:rPr>
          <w:rFonts w:ascii="Courier New" w:hAnsi="Courier New" w:cs="Courier New"/>
          <w:b/>
          <w:sz w:val="16"/>
          <w:szCs w:val="16"/>
          <w:lang w:eastAsia="de-DE"/>
        </w:rPr>
        <w:t xml:space="preserve">            {</w:t>
      </w:r>
    </w:p>
    <w:p w14:paraId="6A02CC3E" w14:textId="77777777" w:rsidR="00097640" w:rsidRPr="00097640" w:rsidRDefault="00097640" w:rsidP="00097640">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097640">
        <w:rPr>
          <w:rFonts w:ascii="Courier New" w:hAnsi="Courier New" w:cs="Courier New"/>
          <w:b/>
          <w:sz w:val="16"/>
          <w:szCs w:val="16"/>
          <w:lang w:eastAsia="de-DE"/>
        </w:rPr>
        <w:t xml:space="preserve">                v_Params.SysinfoCombination := c11;</w:t>
      </w:r>
    </w:p>
    <w:p w14:paraId="08624D1B" w14:textId="77777777" w:rsidR="00097640" w:rsidRPr="00097640" w:rsidRDefault="00097640" w:rsidP="00097640">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097640">
        <w:rPr>
          <w:rFonts w:ascii="Courier New" w:hAnsi="Courier New" w:cs="Courier New"/>
          <w:b/>
          <w:sz w:val="16"/>
          <w:szCs w:val="16"/>
          <w:lang w:eastAsia="de-DE"/>
        </w:rPr>
        <w:t xml:space="preserve">            }</w:t>
      </w:r>
    </w:p>
    <w:p w14:paraId="3E34AB79" w14:textId="77777777" w:rsidR="00097640" w:rsidRPr="00097640" w:rsidRDefault="00097640" w:rsidP="00097640">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097640">
        <w:rPr>
          <w:rFonts w:ascii="Courier New" w:hAnsi="Courier New" w:cs="Courier New"/>
          <w:b/>
          <w:sz w:val="16"/>
          <w:szCs w:val="16"/>
          <w:lang w:eastAsia="de-DE"/>
        </w:rPr>
        <w:t xml:space="preserve">            case(c4)</w:t>
      </w:r>
    </w:p>
    <w:p w14:paraId="05A3104F" w14:textId="77777777" w:rsidR="00097640" w:rsidRPr="00097640" w:rsidRDefault="00097640" w:rsidP="00097640">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097640">
        <w:rPr>
          <w:rFonts w:ascii="Courier New" w:hAnsi="Courier New" w:cs="Courier New"/>
          <w:b/>
          <w:sz w:val="16"/>
          <w:szCs w:val="16"/>
          <w:lang w:eastAsia="de-DE"/>
        </w:rPr>
        <w:t xml:space="preserve">            {</w:t>
      </w:r>
    </w:p>
    <w:p w14:paraId="5BB567E3" w14:textId="77777777" w:rsidR="00097640" w:rsidRPr="00097640" w:rsidRDefault="00097640" w:rsidP="00097640">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097640">
        <w:rPr>
          <w:rFonts w:ascii="Courier New" w:hAnsi="Courier New" w:cs="Courier New"/>
          <w:b/>
          <w:sz w:val="16"/>
          <w:szCs w:val="16"/>
          <w:lang w:eastAsia="de-DE"/>
        </w:rPr>
        <w:t xml:space="preserve">                v_Params.SysinfoCombination := c13;   //WA#WI=1243268</w:t>
      </w:r>
    </w:p>
    <w:p w14:paraId="595F4A5A" w14:textId="77777777" w:rsidR="00097640" w:rsidRPr="00097640" w:rsidRDefault="00097640" w:rsidP="00097640">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097640">
        <w:rPr>
          <w:rFonts w:ascii="Courier New" w:hAnsi="Courier New" w:cs="Courier New"/>
          <w:b/>
          <w:sz w:val="16"/>
          <w:szCs w:val="16"/>
          <w:lang w:eastAsia="de-DE"/>
        </w:rPr>
        <w:t xml:space="preserve">            }</w:t>
      </w:r>
    </w:p>
    <w:p w14:paraId="37B44533" w14:textId="77777777" w:rsidR="00097640" w:rsidRPr="00176E8F" w:rsidRDefault="00097640" w:rsidP="00097640">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highlight w:val="yellow"/>
          <w:lang w:eastAsia="de-DE"/>
        </w:rPr>
      </w:pPr>
      <w:r w:rsidRPr="00097640">
        <w:rPr>
          <w:rFonts w:ascii="Courier New" w:hAnsi="Courier New" w:cs="Courier New"/>
          <w:b/>
          <w:sz w:val="16"/>
          <w:szCs w:val="16"/>
          <w:lang w:eastAsia="de-DE"/>
        </w:rPr>
        <w:t xml:space="preserve">            </w:t>
      </w:r>
      <w:r w:rsidRPr="00176E8F">
        <w:rPr>
          <w:rFonts w:ascii="Courier New" w:hAnsi="Courier New" w:cs="Courier New"/>
          <w:b/>
          <w:sz w:val="16"/>
          <w:szCs w:val="16"/>
          <w:highlight w:val="yellow"/>
          <w:lang w:eastAsia="de-DE"/>
        </w:rPr>
        <w:t>case (c6) // WI 1233835</w:t>
      </w:r>
    </w:p>
    <w:p w14:paraId="19CF7B97" w14:textId="77777777" w:rsidR="00097640" w:rsidRPr="00176E8F" w:rsidRDefault="00097640" w:rsidP="00097640">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highlight w:val="yellow"/>
          <w:lang w:eastAsia="de-DE"/>
        </w:rPr>
      </w:pPr>
      <w:r w:rsidRPr="00176E8F">
        <w:rPr>
          <w:rFonts w:ascii="Courier New" w:hAnsi="Courier New" w:cs="Courier New"/>
          <w:b/>
          <w:sz w:val="16"/>
          <w:szCs w:val="16"/>
          <w:highlight w:val="yellow"/>
          <w:lang w:eastAsia="de-DE"/>
        </w:rPr>
        <w:lastRenderedPageBreak/>
        <w:t xml:space="preserve">            {</w:t>
      </w:r>
    </w:p>
    <w:p w14:paraId="47C4FCF6" w14:textId="77777777" w:rsidR="00097640" w:rsidRPr="00176E8F" w:rsidRDefault="00097640" w:rsidP="00097640">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highlight w:val="yellow"/>
          <w:lang w:eastAsia="de-DE"/>
        </w:rPr>
      </w:pPr>
      <w:r w:rsidRPr="00176E8F">
        <w:rPr>
          <w:rFonts w:ascii="Courier New" w:hAnsi="Courier New" w:cs="Courier New"/>
          <w:b/>
          <w:sz w:val="16"/>
          <w:szCs w:val="16"/>
          <w:highlight w:val="yellow"/>
          <w:lang w:eastAsia="de-DE"/>
        </w:rPr>
        <w:t xml:space="preserve">                v_Params.SysinfoCombination := c12</w:t>
      </w:r>
    </w:p>
    <w:p w14:paraId="6B29508B" w14:textId="77777777" w:rsidR="00097640" w:rsidRPr="00097640" w:rsidRDefault="00097640" w:rsidP="00097640">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176E8F">
        <w:rPr>
          <w:rFonts w:ascii="Courier New" w:hAnsi="Courier New" w:cs="Courier New"/>
          <w:b/>
          <w:sz w:val="16"/>
          <w:szCs w:val="16"/>
          <w:highlight w:val="yellow"/>
          <w:lang w:eastAsia="de-DE"/>
        </w:rPr>
        <w:t xml:space="preserve">            }</w:t>
      </w:r>
    </w:p>
    <w:p w14:paraId="5A0A9E6B" w14:textId="77777777" w:rsidR="00097640" w:rsidRPr="00097640" w:rsidRDefault="00097640" w:rsidP="00097640">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097640">
        <w:rPr>
          <w:rFonts w:ascii="Courier New" w:hAnsi="Courier New" w:cs="Courier New"/>
          <w:b/>
          <w:sz w:val="16"/>
          <w:szCs w:val="16"/>
          <w:lang w:eastAsia="de-DE"/>
        </w:rPr>
        <w:t xml:space="preserve">            case (c8,c9)</w:t>
      </w:r>
    </w:p>
    <w:p w14:paraId="646C43EA" w14:textId="77777777" w:rsidR="00097640" w:rsidRPr="00097640" w:rsidRDefault="00097640" w:rsidP="00097640">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097640">
        <w:rPr>
          <w:rFonts w:ascii="Courier New" w:hAnsi="Courier New" w:cs="Courier New"/>
          <w:b/>
          <w:sz w:val="16"/>
          <w:szCs w:val="16"/>
          <w:lang w:eastAsia="de-DE"/>
        </w:rPr>
        <w:t xml:space="preserve">            {</w:t>
      </w:r>
    </w:p>
    <w:p w14:paraId="28764811" w14:textId="77777777" w:rsidR="00097640" w:rsidRPr="00097640" w:rsidRDefault="00097640" w:rsidP="00097640">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097640">
        <w:rPr>
          <w:rFonts w:ascii="Courier New" w:hAnsi="Courier New" w:cs="Courier New"/>
          <w:b/>
          <w:sz w:val="16"/>
          <w:szCs w:val="16"/>
          <w:lang w:eastAsia="de-DE"/>
        </w:rPr>
        <w:t xml:space="preserve">            } //WA#WI=1227427 when c8 / c9 is passed no update is required</w:t>
      </w:r>
    </w:p>
    <w:p w14:paraId="5CB788C5" w14:textId="77777777" w:rsidR="00097640" w:rsidRPr="00097640" w:rsidRDefault="00097640" w:rsidP="00097640">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097640">
        <w:rPr>
          <w:rFonts w:ascii="Courier New" w:hAnsi="Courier New" w:cs="Courier New"/>
          <w:b/>
          <w:sz w:val="16"/>
          <w:szCs w:val="16"/>
          <w:lang w:eastAsia="de-DE"/>
        </w:rPr>
        <w:t xml:space="preserve">            case else</w:t>
      </w:r>
    </w:p>
    <w:p w14:paraId="0806CA2E" w14:textId="77777777" w:rsidR="00097640" w:rsidRPr="00097640" w:rsidRDefault="00097640" w:rsidP="00097640">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097640">
        <w:rPr>
          <w:rFonts w:ascii="Courier New" w:hAnsi="Courier New" w:cs="Courier New"/>
          <w:b/>
          <w:sz w:val="16"/>
          <w:szCs w:val="16"/>
          <w:lang w:eastAsia="de-DE"/>
        </w:rPr>
        <w:t xml:space="preserve">            {</w:t>
      </w:r>
    </w:p>
    <w:p w14:paraId="07870DAC" w14:textId="77777777" w:rsidR="00097640" w:rsidRPr="00097640" w:rsidRDefault="00097640" w:rsidP="00097640">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097640">
        <w:rPr>
          <w:rFonts w:ascii="Courier New" w:hAnsi="Courier New" w:cs="Courier New"/>
          <w:b/>
          <w:sz w:val="16"/>
          <w:szCs w:val="16"/>
          <w:lang w:eastAsia="de-DE"/>
        </w:rPr>
        <w:t xml:space="preserve">                FatalError(__FILE__, __LINE__, "Invalid sysinfo combination");  //no corresponding SysInfo Combination for NTN</w:t>
      </w:r>
    </w:p>
    <w:p w14:paraId="3E571342" w14:textId="77777777" w:rsidR="00097640" w:rsidRDefault="00097640" w:rsidP="00097640">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097640">
        <w:rPr>
          <w:rFonts w:ascii="Courier New" w:hAnsi="Courier New" w:cs="Courier New"/>
          <w:b/>
          <w:sz w:val="16"/>
          <w:szCs w:val="16"/>
          <w:lang w:eastAsia="de-DE"/>
        </w:rPr>
        <w:t xml:space="preserve">            }</w:t>
      </w:r>
    </w:p>
    <w:p w14:paraId="7E46BF69" w14:textId="7F1864B4" w:rsidR="00B0608C" w:rsidRDefault="00097640" w:rsidP="00097640">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Pr>
          <w:rFonts w:ascii="Courier New" w:hAnsi="Courier New" w:cs="Courier New"/>
          <w:b/>
          <w:sz w:val="16"/>
          <w:szCs w:val="16"/>
          <w:lang w:eastAsia="de-DE"/>
        </w:rPr>
        <w:t xml:space="preserve">       </w:t>
      </w:r>
      <w:r w:rsidR="00B0608C" w:rsidRPr="000E0DA1">
        <w:rPr>
          <w:rFonts w:ascii="Courier New" w:hAnsi="Courier New" w:cs="Courier New"/>
          <w:b/>
          <w:sz w:val="16"/>
          <w:szCs w:val="16"/>
          <w:lang w:eastAsia="de-DE"/>
        </w:rPr>
        <w:t>}</w:t>
      </w:r>
    </w:p>
    <w:p w14:paraId="7B2A2749" w14:textId="77777777" w:rsidR="00B0608C" w:rsidRPr="000E0DA1" w:rsidRDefault="00B0608C" w:rsidP="00B0608C">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0E0DA1">
        <w:rPr>
          <w:rFonts w:ascii="Courier New" w:hAnsi="Courier New" w:cs="Courier New"/>
          <w:b/>
          <w:sz w:val="16"/>
          <w:szCs w:val="16"/>
          <w:lang w:eastAsia="de-DE"/>
        </w:rPr>
        <w:t xml:space="preserve">    }</w:t>
      </w:r>
    </w:p>
    <w:p w14:paraId="1B321D5F" w14:textId="77777777" w:rsidR="00B0608C" w:rsidRPr="000E0DA1" w:rsidRDefault="00B0608C" w:rsidP="00B0608C">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0E0DA1">
        <w:rPr>
          <w:rFonts w:ascii="Courier New" w:hAnsi="Courier New" w:cs="Courier New"/>
          <w:b/>
          <w:sz w:val="16"/>
          <w:szCs w:val="16"/>
          <w:lang w:eastAsia="de-DE"/>
        </w:rPr>
        <w:t xml:space="preserve">    else</w:t>
      </w:r>
    </w:p>
    <w:p w14:paraId="6C9D971B" w14:textId="77777777" w:rsidR="00B0608C" w:rsidRPr="000E0DA1" w:rsidRDefault="00B0608C" w:rsidP="00B0608C">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0E0DA1">
        <w:rPr>
          <w:rFonts w:ascii="Courier New" w:hAnsi="Courier New" w:cs="Courier New"/>
          <w:b/>
          <w:sz w:val="16"/>
          <w:szCs w:val="16"/>
          <w:lang w:eastAsia="de-DE"/>
        </w:rPr>
        <w:t xml:space="preserve">    {</w:t>
      </w:r>
    </w:p>
    <w:p w14:paraId="74BADF97" w14:textId="77777777" w:rsidR="00B0608C" w:rsidRPr="008529DD" w:rsidRDefault="00B0608C" w:rsidP="00B0608C">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val="de-DE" w:eastAsia="de-DE"/>
        </w:rPr>
      </w:pPr>
      <w:r w:rsidRPr="000E0DA1">
        <w:rPr>
          <w:rFonts w:ascii="Courier New" w:hAnsi="Courier New" w:cs="Courier New"/>
          <w:b/>
          <w:sz w:val="16"/>
          <w:szCs w:val="16"/>
          <w:lang w:eastAsia="de-DE"/>
        </w:rPr>
        <w:t xml:space="preserve">         </w:t>
      </w:r>
      <w:r w:rsidRPr="008529DD">
        <w:rPr>
          <w:rFonts w:ascii="Courier New" w:hAnsi="Courier New" w:cs="Courier New"/>
          <w:b/>
          <w:sz w:val="16"/>
          <w:szCs w:val="16"/>
          <w:lang w:val="de-DE" w:eastAsia="de-DE"/>
        </w:rPr>
        <w:t>vc_NBIOT_Global.MobileInfo.NTN_SatelliteType := ntn_None;</w:t>
      </w:r>
    </w:p>
    <w:p w14:paraId="40209C91" w14:textId="77777777" w:rsidR="00B0608C" w:rsidRPr="008529DD" w:rsidRDefault="00B0608C" w:rsidP="00B0608C">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val="de-DE" w:eastAsia="de-DE"/>
        </w:rPr>
      </w:pPr>
      <w:r w:rsidRPr="008529DD">
        <w:rPr>
          <w:rFonts w:ascii="Courier New" w:hAnsi="Courier New" w:cs="Courier New"/>
          <w:b/>
          <w:sz w:val="16"/>
          <w:szCs w:val="16"/>
          <w:lang w:val="de-DE" w:eastAsia="de-DE"/>
        </w:rPr>
        <w:t xml:space="preserve">        </w:t>
      </w:r>
    </w:p>
    <w:p w14:paraId="3E233221" w14:textId="77777777" w:rsidR="00B0608C" w:rsidRPr="000E0DA1" w:rsidRDefault="00B0608C" w:rsidP="00B0608C">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8529DD">
        <w:rPr>
          <w:rFonts w:ascii="Courier New" w:hAnsi="Courier New" w:cs="Courier New"/>
          <w:b/>
          <w:sz w:val="16"/>
          <w:szCs w:val="16"/>
          <w:lang w:val="de-DE" w:eastAsia="de-DE"/>
        </w:rPr>
        <w:t xml:space="preserve">    </w:t>
      </w:r>
      <w:r w:rsidRPr="000E0DA1">
        <w:rPr>
          <w:rFonts w:ascii="Courier New" w:hAnsi="Courier New" w:cs="Courier New"/>
          <w:b/>
          <w:sz w:val="16"/>
          <w:szCs w:val="16"/>
          <w:lang w:eastAsia="de-DE"/>
        </w:rPr>
        <w:t>}</w:t>
      </w:r>
    </w:p>
    <w:p w14:paraId="6746F274" w14:textId="77777777" w:rsidR="00B0608C" w:rsidRPr="000E0DA1" w:rsidRDefault="00B0608C" w:rsidP="00B0608C">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0E0DA1">
        <w:rPr>
          <w:rFonts w:ascii="Courier New" w:hAnsi="Courier New" w:cs="Courier New"/>
          <w:b/>
          <w:sz w:val="16"/>
          <w:szCs w:val="16"/>
          <w:lang w:eastAsia="de-DE"/>
        </w:rPr>
        <w:t xml:space="preserve">    </w:t>
      </w:r>
    </w:p>
    <w:p w14:paraId="27D03D82" w14:textId="77777777" w:rsidR="00B0608C" w:rsidRPr="000E0DA1" w:rsidRDefault="00B0608C" w:rsidP="00B0608C">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0E0DA1">
        <w:rPr>
          <w:rFonts w:ascii="Courier New" w:hAnsi="Courier New" w:cs="Courier New"/>
          <w:b/>
          <w:sz w:val="16"/>
          <w:szCs w:val="16"/>
          <w:lang w:eastAsia="de-DE"/>
        </w:rPr>
        <w:t xml:space="preserve">    fl_NBIOT_Common_Init(v_Params, v_DoAttachWithoutPDN, p_Neighbour_NTN_Cells);   //@sic R5-235468 sic@</w:t>
      </w:r>
    </w:p>
    <w:p w14:paraId="7AD4773E" w14:textId="77777777" w:rsidR="00B0608C" w:rsidRDefault="00B0608C" w:rsidP="00B0608C">
      <w:pPr>
        <w:pStyle w:val="ListParagraph"/>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0E0DA1">
        <w:rPr>
          <w:rFonts w:ascii="Courier New" w:hAnsi="Courier New" w:cs="Courier New"/>
          <w:b/>
          <w:sz w:val="16"/>
          <w:szCs w:val="16"/>
          <w:lang w:eastAsia="de-DE"/>
        </w:rPr>
        <w:t xml:space="preserve">  }</w:t>
      </w:r>
    </w:p>
    <w:p w14:paraId="52E92063" w14:textId="43EF8F9E" w:rsidR="000E0DA1" w:rsidRPr="000E0DA1" w:rsidRDefault="000E0DA1" w:rsidP="000E0DA1">
      <w:pPr>
        <w:autoSpaceDE w:val="0"/>
        <w:autoSpaceDN w:val="0"/>
        <w:adjustRightInd w:val="0"/>
        <w:spacing w:after="0"/>
        <w:rPr>
          <w:rFonts w:ascii="Arial" w:hAnsi="Arial" w:cs="Arial"/>
          <w:bCs/>
          <w:sz w:val="32"/>
          <w:szCs w:val="32"/>
          <w:lang w:eastAsia="de-DE"/>
        </w:rPr>
      </w:pPr>
    </w:p>
    <w:p w14:paraId="1F59B6EB" w14:textId="06678100" w:rsidR="00FE2FC7" w:rsidRPr="00C87A12" w:rsidRDefault="00C87A12" w:rsidP="00C87A12">
      <w:pPr>
        <w:keepNext/>
        <w:keepLines/>
        <w:spacing w:before="180"/>
        <w:contextualSpacing/>
        <w:outlineLvl w:val="1"/>
        <w:rPr>
          <w:rFonts w:ascii="Arial" w:hAnsi="Arial" w:cs="Arial"/>
          <w:sz w:val="32"/>
          <w:szCs w:val="32"/>
        </w:rPr>
      </w:pPr>
      <w:r>
        <w:rPr>
          <w:rFonts w:ascii="Arial" w:hAnsi="Arial" w:cs="Arial"/>
          <w:sz w:val="32"/>
          <w:szCs w:val="32"/>
        </w:rPr>
        <w:t xml:space="preserve">2.4 </w:t>
      </w:r>
      <w:r w:rsidR="00E7495B" w:rsidRPr="00C87A12">
        <w:rPr>
          <w:rFonts w:ascii="Arial" w:hAnsi="Arial" w:cs="Arial"/>
          <w:sz w:val="32"/>
          <w:szCs w:val="32"/>
        </w:rPr>
        <w:t>Addition of</w:t>
      </w:r>
      <w:r w:rsidR="00FE2FC7" w:rsidRPr="00C87A12">
        <w:rPr>
          <w:rFonts w:ascii="Arial" w:hAnsi="Arial" w:cs="Arial"/>
          <w:sz w:val="32"/>
          <w:szCs w:val="32"/>
        </w:rPr>
        <w:t xml:space="preserve"> function </w:t>
      </w:r>
      <w:r w:rsidR="00E7495B" w:rsidRPr="00C87A12">
        <w:rPr>
          <w:rFonts w:ascii="Arial" w:hAnsi="Arial" w:cs="Arial"/>
          <w:sz w:val="32"/>
          <w:szCs w:val="32"/>
        </w:rPr>
        <w:t>f_NBIOT_CellInfo_Get_SI_Index</w:t>
      </w: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FE2FC7" w14:paraId="678A38DA" w14:textId="77777777" w:rsidTr="00F33B86">
        <w:trPr>
          <w:trHeight w:val="447"/>
        </w:trPr>
        <w:tc>
          <w:tcPr>
            <w:tcW w:w="1985" w:type="dxa"/>
            <w:tcBorders>
              <w:top w:val="single" w:sz="4" w:space="0" w:color="auto"/>
              <w:left w:val="single" w:sz="4" w:space="0" w:color="auto"/>
              <w:bottom w:val="single" w:sz="4" w:space="0" w:color="auto"/>
              <w:right w:val="single" w:sz="4" w:space="0" w:color="auto"/>
            </w:tcBorders>
          </w:tcPr>
          <w:p w14:paraId="4FCB18E1" w14:textId="77777777" w:rsidR="00FE2FC7" w:rsidRDefault="00FE2FC7" w:rsidP="00F33B86">
            <w:pPr>
              <w:spacing w:before="40" w:after="40"/>
              <w:rPr>
                <w:rFonts w:ascii="Arial" w:hAnsi="Arial" w:cs="Arial"/>
                <w:b/>
              </w:rPr>
            </w:pPr>
            <w:r>
              <w:rPr>
                <w:rFonts w:ascii="Arial" w:hAnsi="Arial" w:cs="Arial"/>
                <w:b/>
              </w:rPr>
              <w:t>Function name</w:t>
            </w:r>
          </w:p>
        </w:tc>
        <w:tc>
          <w:tcPr>
            <w:tcW w:w="7654" w:type="dxa"/>
            <w:tcBorders>
              <w:top w:val="single" w:sz="4" w:space="0" w:color="auto"/>
              <w:left w:val="single" w:sz="4" w:space="0" w:color="auto"/>
              <w:bottom w:val="single" w:sz="4" w:space="0" w:color="auto"/>
              <w:right w:val="single" w:sz="4" w:space="0" w:color="auto"/>
            </w:tcBorders>
          </w:tcPr>
          <w:p w14:paraId="3D8662D4" w14:textId="525AD0A8" w:rsidR="00FE2FC7" w:rsidRDefault="00E7495B" w:rsidP="00F33B86">
            <w:pPr>
              <w:spacing w:after="0"/>
              <w:rPr>
                <w:rFonts w:ascii="Arial" w:hAnsi="Arial" w:cs="Arial"/>
                <w:color w:val="000000"/>
                <w:lang w:eastAsia="zh-CN"/>
              </w:rPr>
            </w:pPr>
            <w:r w:rsidRPr="00E7495B">
              <w:rPr>
                <w:rFonts w:ascii="Arial" w:hAnsi="Arial" w:cs="Arial"/>
                <w:color w:val="000000"/>
                <w:lang w:eastAsia="zh-CN"/>
              </w:rPr>
              <w:t>f_NBIOT_CellInfo_Get_SI_Index</w:t>
            </w:r>
          </w:p>
        </w:tc>
      </w:tr>
      <w:tr w:rsidR="00FE2FC7" w14:paraId="78CC6FE0" w14:textId="77777777" w:rsidTr="00F33B86">
        <w:trPr>
          <w:trHeight w:val="452"/>
        </w:trPr>
        <w:tc>
          <w:tcPr>
            <w:tcW w:w="1985" w:type="dxa"/>
            <w:tcBorders>
              <w:top w:val="single" w:sz="4" w:space="0" w:color="auto"/>
              <w:left w:val="single" w:sz="4" w:space="0" w:color="auto"/>
              <w:bottom w:val="single" w:sz="4" w:space="0" w:color="auto"/>
              <w:right w:val="single" w:sz="4" w:space="0" w:color="auto"/>
            </w:tcBorders>
          </w:tcPr>
          <w:p w14:paraId="3CB3FB3B" w14:textId="77777777" w:rsidR="00FE2FC7" w:rsidRDefault="00FE2FC7" w:rsidP="00F33B86">
            <w:pPr>
              <w:spacing w:before="40" w:after="40"/>
              <w:rPr>
                <w:rFonts w:ascii="Arial" w:hAnsi="Arial" w:cs="Arial"/>
                <w:b/>
              </w:rPr>
            </w:pPr>
            <w:r>
              <w:rPr>
                <w:rFonts w:ascii="Arial" w:hAnsi="Arial" w:cs="Arial"/>
                <w:b/>
              </w:rPr>
              <w:t>Reason for change</w:t>
            </w:r>
          </w:p>
        </w:tc>
        <w:tc>
          <w:tcPr>
            <w:tcW w:w="7654" w:type="dxa"/>
            <w:tcBorders>
              <w:top w:val="single" w:sz="4" w:space="0" w:color="auto"/>
              <w:left w:val="single" w:sz="4" w:space="0" w:color="auto"/>
              <w:bottom w:val="single" w:sz="4" w:space="0" w:color="auto"/>
              <w:right w:val="single" w:sz="4" w:space="0" w:color="auto"/>
            </w:tcBorders>
          </w:tcPr>
          <w:p w14:paraId="5FB9DFD2" w14:textId="5F3159F7" w:rsidR="00FE2FC7" w:rsidRPr="005E3DBB" w:rsidRDefault="00E7495B" w:rsidP="00634721">
            <w:pPr>
              <w:pStyle w:val="CRCoverPage"/>
              <w:spacing w:after="0"/>
              <w:rPr>
                <w:rFonts w:cs="Arial"/>
                <w:color w:val="000000"/>
                <w:lang w:eastAsia="zh-CN"/>
              </w:rPr>
            </w:pPr>
            <w:r>
              <w:rPr>
                <w:rFonts w:cs="Arial"/>
                <w:color w:val="000000"/>
                <w:lang w:eastAsia="zh-CN"/>
              </w:rPr>
              <w:t xml:space="preserve">In get and set functions of </w:t>
            </w:r>
            <w:r w:rsidRPr="00E7495B">
              <w:rPr>
                <w:rFonts w:cs="Arial"/>
                <w:color w:val="000000"/>
                <w:lang w:eastAsia="zh-CN"/>
              </w:rPr>
              <w:t>NBIOT_CellInfo.ttcn</w:t>
            </w:r>
            <w:r>
              <w:rPr>
                <w:rFonts w:cs="Arial"/>
                <w:color w:val="000000"/>
                <w:lang w:eastAsia="zh-CN"/>
              </w:rPr>
              <w:t>, hardcoded values are used across many functions which make the code hard to follow and makes any changes to SIB SI location take a long time due to having to change many different functions.</w:t>
            </w:r>
          </w:p>
        </w:tc>
      </w:tr>
      <w:tr w:rsidR="00FE2FC7" w14:paraId="244E6581" w14:textId="77777777" w:rsidTr="00F33B86">
        <w:tc>
          <w:tcPr>
            <w:tcW w:w="1985" w:type="dxa"/>
            <w:tcBorders>
              <w:top w:val="single" w:sz="4" w:space="0" w:color="auto"/>
              <w:left w:val="single" w:sz="4" w:space="0" w:color="auto"/>
              <w:bottom w:val="single" w:sz="4" w:space="0" w:color="auto"/>
              <w:right w:val="single" w:sz="4" w:space="0" w:color="auto"/>
            </w:tcBorders>
          </w:tcPr>
          <w:p w14:paraId="55ECD67D" w14:textId="77777777" w:rsidR="00FE2FC7" w:rsidRDefault="00FE2FC7" w:rsidP="00F33B86">
            <w:pPr>
              <w:spacing w:before="40" w:after="40"/>
              <w:rPr>
                <w:rFonts w:ascii="Arial" w:hAnsi="Arial" w:cs="Arial"/>
                <w:b/>
              </w:rPr>
            </w:pPr>
            <w:r>
              <w:rPr>
                <w:rFonts w:ascii="Arial" w:hAnsi="Arial" w:cs="Arial"/>
                <w:b/>
              </w:rPr>
              <w:t>Summary of change</w:t>
            </w:r>
          </w:p>
        </w:tc>
        <w:tc>
          <w:tcPr>
            <w:tcW w:w="7654" w:type="dxa"/>
            <w:tcBorders>
              <w:top w:val="single" w:sz="4" w:space="0" w:color="auto"/>
              <w:left w:val="single" w:sz="4" w:space="0" w:color="auto"/>
              <w:bottom w:val="single" w:sz="4" w:space="0" w:color="auto"/>
              <w:right w:val="single" w:sz="4" w:space="0" w:color="auto"/>
            </w:tcBorders>
          </w:tcPr>
          <w:p w14:paraId="1A159840" w14:textId="61CAFE98" w:rsidR="00FE2FC7" w:rsidRPr="007F3EBB" w:rsidRDefault="00E7495B" w:rsidP="00F33B86">
            <w:pPr>
              <w:pStyle w:val="CRCoverPage"/>
              <w:spacing w:after="0"/>
              <w:rPr>
                <w:rFonts w:cs="Arial"/>
                <w:color w:val="000000"/>
                <w:lang w:eastAsia="zh-CN"/>
              </w:rPr>
            </w:pPr>
            <w:r w:rsidRPr="007F3EBB">
              <w:rPr>
                <w:rFonts w:cs="Arial"/>
                <w:color w:val="000000"/>
                <w:lang w:eastAsia="zh-CN"/>
              </w:rPr>
              <w:t xml:space="preserve">Introduced a </w:t>
            </w:r>
            <w:r w:rsidR="00FA674D" w:rsidRPr="007F3EBB">
              <w:rPr>
                <w:rFonts w:cs="Arial"/>
                <w:color w:val="000000"/>
                <w:highlight w:val="yellow"/>
                <w:lang w:eastAsia="zh-CN"/>
              </w:rPr>
              <w:t xml:space="preserve">new </w:t>
            </w:r>
            <w:r w:rsidRPr="007F3EBB">
              <w:rPr>
                <w:rFonts w:cs="Arial"/>
                <w:color w:val="000000"/>
                <w:highlight w:val="yellow"/>
                <w:lang w:eastAsia="zh-CN"/>
              </w:rPr>
              <w:t>function</w:t>
            </w:r>
            <w:r w:rsidRPr="007F3EBB">
              <w:rPr>
                <w:rFonts w:cs="Arial"/>
                <w:color w:val="000000"/>
                <w:lang w:eastAsia="zh-CN"/>
              </w:rPr>
              <w:t xml:space="preserve"> to return index numbers of SIB SI location based on the sys info combination of a cell. The reason for this is to be able to quickly make changes to SI location which and allows for </w:t>
            </w:r>
            <w:r w:rsidR="00162963" w:rsidRPr="007F3EBB">
              <w:rPr>
                <w:rFonts w:cs="Arial"/>
                <w:color w:val="000000"/>
                <w:lang w:eastAsia="zh-CN"/>
              </w:rPr>
              <w:t>all this to be kept in one place.</w:t>
            </w:r>
          </w:p>
          <w:p w14:paraId="79ED6BD3" w14:textId="7B8CE82A" w:rsidR="00162963" w:rsidRPr="005E3DBB" w:rsidRDefault="00162963" w:rsidP="00F33B86">
            <w:pPr>
              <w:pStyle w:val="CRCoverPage"/>
              <w:spacing w:after="0"/>
              <w:rPr>
                <w:rFonts w:cs="Arial"/>
                <w:color w:val="000000"/>
                <w:highlight w:val="yellow"/>
                <w:lang w:eastAsia="zh-CN"/>
              </w:rPr>
            </w:pPr>
            <w:r w:rsidRPr="007F3EBB">
              <w:rPr>
                <w:rFonts w:cs="Arial"/>
                <w:color w:val="000000"/>
                <w:lang w:eastAsia="zh-CN"/>
              </w:rPr>
              <w:t>Takes CellID, SIB_no (SIB 2 = 2, SIB3 = 3, SIB 5 = 5 etc) and returns an interger which is the index of the SIB in the SI list.</w:t>
            </w:r>
            <w:r w:rsidR="00694B7D" w:rsidRPr="007F3EBB">
              <w:rPr>
                <w:rFonts w:cs="Arial"/>
                <w:color w:val="000000"/>
                <w:lang w:eastAsia="zh-CN"/>
              </w:rPr>
              <w:t xml:space="preserve"> This function follows the Scheduling information No. in 36.508 - Tables 8.1.4.3.1.2.</w:t>
            </w:r>
          </w:p>
        </w:tc>
      </w:tr>
      <w:tr w:rsidR="00FE2FC7" w14:paraId="0A34CAEA" w14:textId="77777777" w:rsidTr="00F33B86">
        <w:tc>
          <w:tcPr>
            <w:tcW w:w="1985" w:type="dxa"/>
            <w:tcBorders>
              <w:top w:val="single" w:sz="4" w:space="0" w:color="auto"/>
              <w:left w:val="single" w:sz="4" w:space="0" w:color="auto"/>
              <w:bottom w:val="single" w:sz="4" w:space="0" w:color="auto"/>
              <w:right w:val="single" w:sz="4" w:space="0" w:color="auto"/>
            </w:tcBorders>
          </w:tcPr>
          <w:p w14:paraId="6E98D669" w14:textId="77777777" w:rsidR="00FE2FC7" w:rsidRDefault="00FE2FC7" w:rsidP="00F33B86">
            <w:pPr>
              <w:spacing w:before="40" w:after="40"/>
              <w:rPr>
                <w:rFonts w:ascii="Arial" w:hAnsi="Arial" w:cs="Arial"/>
                <w:b/>
              </w:rPr>
            </w:pPr>
            <w:r>
              <w:rPr>
                <w:rFonts w:ascii="Arial" w:hAnsi="Arial" w:cs="Arial"/>
                <w:b/>
              </w:rPr>
              <w:t>TTCN module</w:t>
            </w:r>
          </w:p>
        </w:tc>
        <w:tc>
          <w:tcPr>
            <w:tcW w:w="7654" w:type="dxa"/>
            <w:tcBorders>
              <w:top w:val="single" w:sz="4" w:space="0" w:color="auto"/>
              <w:left w:val="single" w:sz="4" w:space="0" w:color="auto"/>
              <w:bottom w:val="single" w:sz="4" w:space="0" w:color="auto"/>
              <w:right w:val="single" w:sz="4" w:space="0" w:color="auto"/>
            </w:tcBorders>
          </w:tcPr>
          <w:p w14:paraId="78665E19" w14:textId="3602AE06" w:rsidR="00FE2FC7" w:rsidRDefault="00162963" w:rsidP="00F33B86">
            <w:pPr>
              <w:spacing w:after="0"/>
              <w:rPr>
                <w:rFonts w:ascii="Arial" w:hAnsi="Arial" w:cs="Arial"/>
                <w:color w:val="000000"/>
              </w:rPr>
            </w:pPr>
            <w:r w:rsidRPr="00162963">
              <w:rPr>
                <w:rFonts w:ascii="Arial" w:hAnsi="Arial" w:cs="Arial"/>
                <w:color w:val="000000"/>
              </w:rPr>
              <w:t>NBIOT_CellInfo.ttcn</w:t>
            </w:r>
          </w:p>
        </w:tc>
      </w:tr>
      <w:tr w:rsidR="00FE2FC7" w14:paraId="28D9E08B" w14:textId="77777777" w:rsidTr="00F33B86">
        <w:tc>
          <w:tcPr>
            <w:tcW w:w="1985" w:type="dxa"/>
            <w:tcBorders>
              <w:top w:val="single" w:sz="4" w:space="0" w:color="auto"/>
              <w:left w:val="single" w:sz="4" w:space="0" w:color="auto"/>
              <w:bottom w:val="single" w:sz="4" w:space="0" w:color="auto"/>
              <w:right w:val="single" w:sz="4" w:space="0" w:color="auto"/>
            </w:tcBorders>
          </w:tcPr>
          <w:p w14:paraId="265920CA" w14:textId="77777777" w:rsidR="00FE2FC7" w:rsidRDefault="00FE2FC7" w:rsidP="00F33B86">
            <w:pPr>
              <w:spacing w:before="40" w:after="40"/>
              <w:rPr>
                <w:rFonts w:ascii="Arial" w:hAnsi="Arial" w:cs="Arial"/>
                <w:b/>
                <w:highlight w:val="red"/>
              </w:rPr>
            </w:pPr>
            <w:r>
              <w:rPr>
                <w:rFonts w:ascii="Arial" w:hAnsi="Arial" w:cs="Arial"/>
                <w:b/>
              </w:rPr>
              <w:t>MCC160 Comment</w:t>
            </w:r>
          </w:p>
        </w:tc>
        <w:tc>
          <w:tcPr>
            <w:tcW w:w="7654" w:type="dxa"/>
            <w:tcBorders>
              <w:top w:val="single" w:sz="4" w:space="0" w:color="auto"/>
              <w:left w:val="single" w:sz="4" w:space="0" w:color="auto"/>
              <w:bottom w:val="single" w:sz="4" w:space="0" w:color="auto"/>
              <w:right w:val="single" w:sz="4" w:space="0" w:color="auto"/>
            </w:tcBorders>
          </w:tcPr>
          <w:p w14:paraId="444BBE8C" w14:textId="77777777" w:rsidR="00FE2FC7" w:rsidRDefault="00FE2FC7" w:rsidP="00F33B86">
            <w:pPr>
              <w:rPr>
                <w:rFonts w:ascii="Arial" w:hAnsi="Arial" w:cs="Arial"/>
                <w:highlight w:val="red"/>
              </w:rPr>
            </w:pPr>
          </w:p>
        </w:tc>
      </w:tr>
    </w:tbl>
    <w:p w14:paraId="5379437F" w14:textId="3DEB75E1" w:rsidR="00FE2FC7" w:rsidRPr="00162963" w:rsidRDefault="00FE2FC7" w:rsidP="00162963">
      <w:pPr>
        <w:spacing w:after="0"/>
        <w:rPr>
          <w:rFonts w:ascii="Arial" w:hAnsi="Arial" w:cs="Arial"/>
          <w:b/>
          <w:lang w:eastAsia="en-GB"/>
        </w:rPr>
      </w:pPr>
    </w:p>
    <w:p w14:paraId="336237DE" w14:textId="77777777" w:rsidR="00162963" w:rsidRPr="00162963" w:rsidRDefault="00162963" w:rsidP="00162963">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
          <w:sz w:val="16"/>
          <w:szCs w:val="16"/>
          <w:highlight w:val="yellow"/>
          <w:lang w:eastAsia="de-DE"/>
        </w:rPr>
      </w:pPr>
      <w:r w:rsidRPr="00162963">
        <w:rPr>
          <w:rFonts w:ascii="Courier New" w:hAnsi="Courier New" w:cs="Courier New"/>
          <w:b/>
          <w:sz w:val="16"/>
          <w:szCs w:val="16"/>
          <w:lang w:eastAsia="de-DE"/>
        </w:rPr>
        <w:t xml:space="preserve">   </w:t>
      </w:r>
      <w:r w:rsidRPr="00162963">
        <w:rPr>
          <w:rFonts w:ascii="Courier New" w:hAnsi="Courier New" w:cs="Courier New"/>
          <w:b/>
          <w:sz w:val="16"/>
          <w:szCs w:val="16"/>
          <w:highlight w:val="yellow"/>
          <w:lang w:eastAsia="de-DE"/>
        </w:rPr>
        <w:t>/*</w:t>
      </w:r>
    </w:p>
    <w:p w14:paraId="5A060568" w14:textId="77777777" w:rsidR="00162963" w:rsidRPr="00162963" w:rsidRDefault="00162963" w:rsidP="00162963">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
          <w:sz w:val="16"/>
          <w:szCs w:val="16"/>
          <w:highlight w:val="yellow"/>
          <w:lang w:eastAsia="de-DE"/>
        </w:rPr>
      </w:pPr>
      <w:r w:rsidRPr="00162963">
        <w:rPr>
          <w:rFonts w:ascii="Courier New" w:hAnsi="Courier New" w:cs="Courier New"/>
          <w:b/>
          <w:sz w:val="16"/>
          <w:szCs w:val="16"/>
          <w:highlight w:val="yellow"/>
          <w:lang w:eastAsia="de-DE"/>
        </w:rPr>
        <w:t xml:space="preserve">   * @desc     returns the index of the specified SIB in the SI list given the cell ID and SIB no</w:t>
      </w:r>
    </w:p>
    <w:p w14:paraId="340A44BE" w14:textId="77777777" w:rsidR="00162963" w:rsidRPr="00162963" w:rsidRDefault="00162963" w:rsidP="00162963">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
          <w:sz w:val="16"/>
          <w:szCs w:val="16"/>
          <w:highlight w:val="yellow"/>
          <w:lang w:eastAsia="de-DE"/>
        </w:rPr>
      </w:pPr>
      <w:r w:rsidRPr="00162963">
        <w:rPr>
          <w:rFonts w:ascii="Courier New" w:hAnsi="Courier New" w:cs="Courier New"/>
          <w:b/>
          <w:sz w:val="16"/>
          <w:szCs w:val="16"/>
          <w:highlight w:val="yellow"/>
          <w:lang w:eastAsia="de-DE"/>
        </w:rPr>
        <w:t xml:space="preserve">   * @param    p_CellId</w:t>
      </w:r>
    </w:p>
    <w:p w14:paraId="08FBFE53" w14:textId="77777777" w:rsidR="00162963" w:rsidRPr="00162963" w:rsidRDefault="00162963" w:rsidP="00162963">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
          <w:sz w:val="16"/>
          <w:szCs w:val="16"/>
          <w:highlight w:val="yellow"/>
          <w:lang w:eastAsia="de-DE"/>
        </w:rPr>
      </w:pPr>
      <w:r w:rsidRPr="00162963">
        <w:rPr>
          <w:rFonts w:ascii="Courier New" w:hAnsi="Courier New" w:cs="Courier New"/>
          <w:b/>
          <w:sz w:val="16"/>
          <w:szCs w:val="16"/>
          <w:highlight w:val="yellow"/>
          <w:lang w:eastAsia="de-DE"/>
        </w:rPr>
        <w:t xml:space="preserve">   * @param    p_SIB_no</w:t>
      </w:r>
    </w:p>
    <w:p w14:paraId="46586CB3" w14:textId="77777777" w:rsidR="00162963" w:rsidRPr="00162963" w:rsidRDefault="00162963" w:rsidP="00162963">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
          <w:sz w:val="16"/>
          <w:szCs w:val="16"/>
          <w:highlight w:val="yellow"/>
          <w:lang w:eastAsia="de-DE"/>
        </w:rPr>
      </w:pPr>
      <w:r w:rsidRPr="00162963">
        <w:rPr>
          <w:rFonts w:ascii="Courier New" w:hAnsi="Courier New" w:cs="Courier New"/>
          <w:b/>
          <w:sz w:val="16"/>
          <w:szCs w:val="16"/>
          <w:highlight w:val="yellow"/>
          <w:lang w:eastAsia="de-DE"/>
        </w:rPr>
        <w:t xml:space="preserve">   * @status   Unapproved, Testing</w:t>
      </w:r>
    </w:p>
    <w:p w14:paraId="494EF1DC" w14:textId="77777777" w:rsidR="00162963" w:rsidRPr="00162963" w:rsidRDefault="00162963" w:rsidP="00162963">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
          <w:sz w:val="16"/>
          <w:szCs w:val="16"/>
          <w:highlight w:val="yellow"/>
          <w:lang w:eastAsia="de-DE"/>
        </w:rPr>
      </w:pPr>
      <w:r w:rsidRPr="00162963">
        <w:rPr>
          <w:rFonts w:ascii="Courier New" w:hAnsi="Courier New" w:cs="Courier New"/>
          <w:b/>
          <w:sz w:val="16"/>
          <w:szCs w:val="16"/>
          <w:highlight w:val="yellow"/>
          <w:lang w:eastAsia="de-DE"/>
        </w:rPr>
        <w:t xml:space="preserve">   */</w:t>
      </w:r>
    </w:p>
    <w:p w14:paraId="74A14ECC" w14:textId="0D067298" w:rsidR="00162963" w:rsidRPr="00162963" w:rsidRDefault="00162963" w:rsidP="00162963">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
          <w:sz w:val="16"/>
          <w:szCs w:val="16"/>
          <w:highlight w:val="yellow"/>
          <w:lang w:eastAsia="de-DE"/>
        </w:rPr>
      </w:pPr>
      <w:r w:rsidRPr="00162963">
        <w:rPr>
          <w:rFonts w:ascii="Courier New" w:hAnsi="Courier New" w:cs="Courier New"/>
          <w:b/>
          <w:sz w:val="16"/>
          <w:szCs w:val="16"/>
          <w:highlight w:val="yellow"/>
          <w:lang w:eastAsia="de-DE"/>
        </w:rPr>
        <w:t xml:space="preserve">  </w:t>
      </w:r>
      <w:r w:rsidR="004E13BC">
        <w:rPr>
          <w:rFonts w:ascii="Courier New" w:hAnsi="Courier New" w:cs="Courier New"/>
          <w:b/>
          <w:sz w:val="16"/>
          <w:szCs w:val="16"/>
          <w:highlight w:val="yellow"/>
          <w:lang w:eastAsia="de-DE"/>
        </w:rPr>
        <w:t>// WI 1233835</w:t>
      </w:r>
      <w:r w:rsidRPr="00162963">
        <w:rPr>
          <w:rFonts w:ascii="Courier New" w:hAnsi="Courier New" w:cs="Courier New"/>
          <w:b/>
          <w:sz w:val="16"/>
          <w:szCs w:val="16"/>
          <w:highlight w:val="yellow"/>
          <w:lang w:eastAsia="de-DE"/>
        </w:rPr>
        <w:t xml:space="preserve">  </w:t>
      </w:r>
    </w:p>
    <w:p w14:paraId="6B58EC0E" w14:textId="77777777" w:rsidR="00162963" w:rsidRPr="00162963" w:rsidRDefault="00162963" w:rsidP="00162963">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
          <w:sz w:val="16"/>
          <w:szCs w:val="16"/>
          <w:highlight w:val="yellow"/>
          <w:lang w:eastAsia="de-DE"/>
        </w:rPr>
      </w:pPr>
      <w:r w:rsidRPr="00162963">
        <w:rPr>
          <w:rFonts w:ascii="Courier New" w:hAnsi="Courier New" w:cs="Courier New"/>
          <w:b/>
          <w:sz w:val="16"/>
          <w:szCs w:val="16"/>
          <w:highlight w:val="yellow"/>
          <w:lang w:eastAsia="de-DE"/>
        </w:rPr>
        <w:t xml:space="preserve">  function f_NBIOT_CellInfo_Get_SI_Index(NBIOT_CellId_Type p_CellId,</w:t>
      </w:r>
    </w:p>
    <w:p w14:paraId="4D64D058" w14:textId="77777777" w:rsidR="00162963" w:rsidRPr="00162963" w:rsidRDefault="00162963" w:rsidP="00162963">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
          <w:sz w:val="16"/>
          <w:szCs w:val="16"/>
          <w:highlight w:val="yellow"/>
          <w:lang w:eastAsia="de-DE"/>
        </w:rPr>
      </w:pPr>
      <w:r w:rsidRPr="00162963">
        <w:rPr>
          <w:rFonts w:ascii="Courier New" w:hAnsi="Courier New" w:cs="Courier New"/>
          <w:b/>
          <w:sz w:val="16"/>
          <w:szCs w:val="16"/>
          <w:highlight w:val="yellow"/>
          <w:lang w:eastAsia="de-DE"/>
        </w:rPr>
        <w:t xml:space="preserve">                                         integer p_SIB_no) runs on NBIOT_PTC return integer</w:t>
      </w:r>
    </w:p>
    <w:p w14:paraId="2F99922B" w14:textId="77777777" w:rsidR="00162963" w:rsidRPr="00162963" w:rsidRDefault="00162963" w:rsidP="00162963">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
          <w:sz w:val="16"/>
          <w:szCs w:val="16"/>
          <w:highlight w:val="yellow"/>
          <w:lang w:eastAsia="de-DE"/>
        </w:rPr>
      </w:pPr>
      <w:r w:rsidRPr="00162963">
        <w:rPr>
          <w:rFonts w:ascii="Courier New" w:hAnsi="Courier New" w:cs="Courier New"/>
          <w:b/>
          <w:sz w:val="16"/>
          <w:szCs w:val="16"/>
          <w:highlight w:val="yellow"/>
          <w:lang w:eastAsia="de-DE"/>
        </w:rPr>
        <w:lastRenderedPageBreak/>
        <w:t xml:space="preserve">    {</w:t>
      </w:r>
    </w:p>
    <w:p w14:paraId="31893910" w14:textId="77777777" w:rsidR="00162963" w:rsidRPr="00162963" w:rsidRDefault="00162963" w:rsidP="00162963">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
          <w:sz w:val="16"/>
          <w:szCs w:val="16"/>
          <w:highlight w:val="yellow"/>
          <w:lang w:eastAsia="de-DE"/>
        </w:rPr>
      </w:pPr>
      <w:r w:rsidRPr="00162963">
        <w:rPr>
          <w:rFonts w:ascii="Courier New" w:hAnsi="Courier New" w:cs="Courier New"/>
          <w:b/>
          <w:sz w:val="16"/>
          <w:szCs w:val="16"/>
          <w:highlight w:val="yellow"/>
          <w:lang w:eastAsia="de-DE"/>
        </w:rPr>
        <w:t xml:space="preserve">      var template (value) NBIOT_CellInfo_Type v_CellInfo := f_NBIOT_CellInfo_Get(p_CellId);</w:t>
      </w:r>
    </w:p>
    <w:p w14:paraId="785EF28D" w14:textId="77777777" w:rsidR="00162963" w:rsidRPr="00162963" w:rsidRDefault="00162963" w:rsidP="00162963">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
          <w:sz w:val="16"/>
          <w:szCs w:val="16"/>
          <w:highlight w:val="yellow"/>
          <w:lang w:eastAsia="de-DE"/>
        </w:rPr>
      </w:pPr>
      <w:r w:rsidRPr="00162963">
        <w:rPr>
          <w:rFonts w:ascii="Courier New" w:hAnsi="Courier New" w:cs="Courier New"/>
          <w:b/>
          <w:sz w:val="16"/>
          <w:szCs w:val="16"/>
          <w:highlight w:val="yellow"/>
          <w:lang w:eastAsia="de-DE"/>
        </w:rPr>
        <w:t xml:space="preserve">      var NB_Combination_Type v_Sys_Comb := v_CellInfo.Sysinfo.Combination;</w:t>
      </w:r>
    </w:p>
    <w:p w14:paraId="6D8BFFF5" w14:textId="77777777" w:rsidR="00162963" w:rsidRPr="00162963" w:rsidRDefault="00162963" w:rsidP="00162963">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
          <w:sz w:val="16"/>
          <w:szCs w:val="16"/>
          <w:highlight w:val="yellow"/>
          <w:lang w:eastAsia="de-DE"/>
        </w:rPr>
      </w:pPr>
      <w:r w:rsidRPr="00162963">
        <w:rPr>
          <w:rFonts w:ascii="Courier New" w:hAnsi="Courier New" w:cs="Courier New"/>
          <w:b/>
          <w:sz w:val="16"/>
          <w:szCs w:val="16"/>
          <w:highlight w:val="yellow"/>
          <w:lang w:eastAsia="de-DE"/>
        </w:rPr>
        <w:t xml:space="preserve">      select (p_SIB_no){</w:t>
      </w:r>
    </w:p>
    <w:p w14:paraId="2EE75A35" w14:textId="77777777" w:rsidR="00162963" w:rsidRPr="00162963" w:rsidRDefault="00162963" w:rsidP="00162963">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
          <w:sz w:val="16"/>
          <w:szCs w:val="16"/>
          <w:highlight w:val="yellow"/>
          <w:lang w:eastAsia="de-DE"/>
        </w:rPr>
      </w:pPr>
      <w:r w:rsidRPr="00162963">
        <w:rPr>
          <w:rFonts w:ascii="Courier New" w:hAnsi="Courier New" w:cs="Courier New"/>
          <w:b/>
          <w:sz w:val="16"/>
          <w:szCs w:val="16"/>
          <w:highlight w:val="yellow"/>
          <w:lang w:eastAsia="de-DE"/>
        </w:rPr>
        <w:t xml:space="preserve">          case(2){</w:t>
      </w:r>
    </w:p>
    <w:p w14:paraId="7C7C74FF" w14:textId="77777777" w:rsidR="00162963" w:rsidRPr="00162963" w:rsidRDefault="00162963" w:rsidP="00162963">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
          <w:sz w:val="16"/>
          <w:szCs w:val="16"/>
          <w:highlight w:val="yellow"/>
          <w:lang w:eastAsia="de-DE"/>
        </w:rPr>
      </w:pPr>
      <w:r w:rsidRPr="00162963">
        <w:rPr>
          <w:rFonts w:ascii="Courier New" w:hAnsi="Courier New" w:cs="Courier New"/>
          <w:b/>
          <w:sz w:val="16"/>
          <w:szCs w:val="16"/>
          <w:highlight w:val="yellow"/>
          <w:lang w:eastAsia="de-DE"/>
        </w:rPr>
        <w:t xml:space="preserve">              return 0</w:t>
      </w:r>
    </w:p>
    <w:p w14:paraId="4DA1615B" w14:textId="77777777" w:rsidR="00162963" w:rsidRPr="00162963" w:rsidRDefault="00162963" w:rsidP="00162963">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
          <w:sz w:val="16"/>
          <w:szCs w:val="16"/>
          <w:highlight w:val="yellow"/>
          <w:lang w:eastAsia="de-DE"/>
        </w:rPr>
      </w:pPr>
      <w:r w:rsidRPr="00162963">
        <w:rPr>
          <w:rFonts w:ascii="Courier New" w:hAnsi="Courier New" w:cs="Courier New"/>
          <w:b/>
          <w:sz w:val="16"/>
          <w:szCs w:val="16"/>
          <w:highlight w:val="yellow"/>
          <w:lang w:eastAsia="de-DE"/>
        </w:rPr>
        <w:t xml:space="preserve">          }</w:t>
      </w:r>
    </w:p>
    <w:p w14:paraId="4320D0AD" w14:textId="77777777" w:rsidR="00162963" w:rsidRPr="00162963" w:rsidRDefault="00162963" w:rsidP="00162963">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
          <w:sz w:val="16"/>
          <w:szCs w:val="16"/>
          <w:highlight w:val="yellow"/>
          <w:lang w:eastAsia="de-DE"/>
        </w:rPr>
      </w:pPr>
      <w:r w:rsidRPr="00162963">
        <w:rPr>
          <w:rFonts w:ascii="Courier New" w:hAnsi="Courier New" w:cs="Courier New"/>
          <w:b/>
          <w:sz w:val="16"/>
          <w:szCs w:val="16"/>
          <w:highlight w:val="yellow"/>
          <w:lang w:eastAsia="de-DE"/>
        </w:rPr>
        <w:t xml:space="preserve">          case(3){</w:t>
      </w:r>
    </w:p>
    <w:p w14:paraId="5CF256E9" w14:textId="77777777" w:rsidR="00162963" w:rsidRPr="00162963" w:rsidRDefault="00162963" w:rsidP="00162963">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
          <w:sz w:val="16"/>
          <w:szCs w:val="16"/>
          <w:highlight w:val="yellow"/>
          <w:lang w:eastAsia="de-DE"/>
        </w:rPr>
      </w:pPr>
      <w:r w:rsidRPr="00162963">
        <w:rPr>
          <w:rFonts w:ascii="Courier New" w:hAnsi="Courier New" w:cs="Courier New"/>
          <w:b/>
          <w:sz w:val="16"/>
          <w:szCs w:val="16"/>
          <w:highlight w:val="yellow"/>
          <w:lang w:eastAsia="de-DE"/>
        </w:rPr>
        <w:t xml:space="preserve">              select (v_Sys_Comb){</w:t>
      </w:r>
    </w:p>
    <w:p w14:paraId="57FD0F38" w14:textId="77777777" w:rsidR="00162963" w:rsidRPr="00162963" w:rsidRDefault="00162963" w:rsidP="00162963">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
          <w:sz w:val="16"/>
          <w:szCs w:val="16"/>
          <w:highlight w:val="yellow"/>
          <w:lang w:eastAsia="de-DE"/>
        </w:rPr>
      </w:pPr>
      <w:r w:rsidRPr="00162963">
        <w:rPr>
          <w:rFonts w:ascii="Courier New" w:hAnsi="Courier New" w:cs="Courier New"/>
          <w:b/>
          <w:sz w:val="16"/>
          <w:szCs w:val="16"/>
          <w:highlight w:val="yellow"/>
          <w:lang w:eastAsia="de-DE"/>
        </w:rPr>
        <w:t xml:space="preserve">                  case(c2, c3, c4, c9){</w:t>
      </w:r>
    </w:p>
    <w:p w14:paraId="223DCABC" w14:textId="77777777" w:rsidR="00162963" w:rsidRPr="00162963" w:rsidRDefault="00162963" w:rsidP="00162963">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
          <w:sz w:val="16"/>
          <w:szCs w:val="16"/>
          <w:highlight w:val="yellow"/>
          <w:lang w:eastAsia="de-DE"/>
        </w:rPr>
      </w:pPr>
      <w:r w:rsidRPr="00162963">
        <w:rPr>
          <w:rFonts w:ascii="Courier New" w:hAnsi="Courier New" w:cs="Courier New"/>
          <w:b/>
          <w:sz w:val="16"/>
          <w:szCs w:val="16"/>
          <w:highlight w:val="yellow"/>
          <w:lang w:eastAsia="de-DE"/>
        </w:rPr>
        <w:t xml:space="preserve">                      return 1</w:t>
      </w:r>
    </w:p>
    <w:p w14:paraId="37975DA6" w14:textId="77777777" w:rsidR="00162963" w:rsidRPr="00162963" w:rsidRDefault="00162963" w:rsidP="00162963">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
          <w:sz w:val="16"/>
          <w:szCs w:val="16"/>
          <w:highlight w:val="yellow"/>
          <w:lang w:eastAsia="de-DE"/>
        </w:rPr>
      </w:pPr>
      <w:r w:rsidRPr="00162963">
        <w:rPr>
          <w:rFonts w:ascii="Courier New" w:hAnsi="Courier New" w:cs="Courier New"/>
          <w:b/>
          <w:sz w:val="16"/>
          <w:szCs w:val="16"/>
          <w:highlight w:val="yellow"/>
          <w:lang w:eastAsia="de-DE"/>
        </w:rPr>
        <w:t xml:space="preserve">                  }</w:t>
      </w:r>
    </w:p>
    <w:p w14:paraId="44F06A7E" w14:textId="77777777" w:rsidR="00162963" w:rsidRPr="00162963" w:rsidRDefault="00162963" w:rsidP="00162963">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
          <w:sz w:val="16"/>
          <w:szCs w:val="16"/>
          <w:highlight w:val="yellow"/>
          <w:lang w:eastAsia="de-DE"/>
        </w:rPr>
      </w:pPr>
      <w:r w:rsidRPr="00162963">
        <w:rPr>
          <w:rFonts w:ascii="Courier New" w:hAnsi="Courier New" w:cs="Courier New"/>
          <w:b/>
          <w:sz w:val="16"/>
          <w:szCs w:val="16"/>
          <w:highlight w:val="yellow"/>
          <w:lang w:eastAsia="de-DE"/>
        </w:rPr>
        <w:t xml:space="preserve">                  case(c10, c11,c13){</w:t>
      </w:r>
    </w:p>
    <w:p w14:paraId="56323EA9" w14:textId="77777777" w:rsidR="00162963" w:rsidRPr="00162963" w:rsidRDefault="00162963" w:rsidP="00162963">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
          <w:sz w:val="16"/>
          <w:szCs w:val="16"/>
          <w:highlight w:val="yellow"/>
          <w:lang w:eastAsia="de-DE"/>
        </w:rPr>
      </w:pPr>
      <w:r w:rsidRPr="00162963">
        <w:rPr>
          <w:rFonts w:ascii="Courier New" w:hAnsi="Courier New" w:cs="Courier New"/>
          <w:b/>
          <w:sz w:val="16"/>
          <w:szCs w:val="16"/>
          <w:highlight w:val="yellow"/>
          <w:lang w:eastAsia="de-DE"/>
        </w:rPr>
        <w:t xml:space="preserve">                      return 2    </w:t>
      </w:r>
    </w:p>
    <w:p w14:paraId="609ABFE5" w14:textId="77777777" w:rsidR="00162963" w:rsidRPr="00162963" w:rsidRDefault="00162963" w:rsidP="00162963">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
          <w:sz w:val="16"/>
          <w:szCs w:val="16"/>
          <w:highlight w:val="yellow"/>
          <w:lang w:eastAsia="de-DE"/>
        </w:rPr>
      </w:pPr>
      <w:r w:rsidRPr="00162963">
        <w:rPr>
          <w:rFonts w:ascii="Courier New" w:hAnsi="Courier New" w:cs="Courier New"/>
          <w:b/>
          <w:sz w:val="16"/>
          <w:szCs w:val="16"/>
          <w:highlight w:val="yellow"/>
          <w:lang w:eastAsia="de-DE"/>
        </w:rPr>
        <w:t xml:space="preserve">                  }</w:t>
      </w:r>
    </w:p>
    <w:p w14:paraId="2BC0A09D" w14:textId="77777777" w:rsidR="00162963" w:rsidRPr="00162963" w:rsidRDefault="00162963" w:rsidP="00162963">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
          <w:sz w:val="16"/>
          <w:szCs w:val="16"/>
          <w:highlight w:val="yellow"/>
          <w:lang w:eastAsia="de-DE"/>
        </w:rPr>
      </w:pPr>
      <w:r w:rsidRPr="00162963">
        <w:rPr>
          <w:rFonts w:ascii="Courier New" w:hAnsi="Courier New" w:cs="Courier New"/>
          <w:b/>
          <w:sz w:val="16"/>
          <w:szCs w:val="16"/>
          <w:highlight w:val="yellow"/>
          <w:lang w:eastAsia="de-DE"/>
        </w:rPr>
        <w:t xml:space="preserve">                  case else{</w:t>
      </w:r>
    </w:p>
    <w:p w14:paraId="17DE7A82" w14:textId="77777777" w:rsidR="00162963" w:rsidRPr="00162963" w:rsidRDefault="00162963" w:rsidP="00162963">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
          <w:sz w:val="16"/>
          <w:szCs w:val="16"/>
          <w:highlight w:val="yellow"/>
          <w:lang w:eastAsia="de-DE"/>
        </w:rPr>
      </w:pPr>
      <w:r w:rsidRPr="00162963">
        <w:rPr>
          <w:rFonts w:ascii="Courier New" w:hAnsi="Courier New" w:cs="Courier New"/>
          <w:b/>
          <w:sz w:val="16"/>
          <w:szCs w:val="16"/>
          <w:highlight w:val="yellow"/>
          <w:lang w:eastAsia="de-DE"/>
        </w:rPr>
        <w:t xml:space="preserve">                      FatalError(__FILE__, __LINE__, "Invalid system combination for SIB3");</w:t>
      </w:r>
    </w:p>
    <w:p w14:paraId="4D0E8E0A" w14:textId="77777777" w:rsidR="00162963" w:rsidRPr="00162963" w:rsidRDefault="00162963" w:rsidP="00162963">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
          <w:sz w:val="16"/>
          <w:szCs w:val="16"/>
          <w:highlight w:val="yellow"/>
          <w:lang w:eastAsia="de-DE"/>
        </w:rPr>
      </w:pPr>
      <w:r w:rsidRPr="00162963">
        <w:rPr>
          <w:rFonts w:ascii="Courier New" w:hAnsi="Courier New" w:cs="Courier New"/>
          <w:b/>
          <w:sz w:val="16"/>
          <w:szCs w:val="16"/>
          <w:highlight w:val="yellow"/>
          <w:lang w:eastAsia="de-DE"/>
        </w:rPr>
        <w:t xml:space="preserve">                  }</w:t>
      </w:r>
    </w:p>
    <w:p w14:paraId="426BF40B" w14:textId="77777777" w:rsidR="00162963" w:rsidRPr="00162963" w:rsidRDefault="00162963" w:rsidP="00162963">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
          <w:sz w:val="16"/>
          <w:szCs w:val="16"/>
          <w:highlight w:val="yellow"/>
          <w:lang w:eastAsia="de-DE"/>
        </w:rPr>
      </w:pPr>
      <w:r w:rsidRPr="00162963">
        <w:rPr>
          <w:rFonts w:ascii="Courier New" w:hAnsi="Courier New" w:cs="Courier New"/>
          <w:b/>
          <w:sz w:val="16"/>
          <w:szCs w:val="16"/>
          <w:highlight w:val="yellow"/>
          <w:lang w:eastAsia="de-DE"/>
        </w:rPr>
        <w:t xml:space="preserve">                  </w:t>
      </w:r>
    </w:p>
    <w:p w14:paraId="427E1EBD" w14:textId="77777777" w:rsidR="00162963" w:rsidRPr="00162963" w:rsidRDefault="00162963" w:rsidP="00162963">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
          <w:sz w:val="16"/>
          <w:szCs w:val="16"/>
          <w:highlight w:val="yellow"/>
          <w:lang w:eastAsia="de-DE"/>
        </w:rPr>
      </w:pPr>
      <w:r w:rsidRPr="00162963">
        <w:rPr>
          <w:rFonts w:ascii="Courier New" w:hAnsi="Courier New" w:cs="Courier New"/>
          <w:b/>
          <w:sz w:val="16"/>
          <w:szCs w:val="16"/>
          <w:highlight w:val="yellow"/>
          <w:lang w:eastAsia="de-DE"/>
        </w:rPr>
        <w:t xml:space="preserve">              }</w:t>
      </w:r>
    </w:p>
    <w:p w14:paraId="7B6E2334" w14:textId="77777777" w:rsidR="00162963" w:rsidRPr="00162963" w:rsidRDefault="00162963" w:rsidP="00162963">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
          <w:sz w:val="16"/>
          <w:szCs w:val="16"/>
          <w:highlight w:val="yellow"/>
          <w:lang w:eastAsia="de-DE"/>
        </w:rPr>
      </w:pPr>
      <w:r w:rsidRPr="00162963">
        <w:rPr>
          <w:rFonts w:ascii="Courier New" w:hAnsi="Courier New" w:cs="Courier New"/>
          <w:b/>
          <w:sz w:val="16"/>
          <w:szCs w:val="16"/>
          <w:highlight w:val="yellow"/>
          <w:lang w:eastAsia="de-DE"/>
        </w:rPr>
        <w:t xml:space="preserve">          }</w:t>
      </w:r>
    </w:p>
    <w:p w14:paraId="4B498D55" w14:textId="77777777" w:rsidR="00162963" w:rsidRPr="00162963" w:rsidRDefault="00162963" w:rsidP="00162963">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
          <w:sz w:val="16"/>
          <w:szCs w:val="16"/>
          <w:highlight w:val="yellow"/>
          <w:lang w:eastAsia="de-DE"/>
        </w:rPr>
      </w:pPr>
      <w:r w:rsidRPr="00162963">
        <w:rPr>
          <w:rFonts w:ascii="Courier New" w:hAnsi="Courier New" w:cs="Courier New"/>
          <w:b/>
          <w:sz w:val="16"/>
          <w:szCs w:val="16"/>
          <w:highlight w:val="yellow"/>
          <w:lang w:eastAsia="de-DE"/>
        </w:rPr>
        <w:t xml:space="preserve">          case(4){</w:t>
      </w:r>
    </w:p>
    <w:p w14:paraId="5FBFD111" w14:textId="77777777" w:rsidR="00162963" w:rsidRPr="00162963" w:rsidRDefault="00162963" w:rsidP="00162963">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
          <w:sz w:val="16"/>
          <w:szCs w:val="16"/>
          <w:highlight w:val="yellow"/>
          <w:lang w:eastAsia="de-DE"/>
        </w:rPr>
      </w:pPr>
      <w:r w:rsidRPr="00162963">
        <w:rPr>
          <w:rFonts w:ascii="Courier New" w:hAnsi="Courier New" w:cs="Courier New"/>
          <w:b/>
          <w:sz w:val="16"/>
          <w:szCs w:val="16"/>
          <w:highlight w:val="yellow"/>
          <w:lang w:eastAsia="de-DE"/>
        </w:rPr>
        <w:t xml:space="preserve">              select(v_Sys_Comb){</w:t>
      </w:r>
    </w:p>
    <w:p w14:paraId="5CC45530" w14:textId="77777777" w:rsidR="00162963" w:rsidRPr="00162963" w:rsidRDefault="00162963" w:rsidP="00162963">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
          <w:sz w:val="16"/>
          <w:szCs w:val="16"/>
          <w:highlight w:val="yellow"/>
          <w:lang w:eastAsia="de-DE"/>
        </w:rPr>
      </w:pPr>
      <w:r w:rsidRPr="00162963">
        <w:rPr>
          <w:rFonts w:ascii="Courier New" w:hAnsi="Courier New" w:cs="Courier New"/>
          <w:b/>
          <w:sz w:val="16"/>
          <w:szCs w:val="16"/>
          <w:highlight w:val="yellow"/>
          <w:lang w:eastAsia="de-DE"/>
        </w:rPr>
        <w:t xml:space="preserve">                  case(c2){</w:t>
      </w:r>
    </w:p>
    <w:p w14:paraId="7304EE5F" w14:textId="77777777" w:rsidR="00162963" w:rsidRPr="00162963" w:rsidRDefault="00162963" w:rsidP="00162963">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
          <w:sz w:val="16"/>
          <w:szCs w:val="16"/>
          <w:highlight w:val="yellow"/>
          <w:lang w:eastAsia="de-DE"/>
        </w:rPr>
      </w:pPr>
      <w:r w:rsidRPr="00162963">
        <w:rPr>
          <w:rFonts w:ascii="Courier New" w:hAnsi="Courier New" w:cs="Courier New"/>
          <w:b/>
          <w:sz w:val="16"/>
          <w:szCs w:val="16"/>
          <w:highlight w:val="yellow"/>
          <w:lang w:eastAsia="de-DE"/>
        </w:rPr>
        <w:t xml:space="preserve">                      return 2</w:t>
      </w:r>
    </w:p>
    <w:p w14:paraId="1F39ADD9" w14:textId="77777777" w:rsidR="00162963" w:rsidRPr="00162963" w:rsidRDefault="00162963" w:rsidP="00162963">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
          <w:sz w:val="16"/>
          <w:szCs w:val="16"/>
          <w:highlight w:val="yellow"/>
          <w:lang w:eastAsia="de-DE"/>
        </w:rPr>
      </w:pPr>
      <w:r w:rsidRPr="00162963">
        <w:rPr>
          <w:rFonts w:ascii="Courier New" w:hAnsi="Courier New" w:cs="Courier New"/>
          <w:b/>
          <w:sz w:val="16"/>
          <w:szCs w:val="16"/>
          <w:highlight w:val="yellow"/>
          <w:lang w:eastAsia="de-DE"/>
        </w:rPr>
        <w:t xml:space="preserve">                  }</w:t>
      </w:r>
    </w:p>
    <w:p w14:paraId="02CF10B6" w14:textId="77777777" w:rsidR="00162963" w:rsidRPr="00162963" w:rsidRDefault="00162963" w:rsidP="00162963">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
          <w:sz w:val="16"/>
          <w:szCs w:val="16"/>
          <w:highlight w:val="yellow"/>
          <w:lang w:eastAsia="de-DE"/>
        </w:rPr>
      </w:pPr>
      <w:r w:rsidRPr="00162963">
        <w:rPr>
          <w:rFonts w:ascii="Courier New" w:hAnsi="Courier New" w:cs="Courier New"/>
          <w:b/>
          <w:sz w:val="16"/>
          <w:szCs w:val="16"/>
          <w:highlight w:val="yellow"/>
          <w:lang w:eastAsia="de-DE"/>
        </w:rPr>
        <w:t xml:space="preserve">                  case(c10){</w:t>
      </w:r>
    </w:p>
    <w:p w14:paraId="5CC0D667" w14:textId="77777777" w:rsidR="00162963" w:rsidRPr="00162963" w:rsidRDefault="00162963" w:rsidP="00162963">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
          <w:sz w:val="16"/>
          <w:szCs w:val="16"/>
          <w:highlight w:val="yellow"/>
          <w:lang w:eastAsia="de-DE"/>
        </w:rPr>
      </w:pPr>
      <w:r w:rsidRPr="00162963">
        <w:rPr>
          <w:rFonts w:ascii="Courier New" w:hAnsi="Courier New" w:cs="Courier New"/>
          <w:b/>
          <w:sz w:val="16"/>
          <w:szCs w:val="16"/>
          <w:highlight w:val="yellow"/>
          <w:lang w:eastAsia="de-DE"/>
        </w:rPr>
        <w:t xml:space="preserve">                      return 3</w:t>
      </w:r>
    </w:p>
    <w:p w14:paraId="6CEE27C7" w14:textId="77777777" w:rsidR="00162963" w:rsidRPr="00162963" w:rsidRDefault="00162963" w:rsidP="00162963">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
          <w:sz w:val="16"/>
          <w:szCs w:val="16"/>
          <w:highlight w:val="yellow"/>
          <w:lang w:eastAsia="de-DE"/>
        </w:rPr>
      </w:pPr>
      <w:r w:rsidRPr="00162963">
        <w:rPr>
          <w:rFonts w:ascii="Courier New" w:hAnsi="Courier New" w:cs="Courier New"/>
          <w:b/>
          <w:sz w:val="16"/>
          <w:szCs w:val="16"/>
          <w:highlight w:val="yellow"/>
          <w:lang w:eastAsia="de-DE"/>
        </w:rPr>
        <w:t xml:space="preserve">                  }</w:t>
      </w:r>
    </w:p>
    <w:p w14:paraId="0778DF87" w14:textId="77777777" w:rsidR="00162963" w:rsidRPr="00162963" w:rsidRDefault="00162963" w:rsidP="00162963">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
          <w:sz w:val="16"/>
          <w:szCs w:val="16"/>
          <w:highlight w:val="yellow"/>
          <w:lang w:eastAsia="de-DE"/>
        </w:rPr>
      </w:pPr>
      <w:r w:rsidRPr="00162963">
        <w:rPr>
          <w:rFonts w:ascii="Courier New" w:hAnsi="Courier New" w:cs="Courier New"/>
          <w:b/>
          <w:sz w:val="16"/>
          <w:szCs w:val="16"/>
          <w:highlight w:val="yellow"/>
          <w:lang w:eastAsia="de-DE"/>
        </w:rPr>
        <w:t xml:space="preserve">                  case else{</w:t>
      </w:r>
    </w:p>
    <w:p w14:paraId="4323F69D" w14:textId="77777777" w:rsidR="00162963" w:rsidRPr="00162963" w:rsidRDefault="00162963" w:rsidP="00162963">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
          <w:sz w:val="16"/>
          <w:szCs w:val="16"/>
          <w:highlight w:val="yellow"/>
          <w:lang w:eastAsia="de-DE"/>
        </w:rPr>
      </w:pPr>
      <w:r w:rsidRPr="00162963">
        <w:rPr>
          <w:rFonts w:ascii="Courier New" w:hAnsi="Courier New" w:cs="Courier New"/>
          <w:b/>
          <w:sz w:val="16"/>
          <w:szCs w:val="16"/>
          <w:highlight w:val="yellow"/>
          <w:lang w:eastAsia="de-DE"/>
        </w:rPr>
        <w:t xml:space="preserve">                      FatalError(__FILE__, __LINE__, "Invalid system combination for SIB4");</w:t>
      </w:r>
    </w:p>
    <w:p w14:paraId="55B8C431" w14:textId="77777777" w:rsidR="00162963" w:rsidRPr="00162963" w:rsidRDefault="00162963" w:rsidP="00162963">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
          <w:sz w:val="16"/>
          <w:szCs w:val="16"/>
          <w:highlight w:val="yellow"/>
          <w:lang w:eastAsia="de-DE"/>
        </w:rPr>
      </w:pPr>
      <w:r w:rsidRPr="00162963">
        <w:rPr>
          <w:rFonts w:ascii="Courier New" w:hAnsi="Courier New" w:cs="Courier New"/>
          <w:b/>
          <w:sz w:val="16"/>
          <w:szCs w:val="16"/>
          <w:highlight w:val="yellow"/>
          <w:lang w:eastAsia="de-DE"/>
        </w:rPr>
        <w:t xml:space="preserve">                  }</w:t>
      </w:r>
    </w:p>
    <w:p w14:paraId="2C4B7FDE" w14:textId="77777777" w:rsidR="00162963" w:rsidRPr="00162963" w:rsidRDefault="00162963" w:rsidP="00162963">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
          <w:sz w:val="16"/>
          <w:szCs w:val="16"/>
          <w:highlight w:val="yellow"/>
          <w:lang w:eastAsia="de-DE"/>
        </w:rPr>
      </w:pPr>
      <w:r w:rsidRPr="00162963">
        <w:rPr>
          <w:rFonts w:ascii="Courier New" w:hAnsi="Courier New" w:cs="Courier New"/>
          <w:b/>
          <w:sz w:val="16"/>
          <w:szCs w:val="16"/>
          <w:highlight w:val="yellow"/>
          <w:lang w:eastAsia="de-DE"/>
        </w:rPr>
        <w:t xml:space="preserve">              }</w:t>
      </w:r>
    </w:p>
    <w:p w14:paraId="677528FC" w14:textId="77777777" w:rsidR="00162963" w:rsidRPr="00162963" w:rsidRDefault="00162963" w:rsidP="00162963">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
          <w:sz w:val="16"/>
          <w:szCs w:val="16"/>
          <w:highlight w:val="yellow"/>
          <w:lang w:eastAsia="de-DE"/>
        </w:rPr>
      </w:pPr>
      <w:r w:rsidRPr="00162963">
        <w:rPr>
          <w:rFonts w:ascii="Courier New" w:hAnsi="Courier New" w:cs="Courier New"/>
          <w:b/>
          <w:sz w:val="16"/>
          <w:szCs w:val="16"/>
          <w:highlight w:val="yellow"/>
          <w:lang w:eastAsia="de-DE"/>
        </w:rPr>
        <w:t xml:space="preserve">          }</w:t>
      </w:r>
    </w:p>
    <w:p w14:paraId="14B23460" w14:textId="77777777" w:rsidR="00162963" w:rsidRPr="00162963" w:rsidRDefault="00162963" w:rsidP="00162963">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
          <w:sz w:val="16"/>
          <w:szCs w:val="16"/>
          <w:highlight w:val="yellow"/>
          <w:lang w:eastAsia="de-DE"/>
        </w:rPr>
      </w:pPr>
      <w:r w:rsidRPr="00162963">
        <w:rPr>
          <w:rFonts w:ascii="Courier New" w:hAnsi="Courier New" w:cs="Courier New"/>
          <w:b/>
          <w:sz w:val="16"/>
          <w:szCs w:val="16"/>
          <w:highlight w:val="yellow"/>
          <w:lang w:eastAsia="de-DE"/>
        </w:rPr>
        <w:t xml:space="preserve">          case(5){</w:t>
      </w:r>
    </w:p>
    <w:p w14:paraId="138FFEC6" w14:textId="77777777" w:rsidR="00162963" w:rsidRPr="00162963" w:rsidRDefault="00162963" w:rsidP="00162963">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
          <w:sz w:val="16"/>
          <w:szCs w:val="16"/>
          <w:highlight w:val="yellow"/>
          <w:lang w:eastAsia="de-DE"/>
        </w:rPr>
      </w:pPr>
      <w:r w:rsidRPr="00162963">
        <w:rPr>
          <w:rFonts w:ascii="Courier New" w:hAnsi="Courier New" w:cs="Courier New"/>
          <w:b/>
          <w:sz w:val="16"/>
          <w:szCs w:val="16"/>
          <w:highlight w:val="yellow"/>
          <w:lang w:eastAsia="de-DE"/>
        </w:rPr>
        <w:t xml:space="preserve">              select(v_Sys_Comb){</w:t>
      </w:r>
    </w:p>
    <w:p w14:paraId="162DB8BD" w14:textId="77777777" w:rsidR="00162963" w:rsidRPr="00162963" w:rsidRDefault="00162963" w:rsidP="00162963">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
          <w:sz w:val="16"/>
          <w:szCs w:val="16"/>
          <w:highlight w:val="yellow"/>
          <w:lang w:eastAsia="de-DE"/>
        </w:rPr>
      </w:pPr>
      <w:r w:rsidRPr="00162963">
        <w:rPr>
          <w:rFonts w:ascii="Courier New" w:hAnsi="Courier New" w:cs="Courier New"/>
          <w:b/>
          <w:sz w:val="16"/>
          <w:szCs w:val="16"/>
          <w:highlight w:val="yellow"/>
          <w:lang w:eastAsia="de-DE"/>
        </w:rPr>
        <w:t xml:space="preserve">                  case(c3){</w:t>
      </w:r>
    </w:p>
    <w:p w14:paraId="7314F716" w14:textId="77777777" w:rsidR="00162963" w:rsidRPr="00162963" w:rsidRDefault="00162963" w:rsidP="00162963">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
          <w:sz w:val="16"/>
          <w:szCs w:val="16"/>
          <w:highlight w:val="yellow"/>
          <w:lang w:eastAsia="de-DE"/>
        </w:rPr>
      </w:pPr>
      <w:r w:rsidRPr="00162963">
        <w:rPr>
          <w:rFonts w:ascii="Courier New" w:hAnsi="Courier New" w:cs="Courier New"/>
          <w:b/>
          <w:sz w:val="16"/>
          <w:szCs w:val="16"/>
          <w:highlight w:val="yellow"/>
          <w:lang w:eastAsia="de-DE"/>
        </w:rPr>
        <w:t xml:space="preserve">                      return 2</w:t>
      </w:r>
    </w:p>
    <w:p w14:paraId="0657EB53" w14:textId="77777777" w:rsidR="00162963" w:rsidRPr="00162963" w:rsidRDefault="00162963" w:rsidP="00162963">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
          <w:sz w:val="16"/>
          <w:szCs w:val="16"/>
          <w:highlight w:val="yellow"/>
          <w:lang w:eastAsia="de-DE"/>
        </w:rPr>
      </w:pPr>
      <w:r w:rsidRPr="00162963">
        <w:rPr>
          <w:rFonts w:ascii="Courier New" w:hAnsi="Courier New" w:cs="Courier New"/>
          <w:b/>
          <w:sz w:val="16"/>
          <w:szCs w:val="16"/>
          <w:highlight w:val="yellow"/>
          <w:lang w:eastAsia="de-DE"/>
        </w:rPr>
        <w:t xml:space="preserve">                  }</w:t>
      </w:r>
    </w:p>
    <w:p w14:paraId="75EB8B04" w14:textId="77777777" w:rsidR="00162963" w:rsidRPr="00162963" w:rsidRDefault="00162963" w:rsidP="00162963">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
          <w:sz w:val="16"/>
          <w:szCs w:val="16"/>
          <w:highlight w:val="yellow"/>
          <w:lang w:eastAsia="de-DE"/>
        </w:rPr>
      </w:pPr>
      <w:r w:rsidRPr="00162963">
        <w:rPr>
          <w:rFonts w:ascii="Courier New" w:hAnsi="Courier New" w:cs="Courier New"/>
          <w:b/>
          <w:sz w:val="16"/>
          <w:szCs w:val="16"/>
          <w:highlight w:val="yellow"/>
          <w:lang w:eastAsia="de-DE"/>
        </w:rPr>
        <w:t xml:space="preserve">                  case(c11){</w:t>
      </w:r>
    </w:p>
    <w:p w14:paraId="68411DAC" w14:textId="77777777" w:rsidR="00162963" w:rsidRPr="00162963" w:rsidRDefault="00162963" w:rsidP="00162963">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
          <w:sz w:val="16"/>
          <w:szCs w:val="16"/>
          <w:highlight w:val="yellow"/>
          <w:lang w:eastAsia="de-DE"/>
        </w:rPr>
      </w:pPr>
      <w:r w:rsidRPr="00162963">
        <w:rPr>
          <w:rFonts w:ascii="Courier New" w:hAnsi="Courier New" w:cs="Courier New"/>
          <w:b/>
          <w:sz w:val="16"/>
          <w:szCs w:val="16"/>
          <w:highlight w:val="yellow"/>
          <w:lang w:eastAsia="de-DE"/>
        </w:rPr>
        <w:t xml:space="preserve">                      return 3</w:t>
      </w:r>
    </w:p>
    <w:p w14:paraId="251C4E31" w14:textId="77777777" w:rsidR="00162963" w:rsidRPr="00162963" w:rsidRDefault="00162963" w:rsidP="00162963">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
          <w:sz w:val="16"/>
          <w:szCs w:val="16"/>
          <w:highlight w:val="yellow"/>
          <w:lang w:eastAsia="de-DE"/>
        </w:rPr>
      </w:pPr>
      <w:r w:rsidRPr="00162963">
        <w:rPr>
          <w:rFonts w:ascii="Courier New" w:hAnsi="Courier New" w:cs="Courier New"/>
          <w:b/>
          <w:sz w:val="16"/>
          <w:szCs w:val="16"/>
          <w:highlight w:val="yellow"/>
          <w:lang w:eastAsia="de-DE"/>
        </w:rPr>
        <w:t xml:space="preserve">                  }</w:t>
      </w:r>
    </w:p>
    <w:p w14:paraId="49F06732" w14:textId="77777777" w:rsidR="00162963" w:rsidRPr="00162963" w:rsidRDefault="00162963" w:rsidP="00162963">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
          <w:sz w:val="16"/>
          <w:szCs w:val="16"/>
          <w:highlight w:val="yellow"/>
          <w:lang w:eastAsia="de-DE"/>
        </w:rPr>
      </w:pPr>
      <w:r w:rsidRPr="00162963">
        <w:rPr>
          <w:rFonts w:ascii="Courier New" w:hAnsi="Courier New" w:cs="Courier New"/>
          <w:b/>
          <w:sz w:val="16"/>
          <w:szCs w:val="16"/>
          <w:highlight w:val="yellow"/>
          <w:lang w:eastAsia="de-DE"/>
        </w:rPr>
        <w:t xml:space="preserve">                  case else{</w:t>
      </w:r>
    </w:p>
    <w:p w14:paraId="26B3C840" w14:textId="77777777" w:rsidR="00162963" w:rsidRPr="00162963" w:rsidRDefault="00162963" w:rsidP="00162963">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
          <w:sz w:val="16"/>
          <w:szCs w:val="16"/>
          <w:highlight w:val="yellow"/>
          <w:lang w:eastAsia="de-DE"/>
        </w:rPr>
      </w:pPr>
      <w:r w:rsidRPr="00162963">
        <w:rPr>
          <w:rFonts w:ascii="Courier New" w:hAnsi="Courier New" w:cs="Courier New"/>
          <w:b/>
          <w:sz w:val="16"/>
          <w:szCs w:val="16"/>
          <w:highlight w:val="yellow"/>
          <w:lang w:eastAsia="de-DE"/>
        </w:rPr>
        <w:t xml:space="preserve">                      FatalError(__FILE__, __LINE__, "Invalid system combination for SIB5");</w:t>
      </w:r>
    </w:p>
    <w:p w14:paraId="5A1605FB" w14:textId="77777777" w:rsidR="00162963" w:rsidRPr="00162963" w:rsidRDefault="00162963" w:rsidP="00162963">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
          <w:sz w:val="16"/>
          <w:szCs w:val="16"/>
          <w:highlight w:val="yellow"/>
          <w:lang w:eastAsia="de-DE"/>
        </w:rPr>
      </w:pPr>
      <w:r w:rsidRPr="00162963">
        <w:rPr>
          <w:rFonts w:ascii="Courier New" w:hAnsi="Courier New" w:cs="Courier New"/>
          <w:b/>
          <w:sz w:val="16"/>
          <w:szCs w:val="16"/>
          <w:highlight w:val="yellow"/>
          <w:lang w:eastAsia="de-DE"/>
        </w:rPr>
        <w:t xml:space="preserve">                  }</w:t>
      </w:r>
    </w:p>
    <w:p w14:paraId="19F05A02" w14:textId="77777777" w:rsidR="00162963" w:rsidRPr="00162963" w:rsidRDefault="00162963" w:rsidP="00162963">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
          <w:sz w:val="16"/>
          <w:szCs w:val="16"/>
          <w:highlight w:val="yellow"/>
          <w:lang w:eastAsia="de-DE"/>
        </w:rPr>
      </w:pPr>
      <w:r w:rsidRPr="00162963">
        <w:rPr>
          <w:rFonts w:ascii="Courier New" w:hAnsi="Courier New" w:cs="Courier New"/>
          <w:b/>
          <w:sz w:val="16"/>
          <w:szCs w:val="16"/>
          <w:highlight w:val="yellow"/>
          <w:lang w:eastAsia="de-DE"/>
        </w:rPr>
        <w:t xml:space="preserve">              }  </w:t>
      </w:r>
    </w:p>
    <w:p w14:paraId="34B9C0D0" w14:textId="77777777" w:rsidR="00162963" w:rsidRPr="00162963" w:rsidRDefault="00162963" w:rsidP="00162963">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
          <w:sz w:val="16"/>
          <w:szCs w:val="16"/>
          <w:highlight w:val="yellow"/>
          <w:lang w:eastAsia="de-DE"/>
        </w:rPr>
      </w:pPr>
      <w:r w:rsidRPr="00162963">
        <w:rPr>
          <w:rFonts w:ascii="Courier New" w:hAnsi="Courier New" w:cs="Courier New"/>
          <w:b/>
          <w:sz w:val="16"/>
          <w:szCs w:val="16"/>
          <w:highlight w:val="yellow"/>
          <w:lang w:eastAsia="de-DE"/>
        </w:rPr>
        <w:t xml:space="preserve">          }</w:t>
      </w:r>
    </w:p>
    <w:p w14:paraId="5526CD58" w14:textId="77777777" w:rsidR="00162963" w:rsidRPr="00162963" w:rsidRDefault="00162963" w:rsidP="00162963">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
          <w:sz w:val="16"/>
          <w:szCs w:val="16"/>
          <w:highlight w:val="yellow"/>
          <w:lang w:eastAsia="de-DE"/>
        </w:rPr>
      </w:pPr>
      <w:r w:rsidRPr="00162963">
        <w:rPr>
          <w:rFonts w:ascii="Courier New" w:hAnsi="Courier New" w:cs="Courier New"/>
          <w:b/>
          <w:sz w:val="16"/>
          <w:szCs w:val="16"/>
          <w:highlight w:val="yellow"/>
          <w:lang w:eastAsia="de-DE"/>
        </w:rPr>
        <w:t xml:space="preserve">          case(14){</w:t>
      </w:r>
    </w:p>
    <w:p w14:paraId="4CA08461" w14:textId="77777777" w:rsidR="00162963" w:rsidRPr="00162963" w:rsidRDefault="00162963" w:rsidP="00162963">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
          <w:sz w:val="16"/>
          <w:szCs w:val="16"/>
          <w:highlight w:val="yellow"/>
          <w:lang w:eastAsia="de-DE"/>
        </w:rPr>
      </w:pPr>
      <w:r w:rsidRPr="00162963">
        <w:rPr>
          <w:rFonts w:ascii="Courier New" w:hAnsi="Courier New" w:cs="Courier New"/>
          <w:b/>
          <w:sz w:val="16"/>
          <w:szCs w:val="16"/>
          <w:highlight w:val="yellow"/>
          <w:lang w:eastAsia="de-DE"/>
        </w:rPr>
        <w:t xml:space="preserve">              select(v_Sys_Comb){</w:t>
      </w:r>
    </w:p>
    <w:p w14:paraId="45036E28" w14:textId="77777777" w:rsidR="00162963" w:rsidRPr="00162963" w:rsidRDefault="00162963" w:rsidP="00162963">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
          <w:sz w:val="16"/>
          <w:szCs w:val="16"/>
          <w:highlight w:val="yellow"/>
          <w:lang w:eastAsia="de-DE"/>
        </w:rPr>
      </w:pPr>
      <w:r w:rsidRPr="00162963">
        <w:rPr>
          <w:rFonts w:ascii="Courier New" w:hAnsi="Courier New" w:cs="Courier New"/>
          <w:b/>
          <w:sz w:val="16"/>
          <w:szCs w:val="16"/>
          <w:highlight w:val="yellow"/>
          <w:lang w:eastAsia="de-DE"/>
        </w:rPr>
        <w:t xml:space="preserve">                  case(c4){</w:t>
      </w:r>
    </w:p>
    <w:p w14:paraId="2FA5C41B" w14:textId="77777777" w:rsidR="00162963" w:rsidRPr="00162963" w:rsidRDefault="00162963" w:rsidP="00162963">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
          <w:sz w:val="16"/>
          <w:szCs w:val="16"/>
          <w:highlight w:val="yellow"/>
          <w:lang w:eastAsia="de-DE"/>
        </w:rPr>
      </w:pPr>
      <w:r w:rsidRPr="00162963">
        <w:rPr>
          <w:rFonts w:ascii="Courier New" w:hAnsi="Courier New" w:cs="Courier New"/>
          <w:b/>
          <w:sz w:val="16"/>
          <w:szCs w:val="16"/>
          <w:highlight w:val="yellow"/>
          <w:lang w:eastAsia="de-DE"/>
        </w:rPr>
        <w:t xml:space="preserve">                      return 2</w:t>
      </w:r>
    </w:p>
    <w:p w14:paraId="056115E8" w14:textId="77777777" w:rsidR="00162963" w:rsidRPr="00162963" w:rsidRDefault="00162963" w:rsidP="00162963">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
          <w:sz w:val="16"/>
          <w:szCs w:val="16"/>
          <w:highlight w:val="yellow"/>
          <w:lang w:eastAsia="de-DE"/>
        </w:rPr>
      </w:pPr>
      <w:r w:rsidRPr="00162963">
        <w:rPr>
          <w:rFonts w:ascii="Courier New" w:hAnsi="Courier New" w:cs="Courier New"/>
          <w:b/>
          <w:sz w:val="16"/>
          <w:szCs w:val="16"/>
          <w:highlight w:val="yellow"/>
          <w:lang w:eastAsia="de-DE"/>
        </w:rPr>
        <w:t xml:space="preserve">                  }</w:t>
      </w:r>
    </w:p>
    <w:p w14:paraId="78920D71" w14:textId="77777777" w:rsidR="00162963" w:rsidRPr="00162963" w:rsidRDefault="00162963" w:rsidP="00162963">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
          <w:sz w:val="16"/>
          <w:szCs w:val="16"/>
          <w:highlight w:val="yellow"/>
          <w:lang w:eastAsia="de-DE"/>
        </w:rPr>
      </w:pPr>
      <w:r w:rsidRPr="00162963">
        <w:rPr>
          <w:rFonts w:ascii="Courier New" w:hAnsi="Courier New" w:cs="Courier New"/>
          <w:b/>
          <w:sz w:val="16"/>
          <w:szCs w:val="16"/>
          <w:highlight w:val="yellow"/>
          <w:lang w:eastAsia="de-DE"/>
        </w:rPr>
        <w:t xml:space="preserve">                  case(c13){</w:t>
      </w:r>
    </w:p>
    <w:p w14:paraId="161A8FAE" w14:textId="77777777" w:rsidR="00162963" w:rsidRPr="00162963" w:rsidRDefault="00162963" w:rsidP="00162963">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
          <w:sz w:val="16"/>
          <w:szCs w:val="16"/>
          <w:highlight w:val="yellow"/>
          <w:lang w:eastAsia="de-DE"/>
        </w:rPr>
      </w:pPr>
      <w:r w:rsidRPr="00162963">
        <w:rPr>
          <w:rFonts w:ascii="Courier New" w:hAnsi="Courier New" w:cs="Courier New"/>
          <w:b/>
          <w:sz w:val="16"/>
          <w:szCs w:val="16"/>
          <w:highlight w:val="yellow"/>
          <w:lang w:eastAsia="de-DE"/>
        </w:rPr>
        <w:lastRenderedPageBreak/>
        <w:t xml:space="preserve">                      return 3</w:t>
      </w:r>
    </w:p>
    <w:p w14:paraId="1406C1C8" w14:textId="77777777" w:rsidR="00162963" w:rsidRPr="00162963" w:rsidRDefault="00162963" w:rsidP="00162963">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
          <w:sz w:val="16"/>
          <w:szCs w:val="16"/>
          <w:highlight w:val="yellow"/>
          <w:lang w:eastAsia="de-DE"/>
        </w:rPr>
      </w:pPr>
      <w:r w:rsidRPr="00162963">
        <w:rPr>
          <w:rFonts w:ascii="Courier New" w:hAnsi="Courier New" w:cs="Courier New"/>
          <w:b/>
          <w:sz w:val="16"/>
          <w:szCs w:val="16"/>
          <w:highlight w:val="yellow"/>
          <w:lang w:eastAsia="de-DE"/>
        </w:rPr>
        <w:t xml:space="preserve">                  }</w:t>
      </w:r>
    </w:p>
    <w:p w14:paraId="6244D8A4" w14:textId="77777777" w:rsidR="00162963" w:rsidRPr="00162963" w:rsidRDefault="00162963" w:rsidP="00162963">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
          <w:sz w:val="16"/>
          <w:szCs w:val="16"/>
          <w:highlight w:val="yellow"/>
          <w:lang w:eastAsia="de-DE"/>
        </w:rPr>
      </w:pPr>
      <w:r w:rsidRPr="00162963">
        <w:rPr>
          <w:rFonts w:ascii="Courier New" w:hAnsi="Courier New" w:cs="Courier New"/>
          <w:b/>
          <w:sz w:val="16"/>
          <w:szCs w:val="16"/>
          <w:highlight w:val="yellow"/>
          <w:lang w:eastAsia="de-DE"/>
        </w:rPr>
        <w:t xml:space="preserve">                  case else{</w:t>
      </w:r>
    </w:p>
    <w:p w14:paraId="0637F442" w14:textId="77777777" w:rsidR="00162963" w:rsidRPr="00162963" w:rsidRDefault="00162963" w:rsidP="00162963">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
          <w:sz w:val="16"/>
          <w:szCs w:val="16"/>
          <w:highlight w:val="yellow"/>
          <w:lang w:eastAsia="de-DE"/>
        </w:rPr>
      </w:pPr>
      <w:r w:rsidRPr="00162963">
        <w:rPr>
          <w:rFonts w:ascii="Courier New" w:hAnsi="Courier New" w:cs="Courier New"/>
          <w:b/>
          <w:sz w:val="16"/>
          <w:szCs w:val="16"/>
          <w:highlight w:val="yellow"/>
          <w:lang w:eastAsia="de-DE"/>
        </w:rPr>
        <w:t xml:space="preserve">                      FatalError(__FILE__, __LINE__, "Invalid system combination for SIB41");</w:t>
      </w:r>
    </w:p>
    <w:p w14:paraId="2BA231F0" w14:textId="77777777" w:rsidR="00162963" w:rsidRPr="00162963" w:rsidRDefault="00162963" w:rsidP="00162963">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
          <w:sz w:val="16"/>
          <w:szCs w:val="16"/>
          <w:highlight w:val="yellow"/>
          <w:lang w:eastAsia="de-DE"/>
        </w:rPr>
      </w:pPr>
      <w:r w:rsidRPr="00162963">
        <w:rPr>
          <w:rFonts w:ascii="Courier New" w:hAnsi="Courier New" w:cs="Courier New"/>
          <w:b/>
          <w:sz w:val="16"/>
          <w:szCs w:val="16"/>
          <w:highlight w:val="yellow"/>
          <w:lang w:eastAsia="de-DE"/>
        </w:rPr>
        <w:t xml:space="preserve">                  }</w:t>
      </w:r>
    </w:p>
    <w:p w14:paraId="0862933E" w14:textId="77777777" w:rsidR="00162963" w:rsidRPr="00162963" w:rsidRDefault="00162963" w:rsidP="00162963">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
          <w:sz w:val="16"/>
          <w:szCs w:val="16"/>
          <w:highlight w:val="yellow"/>
          <w:lang w:eastAsia="de-DE"/>
        </w:rPr>
      </w:pPr>
      <w:r w:rsidRPr="00162963">
        <w:rPr>
          <w:rFonts w:ascii="Courier New" w:hAnsi="Courier New" w:cs="Courier New"/>
          <w:b/>
          <w:sz w:val="16"/>
          <w:szCs w:val="16"/>
          <w:highlight w:val="yellow"/>
          <w:lang w:eastAsia="de-DE"/>
        </w:rPr>
        <w:t xml:space="preserve">              }  </w:t>
      </w:r>
    </w:p>
    <w:p w14:paraId="48B756D6" w14:textId="77777777" w:rsidR="00162963" w:rsidRPr="00162963" w:rsidRDefault="00162963" w:rsidP="00162963">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
          <w:sz w:val="16"/>
          <w:szCs w:val="16"/>
          <w:highlight w:val="yellow"/>
          <w:lang w:eastAsia="de-DE"/>
        </w:rPr>
      </w:pPr>
      <w:r w:rsidRPr="00162963">
        <w:rPr>
          <w:rFonts w:ascii="Courier New" w:hAnsi="Courier New" w:cs="Courier New"/>
          <w:b/>
          <w:sz w:val="16"/>
          <w:szCs w:val="16"/>
          <w:highlight w:val="yellow"/>
          <w:lang w:eastAsia="de-DE"/>
        </w:rPr>
        <w:t xml:space="preserve">          }</w:t>
      </w:r>
    </w:p>
    <w:p w14:paraId="3C8B3B1D" w14:textId="77777777" w:rsidR="00162963" w:rsidRPr="00162963" w:rsidRDefault="00162963" w:rsidP="00162963">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
          <w:sz w:val="16"/>
          <w:szCs w:val="16"/>
          <w:highlight w:val="yellow"/>
          <w:lang w:eastAsia="de-DE"/>
        </w:rPr>
      </w:pPr>
      <w:r w:rsidRPr="00162963">
        <w:rPr>
          <w:rFonts w:ascii="Courier New" w:hAnsi="Courier New" w:cs="Courier New"/>
          <w:b/>
          <w:sz w:val="16"/>
          <w:szCs w:val="16"/>
          <w:highlight w:val="yellow"/>
          <w:lang w:eastAsia="de-DE"/>
        </w:rPr>
        <w:t xml:space="preserve">          //case (16){} //standin</w:t>
      </w:r>
    </w:p>
    <w:p w14:paraId="4467AC8A" w14:textId="77777777" w:rsidR="00162963" w:rsidRPr="00162963" w:rsidRDefault="00162963" w:rsidP="00162963">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
          <w:sz w:val="16"/>
          <w:szCs w:val="16"/>
          <w:highlight w:val="yellow"/>
          <w:lang w:eastAsia="de-DE"/>
        </w:rPr>
      </w:pPr>
      <w:r w:rsidRPr="00162963">
        <w:rPr>
          <w:rFonts w:ascii="Courier New" w:hAnsi="Courier New" w:cs="Courier New"/>
          <w:b/>
          <w:sz w:val="16"/>
          <w:szCs w:val="16"/>
          <w:highlight w:val="yellow"/>
          <w:lang w:eastAsia="de-DE"/>
        </w:rPr>
        <w:t xml:space="preserve">          case(20){</w:t>
      </w:r>
    </w:p>
    <w:p w14:paraId="5852FE47" w14:textId="77777777" w:rsidR="00162963" w:rsidRPr="00162963" w:rsidRDefault="00162963" w:rsidP="00162963">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
          <w:sz w:val="16"/>
          <w:szCs w:val="16"/>
          <w:highlight w:val="yellow"/>
          <w:lang w:eastAsia="de-DE"/>
        </w:rPr>
      </w:pPr>
      <w:r w:rsidRPr="00162963">
        <w:rPr>
          <w:rFonts w:ascii="Courier New" w:hAnsi="Courier New" w:cs="Courier New"/>
          <w:b/>
          <w:sz w:val="16"/>
          <w:szCs w:val="16"/>
          <w:highlight w:val="yellow"/>
          <w:lang w:eastAsia="de-DE"/>
        </w:rPr>
        <w:t xml:space="preserve">              return 1</w:t>
      </w:r>
    </w:p>
    <w:p w14:paraId="02F1C2F6" w14:textId="77777777" w:rsidR="00162963" w:rsidRPr="00162963" w:rsidRDefault="00162963" w:rsidP="00162963">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
          <w:sz w:val="16"/>
          <w:szCs w:val="16"/>
          <w:highlight w:val="yellow"/>
          <w:lang w:eastAsia="de-DE"/>
        </w:rPr>
      </w:pPr>
      <w:r w:rsidRPr="00162963">
        <w:rPr>
          <w:rFonts w:ascii="Courier New" w:hAnsi="Courier New" w:cs="Courier New"/>
          <w:b/>
          <w:sz w:val="16"/>
          <w:szCs w:val="16"/>
          <w:highlight w:val="yellow"/>
          <w:lang w:eastAsia="de-DE"/>
        </w:rPr>
        <w:t xml:space="preserve">          }</w:t>
      </w:r>
    </w:p>
    <w:p w14:paraId="0FD110B1" w14:textId="77777777" w:rsidR="00162963" w:rsidRPr="00162963" w:rsidRDefault="00162963" w:rsidP="00162963">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
          <w:sz w:val="16"/>
          <w:szCs w:val="16"/>
          <w:highlight w:val="yellow"/>
          <w:lang w:eastAsia="de-DE"/>
        </w:rPr>
      </w:pPr>
      <w:r w:rsidRPr="00162963">
        <w:rPr>
          <w:rFonts w:ascii="Courier New" w:hAnsi="Courier New" w:cs="Courier New"/>
          <w:b/>
          <w:sz w:val="16"/>
          <w:szCs w:val="16"/>
          <w:highlight w:val="yellow"/>
          <w:lang w:eastAsia="de-DE"/>
        </w:rPr>
        <w:t xml:space="preserve">          case (22){</w:t>
      </w:r>
    </w:p>
    <w:p w14:paraId="627A080E" w14:textId="77777777" w:rsidR="00162963" w:rsidRPr="00162963" w:rsidRDefault="00162963" w:rsidP="00162963">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
          <w:sz w:val="16"/>
          <w:szCs w:val="16"/>
          <w:highlight w:val="yellow"/>
          <w:lang w:eastAsia="de-DE"/>
        </w:rPr>
      </w:pPr>
      <w:r w:rsidRPr="00162963">
        <w:rPr>
          <w:rFonts w:ascii="Courier New" w:hAnsi="Courier New" w:cs="Courier New"/>
          <w:b/>
          <w:sz w:val="16"/>
          <w:szCs w:val="16"/>
          <w:highlight w:val="yellow"/>
          <w:lang w:eastAsia="de-DE"/>
        </w:rPr>
        <w:t xml:space="preserve">              select(v_Sys_Comb){</w:t>
      </w:r>
    </w:p>
    <w:p w14:paraId="7E93E2F0" w14:textId="77777777" w:rsidR="00162963" w:rsidRPr="00162963" w:rsidRDefault="00162963" w:rsidP="00162963">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
          <w:sz w:val="16"/>
          <w:szCs w:val="16"/>
          <w:highlight w:val="yellow"/>
          <w:lang w:eastAsia="de-DE"/>
        </w:rPr>
      </w:pPr>
      <w:r w:rsidRPr="00162963">
        <w:rPr>
          <w:rFonts w:ascii="Courier New" w:hAnsi="Courier New" w:cs="Courier New"/>
          <w:b/>
          <w:sz w:val="16"/>
          <w:szCs w:val="16"/>
          <w:highlight w:val="yellow"/>
          <w:lang w:eastAsia="de-DE"/>
        </w:rPr>
        <w:t xml:space="preserve">                  case(c6, c7){</w:t>
      </w:r>
    </w:p>
    <w:p w14:paraId="0A7619EF" w14:textId="77777777" w:rsidR="00162963" w:rsidRPr="00162963" w:rsidRDefault="00162963" w:rsidP="00162963">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
          <w:sz w:val="16"/>
          <w:szCs w:val="16"/>
          <w:highlight w:val="yellow"/>
          <w:lang w:eastAsia="de-DE"/>
        </w:rPr>
      </w:pPr>
      <w:r w:rsidRPr="00162963">
        <w:rPr>
          <w:rFonts w:ascii="Courier New" w:hAnsi="Courier New" w:cs="Courier New"/>
          <w:b/>
          <w:sz w:val="16"/>
          <w:szCs w:val="16"/>
          <w:highlight w:val="yellow"/>
          <w:lang w:eastAsia="de-DE"/>
        </w:rPr>
        <w:t xml:space="preserve">                      return 1</w:t>
      </w:r>
    </w:p>
    <w:p w14:paraId="6FCDAC54" w14:textId="77777777" w:rsidR="00162963" w:rsidRPr="00162963" w:rsidRDefault="00162963" w:rsidP="00162963">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
          <w:sz w:val="16"/>
          <w:szCs w:val="16"/>
          <w:highlight w:val="yellow"/>
          <w:lang w:eastAsia="de-DE"/>
        </w:rPr>
      </w:pPr>
      <w:r w:rsidRPr="00162963">
        <w:rPr>
          <w:rFonts w:ascii="Courier New" w:hAnsi="Courier New" w:cs="Courier New"/>
          <w:b/>
          <w:sz w:val="16"/>
          <w:szCs w:val="16"/>
          <w:highlight w:val="yellow"/>
          <w:lang w:eastAsia="de-DE"/>
        </w:rPr>
        <w:t xml:space="preserve">                  }</w:t>
      </w:r>
    </w:p>
    <w:p w14:paraId="40590FCC" w14:textId="77777777" w:rsidR="00162963" w:rsidRPr="00162963" w:rsidRDefault="00162963" w:rsidP="00162963">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
          <w:sz w:val="16"/>
          <w:szCs w:val="16"/>
          <w:highlight w:val="yellow"/>
          <w:lang w:eastAsia="de-DE"/>
        </w:rPr>
      </w:pPr>
      <w:r w:rsidRPr="00162963">
        <w:rPr>
          <w:rFonts w:ascii="Courier New" w:hAnsi="Courier New" w:cs="Courier New"/>
          <w:b/>
          <w:sz w:val="16"/>
          <w:szCs w:val="16"/>
          <w:highlight w:val="yellow"/>
          <w:lang w:eastAsia="de-DE"/>
        </w:rPr>
        <w:t xml:space="preserve">                  case(c12){</w:t>
      </w:r>
    </w:p>
    <w:p w14:paraId="33BFD38F" w14:textId="77777777" w:rsidR="00162963" w:rsidRPr="00162963" w:rsidRDefault="00162963" w:rsidP="00162963">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
          <w:sz w:val="16"/>
          <w:szCs w:val="16"/>
          <w:highlight w:val="yellow"/>
          <w:lang w:eastAsia="de-DE"/>
        </w:rPr>
      </w:pPr>
      <w:r w:rsidRPr="00162963">
        <w:rPr>
          <w:rFonts w:ascii="Courier New" w:hAnsi="Courier New" w:cs="Courier New"/>
          <w:b/>
          <w:sz w:val="16"/>
          <w:szCs w:val="16"/>
          <w:highlight w:val="yellow"/>
          <w:lang w:eastAsia="de-DE"/>
        </w:rPr>
        <w:t xml:space="preserve">                      return 2</w:t>
      </w:r>
    </w:p>
    <w:p w14:paraId="6123F59B" w14:textId="77777777" w:rsidR="00162963" w:rsidRPr="00162963" w:rsidRDefault="00162963" w:rsidP="00162963">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
          <w:sz w:val="16"/>
          <w:szCs w:val="16"/>
          <w:highlight w:val="yellow"/>
          <w:lang w:eastAsia="de-DE"/>
        </w:rPr>
      </w:pPr>
      <w:r w:rsidRPr="00162963">
        <w:rPr>
          <w:rFonts w:ascii="Courier New" w:hAnsi="Courier New" w:cs="Courier New"/>
          <w:b/>
          <w:sz w:val="16"/>
          <w:szCs w:val="16"/>
          <w:highlight w:val="yellow"/>
          <w:lang w:eastAsia="de-DE"/>
        </w:rPr>
        <w:t xml:space="preserve">                  }</w:t>
      </w:r>
    </w:p>
    <w:p w14:paraId="3B922149" w14:textId="77777777" w:rsidR="00162963" w:rsidRPr="00162963" w:rsidRDefault="00162963" w:rsidP="00162963">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
          <w:sz w:val="16"/>
          <w:szCs w:val="16"/>
          <w:highlight w:val="yellow"/>
          <w:lang w:eastAsia="de-DE"/>
        </w:rPr>
      </w:pPr>
      <w:r w:rsidRPr="00162963">
        <w:rPr>
          <w:rFonts w:ascii="Courier New" w:hAnsi="Courier New" w:cs="Courier New"/>
          <w:b/>
          <w:sz w:val="16"/>
          <w:szCs w:val="16"/>
          <w:highlight w:val="yellow"/>
          <w:lang w:eastAsia="de-DE"/>
        </w:rPr>
        <w:t xml:space="preserve">                  case else{</w:t>
      </w:r>
    </w:p>
    <w:p w14:paraId="7013CF86" w14:textId="77777777" w:rsidR="00162963" w:rsidRPr="00162963" w:rsidRDefault="00162963" w:rsidP="00162963">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
          <w:sz w:val="16"/>
          <w:szCs w:val="16"/>
          <w:highlight w:val="yellow"/>
          <w:lang w:eastAsia="de-DE"/>
        </w:rPr>
      </w:pPr>
      <w:r w:rsidRPr="00162963">
        <w:rPr>
          <w:rFonts w:ascii="Courier New" w:hAnsi="Courier New" w:cs="Courier New"/>
          <w:b/>
          <w:sz w:val="16"/>
          <w:szCs w:val="16"/>
          <w:highlight w:val="yellow"/>
          <w:lang w:eastAsia="de-DE"/>
        </w:rPr>
        <w:t xml:space="preserve">                      FatalError(__FILE__, __LINE__, "Invalid system combination for SIB22");</w:t>
      </w:r>
    </w:p>
    <w:p w14:paraId="430D37FF" w14:textId="77777777" w:rsidR="00162963" w:rsidRPr="00162963" w:rsidRDefault="00162963" w:rsidP="00162963">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
          <w:sz w:val="16"/>
          <w:szCs w:val="16"/>
          <w:highlight w:val="yellow"/>
          <w:lang w:eastAsia="de-DE"/>
        </w:rPr>
      </w:pPr>
      <w:r w:rsidRPr="00162963">
        <w:rPr>
          <w:rFonts w:ascii="Courier New" w:hAnsi="Courier New" w:cs="Courier New"/>
          <w:b/>
          <w:sz w:val="16"/>
          <w:szCs w:val="16"/>
          <w:highlight w:val="yellow"/>
          <w:lang w:eastAsia="de-DE"/>
        </w:rPr>
        <w:t xml:space="preserve">                  }</w:t>
      </w:r>
    </w:p>
    <w:p w14:paraId="6D2A1643" w14:textId="77777777" w:rsidR="00162963" w:rsidRPr="00162963" w:rsidRDefault="00162963" w:rsidP="00162963">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
          <w:sz w:val="16"/>
          <w:szCs w:val="16"/>
          <w:highlight w:val="yellow"/>
          <w:lang w:eastAsia="de-DE"/>
        </w:rPr>
      </w:pPr>
      <w:r w:rsidRPr="00162963">
        <w:rPr>
          <w:rFonts w:ascii="Courier New" w:hAnsi="Courier New" w:cs="Courier New"/>
          <w:b/>
          <w:sz w:val="16"/>
          <w:szCs w:val="16"/>
          <w:highlight w:val="yellow"/>
          <w:lang w:eastAsia="de-DE"/>
        </w:rPr>
        <w:t xml:space="preserve">              }</w:t>
      </w:r>
    </w:p>
    <w:p w14:paraId="02A50660" w14:textId="77777777" w:rsidR="00162963" w:rsidRPr="00162963" w:rsidRDefault="00162963" w:rsidP="00162963">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
          <w:sz w:val="16"/>
          <w:szCs w:val="16"/>
          <w:highlight w:val="yellow"/>
          <w:lang w:eastAsia="de-DE"/>
        </w:rPr>
      </w:pPr>
      <w:r w:rsidRPr="00162963">
        <w:rPr>
          <w:rFonts w:ascii="Courier New" w:hAnsi="Courier New" w:cs="Courier New"/>
          <w:b/>
          <w:sz w:val="16"/>
          <w:szCs w:val="16"/>
          <w:highlight w:val="yellow"/>
          <w:lang w:eastAsia="de-DE"/>
        </w:rPr>
        <w:t xml:space="preserve">          }</w:t>
      </w:r>
    </w:p>
    <w:p w14:paraId="0FF23212" w14:textId="77777777" w:rsidR="00162963" w:rsidRPr="00162963" w:rsidRDefault="00162963" w:rsidP="00162963">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
          <w:sz w:val="16"/>
          <w:szCs w:val="16"/>
          <w:highlight w:val="yellow"/>
          <w:lang w:eastAsia="de-DE"/>
        </w:rPr>
      </w:pPr>
      <w:r w:rsidRPr="00162963">
        <w:rPr>
          <w:rFonts w:ascii="Courier New" w:hAnsi="Courier New" w:cs="Courier New"/>
          <w:b/>
          <w:sz w:val="16"/>
          <w:szCs w:val="16"/>
          <w:highlight w:val="yellow"/>
          <w:lang w:eastAsia="de-DE"/>
        </w:rPr>
        <w:t xml:space="preserve">          case (23){</w:t>
      </w:r>
    </w:p>
    <w:p w14:paraId="5977A1EC" w14:textId="77777777" w:rsidR="00162963" w:rsidRPr="00162963" w:rsidRDefault="00162963" w:rsidP="00162963">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
          <w:sz w:val="16"/>
          <w:szCs w:val="16"/>
          <w:highlight w:val="yellow"/>
          <w:lang w:eastAsia="de-DE"/>
        </w:rPr>
      </w:pPr>
      <w:r w:rsidRPr="00162963">
        <w:rPr>
          <w:rFonts w:ascii="Courier New" w:hAnsi="Courier New" w:cs="Courier New"/>
          <w:b/>
          <w:sz w:val="16"/>
          <w:szCs w:val="16"/>
          <w:highlight w:val="yellow"/>
          <w:lang w:eastAsia="de-DE"/>
        </w:rPr>
        <w:t xml:space="preserve">              return 2    </w:t>
      </w:r>
    </w:p>
    <w:p w14:paraId="5D8BD338" w14:textId="77777777" w:rsidR="00162963" w:rsidRPr="00162963" w:rsidRDefault="00162963" w:rsidP="00162963">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
          <w:sz w:val="16"/>
          <w:szCs w:val="16"/>
          <w:highlight w:val="yellow"/>
          <w:lang w:eastAsia="de-DE"/>
        </w:rPr>
      </w:pPr>
      <w:r w:rsidRPr="00162963">
        <w:rPr>
          <w:rFonts w:ascii="Courier New" w:hAnsi="Courier New" w:cs="Courier New"/>
          <w:b/>
          <w:sz w:val="16"/>
          <w:szCs w:val="16"/>
          <w:highlight w:val="yellow"/>
          <w:lang w:eastAsia="de-DE"/>
        </w:rPr>
        <w:t xml:space="preserve">          }</w:t>
      </w:r>
    </w:p>
    <w:p w14:paraId="5832E82E" w14:textId="77777777" w:rsidR="00162963" w:rsidRPr="00162963" w:rsidRDefault="00162963" w:rsidP="00162963">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
          <w:sz w:val="16"/>
          <w:szCs w:val="16"/>
          <w:highlight w:val="yellow"/>
          <w:lang w:eastAsia="de-DE"/>
        </w:rPr>
      </w:pPr>
      <w:r w:rsidRPr="00162963">
        <w:rPr>
          <w:rFonts w:ascii="Courier New" w:hAnsi="Courier New" w:cs="Courier New"/>
          <w:b/>
          <w:sz w:val="16"/>
          <w:szCs w:val="16"/>
          <w:highlight w:val="yellow"/>
          <w:lang w:eastAsia="de-DE"/>
        </w:rPr>
        <w:t xml:space="preserve">          case(31){</w:t>
      </w:r>
    </w:p>
    <w:p w14:paraId="34020893" w14:textId="77777777" w:rsidR="00162963" w:rsidRPr="00162963" w:rsidRDefault="00162963" w:rsidP="00162963">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
          <w:sz w:val="16"/>
          <w:szCs w:val="16"/>
          <w:highlight w:val="yellow"/>
          <w:lang w:eastAsia="de-DE"/>
        </w:rPr>
      </w:pPr>
      <w:r w:rsidRPr="00162963">
        <w:rPr>
          <w:rFonts w:ascii="Courier New" w:hAnsi="Courier New" w:cs="Courier New"/>
          <w:b/>
          <w:sz w:val="16"/>
          <w:szCs w:val="16"/>
          <w:highlight w:val="yellow"/>
          <w:lang w:eastAsia="de-DE"/>
        </w:rPr>
        <w:t xml:space="preserve">              select(v_Sys_Comb){</w:t>
      </w:r>
    </w:p>
    <w:p w14:paraId="4D0FBD67" w14:textId="77777777" w:rsidR="00162963" w:rsidRPr="00162963" w:rsidRDefault="00162963" w:rsidP="00162963">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
          <w:sz w:val="16"/>
          <w:szCs w:val="16"/>
          <w:highlight w:val="yellow"/>
          <w:lang w:eastAsia="de-DE"/>
        </w:rPr>
      </w:pPr>
      <w:r w:rsidRPr="00162963">
        <w:rPr>
          <w:rFonts w:ascii="Courier New" w:hAnsi="Courier New" w:cs="Courier New"/>
          <w:b/>
          <w:sz w:val="16"/>
          <w:szCs w:val="16"/>
          <w:highlight w:val="yellow"/>
          <w:lang w:eastAsia="de-DE"/>
        </w:rPr>
        <w:t xml:space="preserve">                  case(c9){</w:t>
      </w:r>
    </w:p>
    <w:p w14:paraId="6FE1F5A0" w14:textId="77777777" w:rsidR="00162963" w:rsidRPr="00162963" w:rsidRDefault="00162963" w:rsidP="00162963">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
          <w:sz w:val="16"/>
          <w:szCs w:val="16"/>
          <w:highlight w:val="yellow"/>
          <w:lang w:eastAsia="de-DE"/>
        </w:rPr>
      </w:pPr>
      <w:r w:rsidRPr="00162963">
        <w:rPr>
          <w:rFonts w:ascii="Courier New" w:hAnsi="Courier New" w:cs="Courier New"/>
          <w:b/>
          <w:sz w:val="16"/>
          <w:szCs w:val="16"/>
          <w:highlight w:val="yellow"/>
          <w:lang w:eastAsia="de-DE"/>
        </w:rPr>
        <w:t xml:space="preserve">                      return 0    </w:t>
      </w:r>
    </w:p>
    <w:p w14:paraId="4A98F9D4" w14:textId="77777777" w:rsidR="00162963" w:rsidRPr="00162963" w:rsidRDefault="00162963" w:rsidP="00162963">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
          <w:sz w:val="16"/>
          <w:szCs w:val="16"/>
          <w:highlight w:val="yellow"/>
          <w:lang w:eastAsia="de-DE"/>
        </w:rPr>
      </w:pPr>
      <w:r w:rsidRPr="00162963">
        <w:rPr>
          <w:rFonts w:ascii="Courier New" w:hAnsi="Courier New" w:cs="Courier New"/>
          <w:b/>
          <w:sz w:val="16"/>
          <w:szCs w:val="16"/>
          <w:highlight w:val="yellow"/>
          <w:lang w:eastAsia="de-DE"/>
        </w:rPr>
        <w:t xml:space="preserve">                  }</w:t>
      </w:r>
    </w:p>
    <w:p w14:paraId="69B519D9" w14:textId="77777777" w:rsidR="00162963" w:rsidRPr="00162963" w:rsidRDefault="00162963" w:rsidP="00162963">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
          <w:sz w:val="16"/>
          <w:szCs w:val="16"/>
          <w:highlight w:val="yellow"/>
          <w:lang w:eastAsia="de-DE"/>
        </w:rPr>
      </w:pPr>
      <w:r w:rsidRPr="00162963">
        <w:rPr>
          <w:rFonts w:ascii="Courier New" w:hAnsi="Courier New" w:cs="Courier New"/>
          <w:b/>
          <w:sz w:val="16"/>
          <w:szCs w:val="16"/>
          <w:highlight w:val="yellow"/>
          <w:lang w:eastAsia="de-DE"/>
        </w:rPr>
        <w:t xml:space="preserve">                  case(c8, c10, c11, c12, c13){</w:t>
      </w:r>
    </w:p>
    <w:p w14:paraId="63AD7FE2" w14:textId="77777777" w:rsidR="00162963" w:rsidRPr="00162963" w:rsidRDefault="00162963" w:rsidP="00162963">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
          <w:sz w:val="16"/>
          <w:szCs w:val="16"/>
          <w:highlight w:val="yellow"/>
          <w:lang w:eastAsia="de-DE"/>
        </w:rPr>
      </w:pPr>
      <w:r w:rsidRPr="00162963">
        <w:rPr>
          <w:rFonts w:ascii="Courier New" w:hAnsi="Courier New" w:cs="Courier New"/>
          <w:b/>
          <w:sz w:val="16"/>
          <w:szCs w:val="16"/>
          <w:highlight w:val="yellow"/>
          <w:lang w:eastAsia="de-DE"/>
        </w:rPr>
        <w:t xml:space="preserve">                      return 1</w:t>
      </w:r>
    </w:p>
    <w:p w14:paraId="120FEA14" w14:textId="77777777" w:rsidR="00162963" w:rsidRPr="00162963" w:rsidRDefault="00162963" w:rsidP="00162963">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
          <w:sz w:val="16"/>
          <w:szCs w:val="16"/>
          <w:highlight w:val="yellow"/>
          <w:lang w:eastAsia="de-DE"/>
        </w:rPr>
      </w:pPr>
      <w:r w:rsidRPr="00162963">
        <w:rPr>
          <w:rFonts w:ascii="Courier New" w:hAnsi="Courier New" w:cs="Courier New"/>
          <w:b/>
          <w:sz w:val="16"/>
          <w:szCs w:val="16"/>
          <w:highlight w:val="yellow"/>
          <w:lang w:eastAsia="de-DE"/>
        </w:rPr>
        <w:t xml:space="preserve">                  }</w:t>
      </w:r>
    </w:p>
    <w:p w14:paraId="0793C71A" w14:textId="77777777" w:rsidR="00162963" w:rsidRPr="00162963" w:rsidRDefault="00162963" w:rsidP="00162963">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
          <w:sz w:val="16"/>
          <w:szCs w:val="16"/>
          <w:highlight w:val="yellow"/>
          <w:lang w:eastAsia="de-DE"/>
        </w:rPr>
      </w:pPr>
      <w:r w:rsidRPr="00162963">
        <w:rPr>
          <w:rFonts w:ascii="Courier New" w:hAnsi="Courier New" w:cs="Courier New"/>
          <w:b/>
          <w:sz w:val="16"/>
          <w:szCs w:val="16"/>
          <w:highlight w:val="yellow"/>
          <w:lang w:eastAsia="de-DE"/>
        </w:rPr>
        <w:t xml:space="preserve">                  case else{</w:t>
      </w:r>
    </w:p>
    <w:p w14:paraId="4B49EF03" w14:textId="77777777" w:rsidR="00162963" w:rsidRPr="00162963" w:rsidRDefault="00162963" w:rsidP="00162963">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
          <w:sz w:val="16"/>
          <w:szCs w:val="16"/>
          <w:highlight w:val="yellow"/>
          <w:lang w:eastAsia="de-DE"/>
        </w:rPr>
      </w:pPr>
      <w:r w:rsidRPr="00162963">
        <w:rPr>
          <w:rFonts w:ascii="Courier New" w:hAnsi="Courier New" w:cs="Courier New"/>
          <w:b/>
          <w:sz w:val="16"/>
          <w:szCs w:val="16"/>
          <w:highlight w:val="yellow"/>
          <w:lang w:eastAsia="de-DE"/>
        </w:rPr>
        <w:t xml:space="preserve">                      FatalError(__FILE__, __LINE__, "Invalid system combination for SIB31");</w:t>
      </w:r>
    </w:p>
    <w:p w14:paraId="6E631343" w14:textId="77777777" w:rsidR="00162963" w:rsidRPr="00162963" w:rsidRDefault="00162963" w:rsidP="00162963">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
          <w:sz w:val="16"/>
          <w:szCs w:val="16"/>
          <w:highlight w:val="yellow"/>
          <w:lang w:eastAsia="de-DE"/>
        </w:rPr>
      </w:pPr>
      <w:r w:rsidRPr="00162963">
        <w:rPr>
          <w:rFonts w:ascii="Courier New" w:hAnsi="Courier New" w:cs="Courier New"/>
          <w:b/>
          <w:sz w:val="16"/>
          <w:szCs w:val="16"/>
          <w:highlight w:val="yellow"/>
          <w:lang w:eastAsia="de-DE"/>
        </w:rPr>
        <w:t xml:space="preserve">                  }</w:t>
      </w:r>
    </w:p>
    <w:p w14:paraId="69E6F4FD" w14:textId="77777777" w:rsidR="00162963" w:rsidRPr="00162963" w:rsidRDefault="00162963" w:rsidP="00162963">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
          <w:sz w:val="16"/>
          <w:szCs w:val="16"/>
          <w:highlight w:val="yellow"/>
          <w:lang w:eastAsia="de-DE"/>
        </w:rPr>
      </w:pPr>
      <w:r w:rsidRPr="00162963">
        <w:rPr>
          <w:rFonts w:ascii="Courier New" w:hAnsi="Courier New" w:cs="Courier New"/>
          <w:b/>
          <w:sz w:val="16"/>
          <w:szCs w:val="16"/>
          <w:highlight w:val="yellow"/>
          <w:lang w:eastAsia="de-DE"/>
        </w:rPr>
        <w:t xml:space="preserve">              }</w:t>
      </w:r>
    </w:p>
    <w:p w14:paraId="5C516D4B" w14:textId="77777777" w:rsidR="00162963" w:rsidRPr="00162963" w:rsidRDefault="00162963" w:rsidP="00162963">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
          <w:sz w:val="16"/>
          <w:szCs w:val="16"/>
          <w:highlight w:val="yellow"/>
          <w:lang w:eastAsia="de-DE"/>
        </w:rPr>
      </w:pPr>
      <w:r w:rsidRPr="00162963">
        <w:rPr>
          <w:rFonts w:ascii="Courier New" w:hAnsi="Courier New" w:cs="Courier New"/>
          <w:b/>
          <w:sz w:val="16"/>
          <w:szCs w:val="16"/>
          <w:highlight w:val="yellow"/>
          <w:lang w:eastAsia="de-DE"/>
        </w:rPr>
        <w:t xml:space="preserve">          }</w:t>
      </w:r>
    </w:p>
    <w:p w14:paraId="3ADAB8DA" w14:textId="77777777" w:rsidR="00162963" w:rsidRPr="00162963" w:rsidRDefault="00162963" w:rsidP="00162963">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
          <w:sz w:val="16"/>
          <w:szCs w:val="16"/>
          <w:highlight w:val="yellow"/>
          <w:lang w:eastAsia="de-DE"/>
        </w:rPr>
      </w:pPr>
      <w:r w:rsidRPr="00162963">
        <w:rPr>
          <w:rFonts w:ascii="Courier New" w:hAnsi="Courier New" w:cs="Courier New"/>
          <w:b/>
          <w:sz w:val="16"/>
          <w:szCs w:val="16"/>
          <w:highlight w:val="yellow"/>
          <w:lang w:eastAsia="de-DE"/>
        </w:rPr>
        <w:t xml:space="preserve">          //case(32)//standin</w:t>
      </w:r>
    </w:p>
    <w:p w14:paraId="73F25E88" w14:textId="77777777" w:rsidR="00162963" w:rsidRPr="00162963" w:rsidRDefault="00162963" w:rsidP="00162963">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
          <w:sz w:val="16"/>
          <w:szCs w:val="16"/>
          <w:highlight w:val="yellow"/>
          <w:lang w:eastAsia="de-DE"/>
        </w:rPr>
      </w:pPr>
      <w:r w:rsidRPr="00162963">
        <w:rPr>
          <w:rFonts w:ascii="Courier New" w:hAnsi="Courier New" w:cs="Courier New"/>
          <w:b/>
          <w:sz w:val="16"/>
          <w:szCs w:val="16"/>
          <w:highlight w:val="yellow"/>
          <w:lang w:eastAsia="de-DE"/>
        </w:rPr>
        <w:t xml:space="preserve">          case else{</w:t>
      </w:r>
    </w:p>
    <w:p w14:paraId="3421715B" w14:textId="77777777" w:rsidR="00162963" w:rsidRPr="00162963" w:rsidRDefault="00162963" w:rsidP="00162963">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
          <w:sz w:val="16"/>
          <w:szCs w:val="16"/>
          <w:highlight w:val="yellow"/>
          <w:lang w:eastAsia="de-DE"/>
        </w:rPr>
      </w:pPr>
      <w:r w:rsidRPr="00162963">
        <w:rPr>
          <w:rFonts w:ascii="Courier New" w:hAnsi="Courier New" w:cs="Courier New"/>
          <w:b/>
          <w:sz w:val="16"/>
          <w:szCs w:val="16"/>
          <w:highlight w:val="yellow"/>
          <w:lang w:eastAsia="de-DE"/>
        </w:rPr>
        <w:t xml:space="preserve">              FatalError(__FILE__, __LINE__, "Invalid System Block Number\System Information Combination");</w:t>
      </w:r>
    </w:p>
    <w:p w14:paraId="020683E8" w14:textId="77777777" w:rsidR="00162963" w:rsidRPr="00162963" w:rsidRDefault="00162963" w:rsidP="00162963">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
          <w:sz w:val="16"/>
          <w:szCs w:val="16"/>
          <w:highlight w:val="yellow"/>
          <w:lang w:eastAsia="de-DE"/>
        </w:rPr>
      </w:pPr>
      <w:r w:rsidRPr="00162963">
        <w:rPr>
          <w:rFonts w:ascii="Courier New" w:hAnsi="Courier New" w:cs="Courier New"/>
          <w:b/>
          <w:sz w:val="16"/>
          <w:szCs w:val="16"/>
          <w:highlight w:val="yellow"/>
          <w:lang w:eastAsia="de-DE"/>
        </w:rPr>
        <w:t xml:space="preserve">          }</w:t>
      </w:r>
    </w:p>
    <w:p w14:paraId="4EFF1892" w14:textId="77777777" w:rsidR="00162963" w:rsidRPr="00162963" w:rsidRDefault="00162963" w:rsidP="00162963">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
          <w:sz w:val="16"/>
          <w:szCs w:val="16"/>
          <w:highlight w:val="yellow"/>
          <w:lang w:eastAsia="de-DE"/>
        </w:rPr>
      </w:pPr>
      <w:r w:rsidRPr="00162963">
        <w:rPr>
          <w:rFonts w:ascii="Courier New" w:hAnsi="Courier New" w:cs="Courier New"/>
          <w:b/>
          <w:sz w:val="16"/>
          <w:szCs w:val="16"/>
          <w:highlight w:val="yellow"/>
          <w:lang w:eastAsia="de-DE"/>
        </w:rPr>
        <w:t xml:space="preserve">      }</w:t>
      </w:r>
    </w:p>
    <w:p w14:paraId="6E1F3FA4" w14:textId="2B5E8936" w:rsidR="00FE2FC7" w:rsidRPr="000A6D77" w:rsidRDefault="00162963" w:rsidP="00162963">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
          <w:sz w:val="16"/>
          <w:szCs w:val="16"/>
          <w:lang w:eastAsia="de-DE"/>
        </w:rPr>
      </w:pPr>
      <w:r w:rsidRPr="00162963">
        <w:rPr>
          <w:rFonts w:ascii="Courier New" w:hAnsi="Courier New" w:cs="Courier New"/>
          <w:b/>
          <w:sz w:val="16"/>
          <w:szCs w:val="16"/>
          <w:highlight w:val="yellow"/>
          <w:lang w:eastAsia="de-DE"/>
        </w:rPr>
        <w:t xml:space="preserve">    }</w:t>
      </w:r>
    </w:p>
    <w:p w14:paraId="3FD974FC" w14:textId="29CD4448" w:rsidR="00FE2FC7" w:rsidRPr="00C87A12" w:rsidRDefault="00162963" w:rsidP="008529DD">
      <w:pPr>
        <w:pStyle w:val="ListParagraph"/>
        <w:keepNext/>
        <w:keepLines/>
        <w:numPr>
          <w:ilvl w:val="1"/>
          <w:numId w:val="2"/>
        </w:numPr>
        <w:spacing w:before="180"/>
        <w:contextualSpacing/>
        <w:outlineLvl w:val="1"/>
        <w:rPr>
          <w:rFonts w:ascii="Arial" w:hAnsi="Arial" w:cs="Arial"/>
          <w:sz w:val="32"/>
          <w:szCs w:val="32"/>
        </w:rPr>
      </w:pPr>
      <w:r w:rsidRPr="00C87A12">
        <w:rPr>
          <w:rFonts w:ascii="Arial" w:hAnsi="Arial" w:cs="Arial"/>
          <w:sz w:val="32"/>
          <w:szCs w:val="32"/>
        </w:rPr>
        <w:t>Addition</w:t>
      </w:r>
      <w:r w:rsidR="00FE2FC7" w:rsidRPr="00C87A12">
        <w:rPr>
          <w:rFonts w:ascii="Arial" w:hAnsi="Arial" w:cs="Arial"/>
          <w:sz w:val="32"/>
          <w:szCs w:val="32"/>
        </w:rPr>
        <w:t xml:space="preserve"> </w:t>
      </w:r>
      <w:r w:rsidRPr="00C87A12">
        <w:rPr>
          <w:rFonts w:ascii="Arial" w:hAnsi="Arial" w:cs="Arial"/>
          <w:sz w:val="32"/>
          <w:szCs w:val="32"/>
        </w:rPr>
        <w:t>of</w:t>
      </w:r>
      <w:r w:rsidR="00FE2FC7" w:rsidRPr="00C87A12">
        <w:rPr>
          <w:rFonts w:ascii="Arial" w:hAnsi="Arial" w:cs="Arial"/>
          <w:sz w:val="32"/>
          <w:szCs w:val="32"/>
        </w:rPr>
        <w:t xml:space="preserve"> function </w:t>
      </w:r>
      <w:r w:rsidRPr="00C87A12">
        <w:rPr>
          <w:rFonts w:ascii="Arial" w:hAnsi="Arial" w:cs="Arial"/>
          <w:sz w:val="32"/>
          <w:szCs w:val="32"/>
        </w:rPr>
        <w:t>f_NBIOT_Init_SIBs</w:t>
      </w: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FE2FC7" w14:paraId="602FB287" w14:textId="77777777" w:rsidTr="00F33B86">
        <w:trPr>
          <w:trHeight w:val="447"/>
        </w:trPr>
        <w:tc>
          <w:tcPr>
            <w:tcW w:w="1985" w:type="dxa"/>
            <w:tcBorders>
              <w:top w:val="single" w:sz="4" w:space="0" w:color="auto"/>
              <w:left w:val="single" w:sz="4" w:space="0" w:color="auto"/>
              <w:bottom w:val="single" w:sz="4" w:space="0" w:color="auto"/>
              <w:right w:val="single" w:sz="4" w:space="0" w:color="auto"/>
            </w:tcBorders>
          </w:tcPr>
          <w:p w14:paraId="1469AB83" w14:textId="77777777" w:rsidR="00FE2FC7" w:rsidRDefault="00FE2FC7" w:rsidP="00F33B86">
            <w:pPr>
              <w:spacing w:before="40" w:after="40"/>
              <w:rPr>
                <w:rFonts w:ascii="Arial" w:hAnsi="Arial" w:cs="Arial"/>
                <w:b/>
              </w:rPr>
            </w:pPr>
            <w:r>
              <w:rPr>
                <w:rFonts w:ascii="Arial" w:hAnsi="Arial" w:cs="Arial"/>
                <w:b/>
              </w:rPr>
              <w:t>Function name</w:t>
            </w:r>
          </w:p>
        </w:tc>
        <w:tc>
          <w:tcPr>
            <w:tcW w:w="7654" w:type="dxa"/>
            <w:tcBorders>
              <w:top w:val="single" w:sz="4" w:space="0" w:color="auto"/>
              <w:left w:val="single" w:sz="4" w:space="0" w:color="auto"/>
              <w:bottom w:val="single" w:sz="4" w:space="0" w:color="auto"/>
              <w:right w:val="single" w:sz="4" w:space="0" w:color="auto"/>
            </w:tcBorders>
          </w:tcPr>
          <w:p w14:paraId="34E56A67" w14:textId="76C1D207" w:rsidR="00FE2FC7" w:rsidRDefault="00162963" w:rsidP="00F33B86">
            <w:pPr>
              <w:spacing w:after="0"/>
              <w:rPr>
                <w:rFonts w:ascii="Arial" w:hAnsi="Arial" w:cs="Arial"/>
                <w:color w:val="000000"/>
                <w:lang w:eastAsia="zh-CN"/>
              </w:rPr>
            </w:pPr>
            <w:r w:rsidRPr="00162963">
              <w:rPr>
                <w:rFonts w:ascii="Arial" w:hAnsi="Arial" w:cs="Arial"/>
                <w:color w:val="000000"/>
                <w:lang w:eastAsia="zh-CN"/>
              </w:rPr>
              <w:t>f_NBIOT_Init_SIBs</w:t>
            </w:r>
          </w:p>
        </w:tc>
      </w:tr>
      <w:tr w:rsidR="00FE2FC7" w:rsidRPr="005E3DBB" w14:paraId="6CEE60F9" w14:textId="77777777" w:rsidTr="00F33B86">
        <w:trPr>
          <w:trHeight w:val="452"/>
        </w:trPr>
        <w:tc>
          <w:tcPr>
            <w:tcW w:w="1985" w:type="dxa"/>
            <w:tcBorders>
              <w:top w:val="single" w:sz="4" w:space="0" w:color="auto"/>
              <w:left w:val="single" w:sz="4" w:space="0" w:color="auto"/>
              <w:bottom w:val="single" w:sz="4" w:space="0" w:color="auto"/>
              <w:right w:val="single" w:sz="4" w:space="0" w:color="auto"/>
            </w:tcBorders>
          </w:tcPr>
          <w:p w14:paraId="20E0DF54" w14:textId="77777777" w:rsidR="00FE2FC7" w:rsidRDefault="00FE2FC7" w:rsidP="00F33B86">
            <w:pPr>
              <w:spacing w:before="40" w:after="40"/>
              <w:rPr>
                <w:rFonts w:ascii="Arial" w:hAnsi="Arial" w:cs="Arial"/>
                <w:b/>
              </w:rPr>
            </w:pPr>
            <w:r>
              <w:rPr>
                <w:rFonts w:ascii="Arial" w:hAnsi="Arial" w:cs="Arial"/>
                <w:b/>
              </w:rPr>
              <w:lastRenderedPageBreak/>
              <w:t>Reason for change</w:t>
            </w:r>
          </w:p>
        </w:tc>
        <w:tc>
          <w:tcPr>
            <w:tcW w:w="7654" w:type="dxa"/>
            <w:tcBorders>
              <w:top w:val="single" w:sz="4" w:space="0" w:color="auto"/>
              <w:left w:val="single" w:sz="4" w:space="0" w:color="auto"/>
              <w:bottom w:val="single" w:sz="4" w:space="0" w:color="auto"/>
              <w:right w:val="single" w:sz="4" w:space="0" w:color="auto"/>
            </w:tcBorders>
          </w:tcPr>
          <w:p w14:paraId="6DE45DC6" w14:textId="2BDA37AD" w:rsidR="00FE2FC7" w:rsidRPr="005E3DBB" w:rsidRDefault="00162963" w:rsidP="00634721">
            <w:pPr>
              <w:pStyle w:val="CRCoverPage"/>
              <w:spacing w:after="0"/>
              <w:rPr>
                <w:rFonts w:cs="Arial"/>
                <w:color w:val="000000"/>
                <w:lang w:eastAsia="zh-CN"/>
              </w:rPr>
            </w:pPr>
            <w:r w:rsidRPr="00130CB7">
              <w:rPr>
                <w:noProof/>
              </w:rPr>
              <w:t>f_NBIOT_InitSystemInformation</w:t>
            </w:r>
            <w:r>
              <w:rPr>
                <w:noProof/>
              </w:rPr>
              <w:t xml:space="preserve"> is cluttered and had a hard to read control flow which made it hard to read and edit. A large part of this is making the SI list which holds the SIBs in a specific order with certain initialisations needed. </w:t>
            </w:r>
          </w:p>
        </w:tc>
      </w:tr>
      <w:tr w:rsidR="00FE2FC7" w:rsidRPr="005E3DBB" w14:paraId="4ABD825F" w14:textId="77777777" w:rsidTr="00F33B86">
        <w:tc>
          <w:tcPr>
            <w:tcW w:w="1985" w:type="dxa"/>
            <w:tcBorders>
              <w:top w:val="single" w:sz="4" w:space="0" w:color="auto"/>
              <w:left w:val="single" w:sz="4" w:space="0" w:color="auto"/>
              <w:bottom w:val="single" w:sz="4" w:space="0" w:color="auto"/>
              <w:right w:val="single" w:sz="4" w:space="0" w:color="auto"/>
            </w:tcBorders>
          </w:tcPr>
          <w:p w14:paraId="100B2DF7" w14:textId="77777777" w:rsidR="00FE2FC7" w:rsidRDefault="00FE2FC7" w:rsidP="00F33B86">
            <w:pPr>
              <w:spacing w:before="40" w:after="40"/>
              <w:rPr>
                <w:rFonts w:ascii="Arial" w:hAnsi="Arial" w:cs="Arial"/>
                <w:b/>
              </w:rPr>
            </w:pPr>
            <w:r>
              <w:rPr>
                <w:rFonts w:ascii="Arial" w:hAnsi="Arial" w:cs="Arial"/>
                <w:b/>
              </w:rPr>
              <w:t>Summary of change</w:t>
            </w:r>
          </w:p>
        </w:tc>
        <w:tc>
          <w:tcPr>
            <w:tcW w:w="7654" w:type="dxa"/>
            <w:tcBorders>
              <w:top w:val="single" w:sz="4" w:space="0" w:color="auto"/>
              <w:left w:val="single" w:sz="4" w:space="0" w:color="auto"/>
              <w:bottom w:val="single" w:sz="4" w:space="0" w:color="auto"/>
              <w:right w:val="single" w:sz="4" w:space="0" w:color="auto"/>
            </w:tcBorders>
          </w:tcPr>
          <w:p w14:paraId="15BD5900" w14:textId="57D9999C" w:rsidR="002F7064" w:rsidRPr="002F7064" w:rsidRDefault="00162963" w:rsidP="00E955E3">
            <w:pPr>
              <w:pStyle w:val="CRCoverPage"/>
              <w:spacing w:after="0"/>
              <w:rPr>
                <w:rFonts w:cs="Arial"/>
                <w:color w:val="000000"/>
                <w:lang w:eastAsia="zh-CN"/>
              </w:rPr>
            </w:pPr>
            <w:r w:rsidRPr="002F7064">
              <w:rPr>
                <w:rFonts w:cs="Arial"/>
                <w:color w:val="000000"/>
                <w:lang w:eastAsia="zh-CN"/>
              </w:rPr>
              <w:t>To help readability and maintainability this function takes an interger for the SIB number (SIB2 = 2, SIB3 = 3, SIB5 = 5), the SI list to build around as an inout variable, and if needed (for certain SIB initialisations) CellId, FrequnecyBand, Opertation Mode and CellsOnPLMN.</w:t>
            </w:r>
            <w:r w:rsidR="002F7064" w:rsidRPr="002F7064">
              <w:rPr>
                <w:rFonts w:cs="Arial"/>
                <w:color w:val="000000"/>
                <w:lang w:eastAsia="zh-CN"/>
              </w:rPr>
              <w:t xml:space="preserve"> No value is returned as the function is paramatized with the use of the inout parameter </w:t>
            </w:r>
            <w:r w:rsidR="0078063F">
              <w:rPr>
                <w:rFonts w:cs="Arial"/>
                <w:color w:val="000000"/>
                <w:lang w:eastAsia="zh-CN"/>
              </w:rPr>
              <w:t>p</w:t>
            </w:r>
            <w:r w:rsidR="002F7064" w:rsidRPr="002F7064">
              <w:rPr>
                <w:rFonts w:cs="Arial"/>
                <w:color w:val="000000"/>
                <w:lang w:eastAsia="zh-CN"/>
              </w:rPr>
              <w:t>_SI_List.</w:t>
            </w:r>
          </w:p>
          <w:p w14:paraId="1CE1C26B" w14:textId="5B5E5995" w:rsidR="00FE2FC7" w:rsidRPr="002F7064" w:rsidRDefault="002F7064" w:rsidP="00E955E3">
            <w:pPr>
              <w:pStyle w:val="CRCoverPage"/>
              <w:spacing w:after="0"/>
              <w:rPr>
                <w:rFonts w:cs="Arial"/>
                <w:color w:val="000000"/>
                <w:lang w:eastAsia="zh-CN"/>
              </w:rPr>
            </w:pPr>
            <w:r w:rsidRPr="002F7064">
              <w:rPr>
                <w:rFonts w:cs="Arial"/>
                <w:color w:val="000000"/>
                <w:lang w:eastAsia="zh-CN"/>
              </w:rPr>
              <w:t>Depending on the SIB number passed, that case statement is selected, and the SIB is initialised and added to the SI list.</w:t>
            </w:r>
          </w:p>
          <w:p w14:paraId="2BCF4812" w14:textId="77777777" w:rsidR="002F7064" w:rsidRPr="002F7064" w:rsidRDefault="002F7064" w:rsidP="00E955E3">
            <w:pPr>
              <w:pStyle w:val="CRCoverPage"/>
              <w:spacing w:after="0"/>
              <w:rPr>
                <w:rFonts w:cs="Arial"/>
                <w:color w:val="000000"/>
                <w:lang w:eastAsia="zh-CN"/>
              </w:rPr>
            </w:pPr>
            <w:r w:rsidRPr="002F7064">
              <w:rPr>
                <w:rFonts w:cs="Arial"/>
                <w:color w:val="000000"/>
                <w:lang w:eastAsia="zh-CN"/>
              </w:rPr>
              <w:t>The SI list is built one SIB at a time with each call adding that SIB on to the end of the list (append nature).</w:t>
            </w:r>
          </w:p>
          <w:p w14:paraId="17EF19CD" w14:textId="4227D98D" w:rsidR="002F7064" w:rsidRPr="002F7064" w:rsidRDefault="002F7064" w:rsidP="00E955E3">
            <w:pPr>
              <w:pStyle w:val="CRCoverPage"/>
              <w:spacing w:after="0"/>
              <w:rPr>
                <w:rFonts w:cs="Arial"/>
                <w:color w:val="000000"/>
                <w:lang w:eastAsia="zh-CN"/>
              </w:rPr>
            </w:pPr>
            <w:r w:rsidRPr="002F7064">
              <w:rPr>
                <w:rFonts w:cs="Arial"/>
                <w:color w:val="000000"/>
                <w:lang w:eastAsia="zh-CN"/>
              </w:rPr>
              <w:t>The individual SIB initialisation is done the same as the original</w:t>
            </w:r>
            <w:r w:rsidR="0078063F">
              <w:rPr>
                <w:noProof/>
              </w:rPr>
              <w:t xml:space="preserve"> </w:t>
            </w:r>
            <w:r w:rsidRPr="002F7064">
              <w:rPr>
                <w:noProof/>
              </w:rPr>
              <w:t>NBIOT_InitSystemInformation</w:t>
            </w:r>
            <w:r w:rsidR="0078063F">
              <w:rPr>
                <w:noProof/>
              </w:rPr>
              <w:t xml:space="preserve">. (Spec 36.508 - </w:t>
            </w:r>
            <w:r w:rsidR="0078063F">
              <w:t>8.1.4.3.1</w:t>
            </w:r>
            <w:r w:rsidR="0078063F">
              <w:rPr>
                <w:noProof/>
              </w:rPr>
              <w:t>)</w:t>
            </w:r>
          </w:p>
        </w:tc>
      </w:tr>
      <w:tr w:rsidR="00FE2FC7" w14:paraId="43918C33" w14:textId="77777777" w:rsidTr="00F33B86">
        <w:tc>
          <w:tcPr>
            <w:tcW w:w="1985" w:type="dxa"/>
            <w:tcBorders>
              <w:top w:val="single" w:sz="4" w:space="0" w:color="auto"/>
              <w:left w:val="single" w:sz="4" w:space="0" w:color="auto"/>
              <w:bottom w:val="single" w:sz="4" w:space="0" w:color="auto"/>
              <w:right w:val="single" w:sz="4" w:space="0" w:color="auto"/>
            </w:tcBorders>
          </w:tcPr>
          <w:p w14:paraId="633F597D" w14:textId="77777777" w:rsidR="00FE2FC7" w:rsidRDefault="00FE2FC7" w:rsidP="00F33B86">
            <w:pPr>
              <w:spacing w:before="40" w:after="40"/>
              <w:rPr>
                <w:rFonts w:ascii="Arial" w:hAnsi="Arial" w:cs="Arial"/>
                <w:b/>
              </w:rPr>
            </w:pPr>
            <w:r>
              <w:rPr>
                <w:rFonts w:ascii="Arial" w:hAnsi="Arial" w:cs="Arial"/>
                <w:b/>
              </w:rPr>
              <w:t>TTCN module</w:t>
            </w:r>
          </w:p>
        </w:tc>
        <w:tc>
          <w:tcPr>
            <w:tcW w:w="7654" w:type="dxa"/>
            <w:tcBorders>
              <w:top w:val="single" w:sz="4" w:space="0" w:color="auto"/>
              <w:left w:val="single" w:sz="4" w:space="0" w:color="auto"/>
              <w:bottom w:val="single" w:sz="4" w:space="0" w:color="auto"/>
              <w:right w:val="single" w:sz="4" w:space="0" w:color="auto"/>
            </w:tcBorders>
          </w:tcPr>
          <w:p w14:paraId="10590E98" w14:textId="0A9B703B" w:rsidR="00FE2FC7" w:rsidRDefault="002F7064" w:rsidP="00F33B86">
            <w:pPr>
              <w:spacing w:after="0"/>
              <w:rPr>
                <w:rFonts w:ascii="Arial" w:hAnsi="Arial" w:cs="Arial"/>
                <w:color w:val="000000"/>
              </w:rPr>
            </w:pPr>
            <w:r w:rsidRPr="002F7064">
              <w:rPr>
                <w:rFonts w:ascii="Arial" w:hAnsi="Arial" w:cs="Arial"/>
                <w:color w:val="000000"/>
              </w:rPr>
              <w:t>NBIOT_CellInfo.ttcn</w:t>
            </w:r>
          </w:p>
        </w:tc>
      </w:tr>
      <w:tr w:rsidR="00FE2FC7" w14:paraId="35E352E9" w14:textId="77777777" w:rsidTr="00F33B86">
        <w:tc>
          <w:tcPr>
            <w:tcW w:w="1985" w:type="dxa"/>
            <w:tcBorders>
              <w:top w:val="single" w:sz="4" w:space="0" w:color="auto"/>
              <w:left w:val="single" w:sz="4" w:space="0" w:color="auto"/>
              <w:bottom w:val="single" w:sz="4" w:space="0" w:color="auto"/>
              <w:right w:val="single" w:sz="4" w:space="0" w:color="auto"/>
            </w:tcBorders>
          </w:tcPr>
          <w:p w14:paraId="41BC5618" w14:textId="77777777" w:rsidR="00FE2FC7" w:rsidRDefault="00FE2FC7" w:rsidP="00F33B86">
            <w:pPr>
              <w:spacing w:before="40" w:after="40"/>
              <w:rPr>
                <w:rFonts w:ascii="Arial" w:hAnsi="Arial" w:cs="Arial"/>
                <w:b/>
                <w:highlight w:val="red"/>
              </w:rPr>
            </w:pPr>
            <w:r>
              <w:rPr>
                <w:rFonts w:ascii="Arial" w:hAnsi="Arial" w:cs="Arial"/>
                <w:b/>
              </w:rPr>
              <w:t>MCC160 Comment</w:t>
            </w:r>
          </w:p>
        </w:tc>
        <w:tc>
          <w:tcPr>
            <w:tcW w:w="7654" w:type="dxa"/>
            <w:tcBorders>
              <w:top w:val="single" w:sz="4" w:space="0" w:color="auto"/>
              <w:left w:val="single" w:sz="4" w:space="0" w:color="auto"/>
              <w:bottom w:val="single" w:sz="4" w:space="0" w:color="auto"/>
              <w:right w:val="single" w:sz="4" w:space="0" w:color="auto"/>
            </w:tcBorders>
          </w:tcPr>
          <w:p w14:paraId="713FC130" w14:textId="77777777" w:rsidR="00FE2FC7" w:rsidRDefault="00FE2FC7" w:rsidP="00F33B86">
            <w:pPr>
              <w:rPr>
                <w:rFonts w:ascii="Arial" w:hAnsi="Arial" w:cs="Arial"/>
                <w:highlight w:val="red"/>
              </w:rPr>
            </w:pPr>
          </w:p>
        </w:tc>
      </w:tr>
    </w:tbl>
    <w:p w14:paraId="13E1325E" w14:textId="39F4A121" w:rsidR="00FE2FC7" w:rsidRPr="002F7064" w:rsidRDefault="00FE2FC7" w:rsidP="002F7064">
      <w:pPr>
        <w:spacing w:after="0"/>
        <w:rPr>
          <w:rFonts w:ascii="Arial" w:hAnsi="Arial" w:cs="Arial"/>
          <w:b/>
          <w:lang w:eastAsia="en-GB"/>
        </w:rPr>
      </w:pPr>
    </w:p>
    <w:p w14:paraId="5398C488" w14:textId="77777777" w:rsidR="002F7064" w:rsidRPr="002F7064" w:rsidRDefault="002F7064" w:rsidP="002F7064">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2F7064">
        <w:rPr>
          <w:rFonts w:ascii="Courier New" w:hAnsi="Courier New" w:cs="Courier New"/>
          <w:b/>
          <w:sz w:val="16"/>
          <w:szCs w:val="16"/>
          <w:highlight w:val="yellow"/>
          <w:lang w:eastAsia="de-DE"/>
        </w:rPr>
        <w:t>/*</w:t>
      </w:r>
    </w:p>
    <w:p w14:paraId="26B87371" w14:textId="77777777" w:rsidR="002F7064" w:rsidRPr="002F7064" w:rsidRDefault="002F7064" w:rsidP="002F7064">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2F7064">
        <w:rPr>
          <w:rFonts w:ascii="Courier New" w:hAnsi="Courier New" w:cs="Courier New"/>
          <w:b/>
          <w:sz w:val="16"/>
          <w:szCs w:val="16"/>
          <w:highlight w:val="yellow"/>
          <w:lang w:eastAsia="de-DE"/>
        </w:rPr>
        <w:t xml:space="preserve">   * @desc      function initialising SIBs for NBIOT as per 36.508 (NOTE when calling multiple times ensure that each referance p_BlockTypeNo is bigger than the last call to ensure proper layout of v_SI_List)</w:t>
      </w:r>
    </w:p>
    <w:p w14:paraId="0D318E52" w14:textId="77777777" w:rsidR="002F7064" w:rsidRPr="002F7064" w:rsidRDefault="002F7064" w:rsidP="002F7064">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2F7064">
        <w:rPr>
          <w:rFonts w:ascii="Courier New" w:hAnsi="Courier New" w:cs="Courier New"/>
          <w:b/>
          <w:sz w:val="16"/>
          <w:szCs w:val="16"/>
          <w:highlight w:val="yellow"/>
          <w:lang w:eastAsia="de-DE"/>
        </w:rPr>
        <w:t xml:space="preserve">   * @params    p_BlockTypeNo</w:t>
      </w:r>
    </w:p>
    <w:p w14:paraId="412D9237" w14:textId="77777777" w:rsidR="002F7064" w:rsidRPr="002F7064" w:rsidRDefault="002F7064" w:rsidP="002F7064">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2F7064">
        <w:rPr>
          <w:rFonts w:ascii="Courier New" w:hAnsi="Courier New" w:cs="Courier New"/>
          <w:b/>
          <w:sz w:val="16"/>
          <w:szCs w:val="16"/>
          <w:highlight w:val="yellow"/>
          <w:lang w:eastAsia="de-DE"/>
        </w:rPr>
        <w:t xml:space="preserve">   * @params    p_SI_List (passes by refereance)</w:t>
      </w:r>
    </w:p>
    <w:p w14:paraId="0C4F2B30" w14:textId="77777777" w:rsidR="002F7064" w:rsidRPr="002F7064" w:rsidRDefault="002F7064" w:rsidP="002F7064">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2F7064">
        <w:rPr>
          <w:rFonts w:ascii="Courier New" w:hAnsi="Courier New" w:cs="Courier New"/>
          <w:b/>
          <w:sz w:val="16"/>
          <w:szCs w:val="16"/>
          <w:highlight w:val="yellow"/>
          <w:lang w:eastAsia="de-DE"/>
        </w:rPr>
        <w:t xml:space="preserve">   * @params    p_CellId (omit)</w:t>
      </w:r>
    </w:p>
    <w:p w14:paraId="543896CB" w14:textId="77777777" w:rsidR="002F7064" w:rsidRPr="002F7064" w:rsidRDefault="002F7064" w:rsidP="002F7064">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2F7064">
        <w:rPr>
          <w:rFonts w:ascii="Courier New" w:hAnsi="Courier New" w:cs="Courier New"/>
          <w:b/>
          <w:sz w:val="16"/>
          <w:szCs w:val="16"/>
          <w:highlight w:val="yellow"/>
          <w:lang w:eastAsia="de-DE"/>
        </w:rPr>
        <w:t xml:space="preserve">   * @params    p_FrequencyBand (omit)</w:t>
      </w:r>
    </w:p>
    <w:p w14:paraId="19FDD918" w14:textId="77777777" w:rsidR="002F7064" w:rsidRPr="002F7064" w:rsidRDefault="002F7064" w:rsidP="002F7064">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2F7064">
        <w:rPr>
          <w:rFonts w:ascii="Courier New" w:hAnsi="Courier New" w:cs="Courier New"/>
          <w:b/>
          <w:sz w:val="16"/>
          <w:szCs w:val="16"/>
          <w:highlight w:val="yellow"/>
          <w:lang w:eastAsia="de-DE"/>
        </w:rPr>
        <w:t xml:space="preserve">   * @params    p_OperationMode (omit_</w:t>
      </w:r>
    </w:p>
    <w:p w14:paraId="3A7E1E0C" w14:textId="77777777" w:rsidR="002F7064" w:rsidRPr="002F7064" w:rsidRDefault="002F7064" w:rsidP="002F7064">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2F7064">
        <w:rPr>
          <w:rFonts w:ascii="Courier New" w:hAnsi="Courier New" w:cs="Courier New"/>
          <w:b/>
          <w:sz w:val="16"/>
          <w:szCs w:val="16"/>
          <w:highlight w:val="yellow"/>
          <w:lang w:eastAsia="de-DE"/>
        </w:rPr>
        <w:t xml:space="preserve">   * @params    p_CellsOnPLMN (omit)</w:t>
      </w:r>
    </w:p>
    <w:p w14:paraId="13539245" w14:textId="77777777" w:rsidR="002F7064" w:rsidRPr="002F7064" w:rsidRDefault="002F7064" w:rsidP="002F7064">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2F7064">
        <w:rPr>
          <w:rFonts w:ascii="Courier New" w:hAnsi="Courier New" w:cs="Courier New"/>
          <w:b/>
          <w:sz w:val="16"/>
          <w:szCs w:val="16"/>
          <w:highlight w:val="yellow"/>
          <w:lang w:eastAsia="de-DE"/>
        </w:rPr>
        <w:t xml:space="preserve">   * @return    void</w:t>
      </w:r>
    </w:p>
    <w:p w14:paraId="081F27BA" w14:textId="77777777" w:rsidR="002F7064" w:rsidRPr="002F7064" w:rsidRDefault="002F7064" w:rsidP="002F7064">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2F7064">
        <w:rPr>
          <w:rFonts w:ascii="Courier New" w:hAnsi="Courier New" w:cs="Courier New"/>
          <w:b/>
          <w:sz w:val="16"/>
          <w:szCs w:val="16"/>
          <w:highlight w:val="yellow"/>
          <w:lang w:eastAsia="de-DE"/>
        </w:rPr>
        <w:t xml:space="preserve">   * @status    ??? (NBIOT)</w:t>
      </w:r>
    </w:p>
    <w:p w14:paraId="2E43C910" w14:textId="77777777" w:rsidR="002F7064" w:rsidRPr="002F7064" w:rsidRDefault="002F7064" w:rsidP="002F7064">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2F7064">
        <w:rPr>
          <w:rFonts w:ascii="Courier New" w:hAnsi="Courier New" w:cs="Courier New"/>
          <w:b/>
          <w:sz w:val="16"/>
          <w:szCs w:val="16"/>
          <w:highlight w:val="yellow"/>
          <w:lang w:eastAsia="de-DE"/>
        </w:rPr>
        <w:t xml:space="preserve">   */</w:t>
      </w:r>
    </w:p>
    <w:p w14:paraId="79853104" w14:textId="77777777" w:rsidR="002F7064" w:rsidRPr="002F7064" w:rsidRDefault="002F7064" w:rsidP="002F7064">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2F7064">
        <w:rPr>
          <w:rFonts w:ascii="Courier New" w:hAnsi="Courier New" w:cs="Courier New"/>
          <w:b/>
          <w:sz w:val="16"/>
          <w:szCs w:val="16"/>
          <w:highlight w:val="yellow"/>
          <w:lang w:eastAsia="de-DE"/>
        </w:rPr>
        <w:t xml:space="preserve">    // Addition of this function is to help readability of f_NBIOT_SystemInformation and to help with addition of new blocks and combinations WI1233835</w:t>
      </w:r>
    </w:p>
    <w:p w14:paraId="05B66E3A" w14:textId="77777777" w:rsidR="002F7064" w:rsidRPr="002F7064" w:rsidRDefault="002F7064" w:rsidP="002F7064">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2F7064">
        <w:rPr>
          <w:rFonts w:ascii="Courier New" w:hAnsi="Courier New" w:cs="Courier New"/>
          <w:b/>
          <w:sz w:val="16"/>
          <w:szCs w:val="16"/>
          <w:highlight w:val="yellow"/>
          <w:lang w:eastAsia="de-DE"/>
        </w:rPr>
        <w:t xml:space="preserve">  function f_NBIOT_Init_SIBs(integer                                       p_BlockTypeNo,</w:t>
      </w:r>
    </w:p>
    <w:p w14:paraId="42AF5FA4" w14:textId="77777777" w:rsidR="002F7064" w:rsidRPr="002F7064" w:rsidRDefault="002F7064" w:rsidP="002F7064">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2F7064">
        <w:rPr>
          <w:rFonts w:ascii="Courier New" w:hAnsi="Courier New" w:cs="Courier New"/>
          <w:b/>
          <w:sz w:val="16"/>
          <w:szCs w:val="16"/>
          <w:highlight w:val="yellow"/>
          <w:lang w:eastAsia="de-DE"/>
        </w:rPr>
        <w:t xml:space="preserve">                             inout template (value) NB_SI_List_Type        p_SI_List,</w:t>
      </w:r>
    </w:p>
    <w:p w14:paraId="5CF4F5BC" w14:textId="77777777" w:rsidR="002F7064" w:rsidRPr="002F7064" w:rsidRDefault="002F7064" w:rsidP="002F7064">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2F7064">
        <w:rPr>
          <w:rFonts w:ascii="Courier New" w:hAnsi="Courier New" w:cs="Courier New"/>
          <w:b/>
          <w:sz w:val="16"/>
          <w:szCs w:val="16"/>
          <w:highlight w:val="yellow"/>
          <w:lang w:eastAsia="de-DE"/>
        </w:rPr>
        <w:t xml:space="preserve">                             template (omit) NBIOT_CellId_Type             p_CellId := omit,</w:t>
      </w:r>
    </w:p>
    <w:p w14:paraId="3C84215D" w14:textId="77777777" w:rsidR="002F7064" w:rsidRPr="002F7064" w:rsidRDefault="002F7064" w:rsidP="002F7064">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2F7064">
        <w:rPr>
          <w:rFonts w:ascii="Courier New" w:hAnsi="Courier New" w:cs="Courier New"/>
          <w:b/>
          <w:sz w:val="16"/>
          <w:szCs w:val="16"/>
          <w:highlight w:val="yellow"/>
          <w:lang w:eastAsia="de-DE"/>
        </w:rPr>
        <w:t xml:space="preserve">                             template (omit) integer                       p_FrequencyBand := omit,</w:t>
      </w:r>
    </w:p>
    <w:p w14:paraId="3400AE20" w14:textId="77777777" w:rsidR="002F7064" w:rsidRPr="002F7064" w:rsidRDefault="002F7064" w:rsidP="002F7064">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2F7064">
        <w:rPr>
          <w:rFonts w:ascii="Courier New" w:hAnsi="Courier New" w:cs="Courier New"/>
          <w:b/>
          <w:sz w:val="16"/>
          <w:szCs w:val="16"/>
          <w:highlight w:val="yellow"/>
          <w:lang w:eastAsia="de-DE"/>
        </w:rPr>
        <w:t xml:space="preserve">                             template (omit) NB_OperationMode_Type         p_OperationMode := omit,</w:t>
      </w:r>
    </w:p>
    <w:p w14:paraId="1924C417" w14:textId="77777777" w:rsidR="002F7064" w:rsidRPr="002F7064" w:rsidRDefault="002F7064" w:rsidP="002F7064">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2F7064">
        <w:rPr>
          <w:rFonts w:ascii="Courier New" w:hAnsi="Courier New" w:cs="Courier New"/>
          <w:b/>
          <w:sz w:val="16"/>
          <w:szCs w:val="16"/>
          <w:highlight w:val="yellow"/>
          <w:lang w:eastAsia="de-DE"/>
        </w:rPr>
        <w:t xml:space="preserve">                             template (omit) EUTRA_NAS_NumOfPLMN_Type      p_CellsOnPLMN := omit)</w:t>
      </w:r>
    </w:p>
    <w:p w14:paraId="32835E41" w14:textId="77777777" w:rsidR="002F7064" w:rsidRPr="002F7064" w:rsidRDefault="002F7064" w:rsidP="002F7064">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2F7064">
        <w:rPr>
          <w:rFonts w:ascii="Courier New" w:hAnsi="Courier New" w:cs="Courier New"/>
          <w:b/>
          <w:sz w:val="16"/>
          <w:szCs w:val="16"/>
          <w:highlight w:val="yellow"/>
          <w:lang w:eastAsia="de-DE"/>
        </w:rPr>
        <w:t xml:space="preserve">    runs on NBIOT_PTC {</w:t>
      </w:r>
    </w:p>
    <w:p w14:paraId="74C3AA6B" w14:textId="77777777" w:rsidR="002F7064" w:rsidRPr="002F7064" w:rsidRDefault="002F7064" w:rsidP="002F7064">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2F7064">
        <w:rPr>
          <w:rFonts w:ascii="Courier New" w:hAnsi="Courier New" w:cs="Courier New"/>
          <w:b/>
          <w:sz w:val="16"/>
          <w:szCs w:val="16"/>
          <w:highlight w:val="yellow"/>
          <w:lang w:eastAsia="de-DE"/>
        </w:rPr>
        <w:t xml:space="preserve">      var template (value) SystemInformation_NB_r13_IEs v_SIB_SIXX;</w:t>
      </w:r>
    </w:p>
    <w:p w14:paraId="116DBDAA" w14:textId="77777777" w:rsidR="002F7064" w:rsidRPr="002F7064" w:rsidRDefault="002F7064" w:rsidP="002F7064">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2F7064">
        <w:rPr>
          <w:rFonts w:ascii="Courier New" w:hAnsi="Courier New" w:cs="Courier New"/>
          <w:b/>
          <w:sz w:val="16"/>
          <w:szCs w:val="16"/>
          <w:highlight w:val="yellow"/>
          <w:lang w:eastAsia="de-DE"/>
        </w:rPr>
        <w:t xml:space="preserve">      var integer p_SI_List_Index := lengthof(p_SI_List);</w:t>
      </w:r>
    </w:p>
    <w:p w14:paraId="3A11E0B9" w14:textId="77777777" w:rsidR="002F7064" w:rsidRPr="002F7064" w:rsidRDefault="002F7064" w:rsidP="002F7064">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2F7064">
        <w:rPr>
          <w:rFonts w:ascii="Courier New" w:hAnsi="Courier New" w:cs="Courier New"/>
          <w:b/>
          <w:sz w:val="16"/>
          <w:szCs w:val="16"/>
          <w:highlight w:val="yellow"/>
          <w:lang w:eastAsia="de-DE"/>
        </w:rPr>
        <w:t xml:space="preserve">      var NBIOT_CellId_Type v_CellId;</w:t>
      </w:r>
    </w:p>
    <w:p w14:paraId="5AE6FB5D" w14:textId="77777777" w:rsidR="002F7064" w:rsidRPr="002F7064" w:rsidRDefault="002F7064" w:rsidP="002F7064">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2F7064">
        <w:rPr>
          <w:rFonts w:ascii="Courier New" w:hAnsi="Courier New" w:cs="Courier New"/>
          <w:b/>
          <w:sz w:val="16"/>
          <w:szCs w:val="16"/>
          <w:highlight w:val="yellow"/>
          <w:lang w:eastAsia="de-DE"/>
        </w:rPr>
        <w:t xml:space="preserve">      var integer v_FrequencyBand;</w:t>
      </w:r>
    </w:p>
    <w:p w14:paraId="6A45F6AC" w14:textId="77777777" w:rsidR="002F7064" w:rsidRPr="002F7064" w:rsidRDefault="002F7064" w:rsidP="002F7064">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2F7064">
        <w:rPr>
          <w:rFonts w:ascii="Courier New" w:hAnsi="Courier New" w:cs="Courier New"/>
          <w:b/>
          <w:sz w:val="16"/>
          <w:szCs w:val="16"/>
          <w:highlight w:val="yellow"/>
          <w:lang w:eastAsia="de-DE"/>
        </w:rPr>
        <w:t xml:space="preserve">      var NB_OperationMode_Type v_OperationMode;</w:t>
      </w:r>
    </w:p>
    <w:p w14:paraId="19152729" w14:textId="77777777" w:rsidR="002F7064" w:rsidRPr="002F7064" w:rsidRDefault="002F7064" w:rsidP="002F7064">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2F7064">
        <w:rPr>
          <w:rFonts w:ascii="Courier New" w:hAnsi="Courier New" w:cs="Courier New"/>
          <w:b/>
          <w:sz w:val="16"/>
          <w:szCs w:val="16"/>
          <w:highlight w:val="yellow"/>
          <w:lang w:eastAsia="de-DE"/>
        </w:rPr>
        <w:t xml:space="preserve">      var EUTRA_NAS_NumOfPLMN_Type v_CellsOnPLMN;</w:t>
      </w:r>
    </w:p>
    <w:p w14:paraId="5B8C2157" w14:textId="77777777" w:rsidR="002F7064" w:rsidRPr="002F7064" w:rsidRDefault="002F7064" w:rsidP="002F7064">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2F7064">
        <w:rPr>
          <w:rFonts w:ascii="Courier New" w:hAnsi="Courier New" w:cs="Courier New"/>
          <w:b/>
          <w:sz w:val="16"/>
          <w:szCs w:val="16"/>
          <w:highlight w:val="yellow"/>
          <w:lang w:eastAsia="de-DE"/>
        </w:rPr>
        <w:t xml:space="preserve"> </w:t>
      </w:r>
    </w:p>
    <w:p w14:paraId="29E7F174" w14:textId="77777777" w:rsidR="002F7064" w:rsidRPr="002F7064" w:rsidRDefault="002F7064" w:rsidP="002F7064">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2F7064">
        <w:rPr>
          <w:rFonts w:ascii="Courier New" w:hAnsi="Courier New" w:cs="Courier New"/>
          <w:b/>
          <w:sz w:val="16"/>
          <w:szCs w:val="16"/>
          <w:highlight w:val="yellow"/>
          <w:lang w:eastAsia="de-DE"/>
        </w:rPr>
        <w:t xml:space="preserve">      select (p_BlockTypeNo) { // blocktype to initialise</w:t>
      </w:r>
    </w:p>
    <w:p w14:paraId="4226C9BB" w14:textId="77777777" w:rsidR="002F7064" w:rsidRPr="002F7064" w:rsidRDefault="002F7064" w:rsidP="002F7064">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2F7064">
        <w:rPr>
          <w:rFonts w:ascii="Courier New" w:hAnsi="Courier New" w:cs="Courier New"/>
          <w:b/>
          <w:sz w:val="16"/>
          <w:szCs w:val="16"/>
          <w:highlight w:val="yellow"/>
          <w:lang w:eastAsia="de-DE"/>
        </w:rPr>
        <w:lastRenderedPageBreak/>
        <w:t xml:space="preserve">        case (2) { // BlockType2</w:t>
      </w:r>
    </w:p>
    <w:p w14:paraId="6515D58F" w14:textId="77777777" w:rsidR="002F7064" w:rsidRPr="002F7064" w:rsidRDefault="002F7064" w:rsidP="002F7064">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2F7064">
        <w:rPr>
          <w:rFonts w:ascii="Courier New" w:hAnsi="Courier New" w:cs="Courier New"/>
          <w:b/>
          <w:sz w:val="16"/>
          <w:szCs w:val="16"/>
          <w:highlight w:val="yellow"/>
          <w:lang w:eastAsia="de-DE"/>
        </w:rPr>
        <w:t xml:space="preserve">            if (ispresent(p_CellId) and ispresent(p_FrequencyBand) and ispresent(p_OperationMode) and ispresent(p_CellsOnPLMN)){</w:t>
      </w:r>
    </w:p>
    <w:p w14:paraId="11AECBDC" w14:textId="77777777" w:rsidR="002F7064" w:rsidRPr="002F7064" w:rsidRDefault="002F7064" w:rsidP="002F7064">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2F7064">
        <w:rPr>
          <w:rFonts w:ascii="Courier New" w:hAnsi="Courier New" w:cs="Courier New"/>
          <w:b/>
          <w:sz w:val="16"/>
          <w:szCs w:val="16"/>
          <w:highlight w:val="yellow"/>
          <w:lang w:eastAsia="de-DE"/>
        </w:rPr>
        <w:t xml:space="preserve">                v_CellId := valueof(p_CellId);</w:t>
      </w:r>
    </w:p>
    <w:p w14:paraId="79CF6287" w14:textId="77777777" w:rsidR="002F7064" w:rsidRPr="002F7064" w:rsidRDefault="002F7064" w:rsidP="002F7064">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2F7064">
        <w:rPr>
          <w:rFonts w:ascii="Courier New" w:hAnsi="Courier New" w:cs="Courier New"/>
          <w:b/>
          <w:sz w:val="16"/>
          <w:szCs w:val="16"/>
          <w:highlight w:val="yellow"/>
          <w:lang w:eastAsia="de-DE"/>
        </w:rPr>
        <w:t xml:space="preserve">                v_FrequencyBand := valueof(p_FrequencyBand);</w:t>
      </w:r>
    </w:p>
    <w:p w14:paraId="2403CA4F" w14:textId="77777777" w:rsidR="002F7064" w:rsidRPr="002F7064" w:rsidRDefault="002F7064" w:rsidP="002F7064">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2F7064">
        <w:rPr>
          <w:rFonts w:ascii="Courier New" w:hAnsi="Courier New" w:cs="Courier New"/>
          <w:b/>
          <w:sz w:val="16"/>
          <w:szCs w:val="16"/>
          <w:highlight w:val="yellow"/>
          <w:lang w:eastAsia="de-DE"/>
        </w:rPr>
        <w:t xml:space="preserve">                v_OperationMode := valueof(p_OperationMode);</w:t>
      </w:r>
    </w:p>
    <w:p w14:paraId="4074F684" w14:textId="77777777" w:rsidR="002F7064" w:rsidRPr="002F7064" w:rsidRDefault="002F7064" w:rsidP="002F7064">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2F7064">
        <w:rPr>
          <w:rFonts w:ascii="Courier New" w:hAnsi="Courier New" w:cs="Courier New"/>
          <w:b/>
          <w:sz w:val="16"/>
          <w:szCs w:val="16"/>
          <w:highlight w:val="yellow"/>
          <w:lang w:eastAsia="de-DE"/>
        </w:rPr>
        <w:t xml:space="preserve">                v_CellsOnPLMN := valueof(p_CellsOnPLMN);</w:t>
      </w:r>
    </w:p>
    <w:p w14:paraId="6221FA2C" w14:textId="77777777" w:rsidR="002F7064" w:rsidRPr="002F7064" w:rsidRDefault="002F7064" w:rsidP="002F7064">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2F7064">
        <w:rPr>
          <w:rFonts w:ascii="Courier New" w:hAnsi="Courier New" w:cs="Courier New"/>
          <w:b/>
          <w:sz w:val="16"/>
          <w:szCs w:val="16"/>
          <w:highlight w:val="yellow"/>
          <w:lang w:eastAsia="de-DE"/>
        </w:rPr>
        <w:t xml:space="preserve">                 </w:t>
      </w:r>
    </w:p>
    <w:p w14:paraId="4C874A1E" w14:textId="77777777" w:rsidR="002F7064" w:rsidRPr="002F7064" w:rsidRDefault="002F7064" w:rsidP="002F7064">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2F7064">
        <w:rPr>
          <w:rFonts w:ascii="Courier New" w:hAnsi="Courier New" w:cs="Courier New"/>
          <w:b/>
          <w:sz w:val="16"/>
          <w:szCs w:val="16"/>
          <w:highlight w:val="yellow"/>
          <w:lang w:eastAsia="de-DE"/>
        </w:rPr>
        <w:t xml:space="preserve">                v_SIB_SIXX := cs_SI_NB_SIB2(f_NBIOT_InitSystemInformation2(v_CellId, v_FrequencyBand, v_OperationMode, v_CellsOnPLMN));</w:t>
      </w:r>
    </w:p>
    <w:p w14:paraId="7D333C75" w14:textId="77777777" w:rsidR="002F7064" w:rsidRPr="002F7064" w:rsidRDefault="002F7064" w:rsidP="002F7064">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2F7064">
        <w:rPr>
          <w:rFonts w:ascii="Courier New" w:hAnsi="Courier New" w:cs="Courier New"/>
          <w:b/>
          <w:sz w:val="16"/>
          <w:szCs w:val="16"/>
          <w:highlight w:val="yellow"/>
          <w:lang w:eastAsia="de-DE"/>
        </w:rPr>
        <w:t xml:space="preserve">                p_SI_List[0] := cs_SystemInformation_Common_NB(v_SIB_SIXX); // SIB2 always first on p_SI_List</w:t>
      </w:r>
    </w:p>
    <w:p w14:paraId="31A3535C" w14:textId="77777777" w:rsidR="002F7064" w:rsidRPr="002F7064" w:rsidRDefault="002F7064" w:rsidP="002F7064">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2F7064">
        <w:rPr>
          <w:rFonts w:ascii="Courier New" w:hAnsi="Courier New" w:cs="Courier New"/>
          <w:b/>
          <w:sz w:val="16"/>
          <w:szCs w:val="16"/>
          <w:highlight w:val="yellow"/>
          <w:lang w:eastAsia="de-DE"/>
        </w:rPr>
        <w:t xml:space="preserve">            }</w:t>
      </w:r>
    </w:p>
    <w:p w14:paraId="61C1B7D4" w14:textId="77777777" w:rsidR="002F7064" w:rsidRPr="002F7064" w:rsidRDefault="002F7064" w:rsidP="002F7064">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2F7064">
        <w:rPr>
          <w:rFonts w:ascii="Courier New" w:hAnsi="Courier New" w:cs="Courier New"/>
          <w:b/>
          <w:sz w:val="16"/>
          <w:szCs w:val="16"/>
          <w:highlight w:val="yellow"/>
          <w:lang w:eastAsia="de-DE"/>
        </w:rPr>
        <w:t xml:space="preserve">            else {</w:t>
      </w:r>
    </w:p>
    <w:p w14:paraId="5FB61DD3" w14:textId="77777777" w:rsidR="002F7064" w:rsidRPr="002F7064" w:rsidRDefault="002F7064" w:rsidP="002F7064">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2F7064">
        <w:rPr>
          <w:rFonts w:ascii="Courier New" w:hAnsi="Courier New" w:cs="Courier New"/>
          <w:b/>
          <w:sz w:val="16"/>
          <w:szCs w:val="16"/>
          <w:highlight w:val="yellow"/>
          <w:lang w:eastAsia="de-DE"/>
        </w:rPr>
        <w:t xml:space="preserve">                FatalError(__FILE__, __LINE__, "Not enough parameters were passed to f_NBIOT_Init_SIBs");</w:t>
      </w:r>
    </w:p>
    <w:p w14:paraId="68A31160" w14:textId="77777777" w:rsidR="002F7064" w:rsidRPr="002F7064" w:rsidRDefault="002F7064" w:rsidP="002F7064">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2F7064">
        <w:rPr>
          <w:rFonts w:ascii="Courier New" w:hAnsi="Courier New" w:cs="Courier New"/>
          <w:b/>
          <w:sz w:val="16"/>
          <w:szCs w:val="16"/>
          <w:highlight w:val="yellow"/>
          <w:lang w:eastAsia="de-DE"/>
        </w:rPr>
        <w:t xml:space="preserve">            }</w:t>
      </w:r>
    </w:p>
    <w:p w14:paraId="52DE7507" w14:textId="77777777" w:rsidR="002F7064" w:rsidRPr="002F7064" w:rsidRDefault="002F7064" w:rsidP="002F7064">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2F7064">
        <w:rPr>
          <w:rFonts w:ascii="Courier New" w:hAnsi="Courier New" w:cs="Courier New"/>
          <w:b/>
          <w:sz w:val="16"/>
          <w:szCs w:val="16"/>
          <w:highlight w:val="yellow"/>
          <w:lang w:eastAsia="de-DE"/>
        </w:rPr>
        <w:t xml:space="preserve">        }</w:t>
      </w:r>
    </w:p>
    <w:p w14:paraId="3B3C6FA0" w14:textId="77777777" w:rsidR="002F7064" w:rsidRPr="002F7064" w:rsidRDefault="002F7064" w:rsidP="002F7064">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2F7064">
        <w:rPr>
          <w:rFonts w:ascii="Courier New" w:hAnsi="Courier New" w:cs="Courier New"/>
          <w:b/>
          <w:sz w:val="16"/>
          <w:szCs w:val="16"/>
          <w:highlight w:val="yellow"/>
          <w:lang w:eastAsia="de-DE"/>
        </w:rPr>
        <w:t xml:space="preserve">        case (3) { // BlockType3</w:t>
      </w:r>
    </w:p>
    <w:p w14:paraId="18931E0D" w14:textId="77777777" w:rsidR="002F7064" w:rsidRPr="002F7064" w:rsidRDefault="002F7064" w:rsidP="002F7064">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2F7064">
        <w:rPr>
          <w:rFonts w:ascii="Courier New" w:hAnsi="Courier New" w:cs="Courier New"/>
          <w:b/>
          <w:sz w:val="16"/>
          <w:szCs w:val="16"/>
          <w:highlight w:val="yellow"/>
          <w:lang w:eastAsia="de-DE"/>
        </w:rPr>
        <w:t xml:space="preserve">            v_SIB_SIXX := cs_SI_NB_SIB3(cs_508_SystemInformationBlockType3_NB_Def);</w:t>
      </w:r>
    </w:p>
    <w:p w14:paraId="5EF492CA" w14:textId="77777777" w:rsidR="002F7064" w:rsidRPr="002F7064" w:rsidRDefault="002F7064" w:rsidP="002F7064">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2F7064">
        <w:rPr>
          <w:rFonts w:ascii="Courier New" w:hAnsi="Courier New" w:cs="Courier New"/>
          <w:b/>
          <w:sz w:val="16"/>
          <w:szCs w:val="16"/>
          <w:highlight w:val="yellow"/>
          <w:lang w:eastAsia="de-DE"/>
        </w:rPr>
        <w:t xml:space="preserve">            p_SI_List[p_SI_List_Index] := cs_SystemInformation_Common_NB(v_SIB_SIXX);</w:t>
      </w:r>
    </w:p>
    <w:p w14:paraId="67B046D1" w14:textId="77777777" w:rsidR="002F7064" w:rsidRPr="002F7064" w:rsidRDefault="002F7064" w:rsidP="002F7064">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2F7064">
        <w:rPr>
          <w:rFonts w:ascii="Courier New" w:hAnsi="Courier New" w:cs="Courier New"/>
          <w:b/>
          <w:sz w:val="16"/>
          <w:szCs w:val="16"/>
          <w:highlight w:val="yellow"/>
          <w:lang w:eastAsia="de-DE"/>
        </w:rPr>
        <w:t xml:space="preserve">        }</w:t>
      </w:r>
    </w:p>
    <w:p w14:paraId="7099AE4B" w14:textId="77777777" w:rsidR="002F7064" w:rsidRPr="002F7064" w:rsidRDefault="002F7064" w:rsidP="002F7064">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2F7064">
        <w:rPr>
          <w:rFonts w:ascii="Courier New" w:hAnsi="Courier New" w:cs="Courier New"/>
          <w:b/>
          <w:sz w:val="16"/>
          <w:szCs w:val="16"/>
          <w:highlight w:val="yellow"/>
          <w:lang w:eastAsia="de-DE"/>
        </w:rPr>
        <w:t xml:space="preserve">        case (4) { // BlockType4</w:t>
      </w:r>
    </w:p>
    <w:p w14:paraId="52C06270" w14:textId="77777777" w:rsidR="002F7064" w:rsidRPr="002F7064" w:rsidRDefault="002F7064" w:rsidP="002F7064">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2F7064">
        <w:rPr>
          <w:rFonts w:ascii="Courier New" w:hAnsi="Courier New" w:cs="Courier New"/>
          <w:b/>
          <w:sz w:val="16"/>
          <w:szCs w:val="16"/>
          <w:highlight w:val="yellow"/>
          <w:lang w:eastAsia="de-DE"/>
        </w:rPr>
        <w:t xml:space="preserve">            v_SIB_SIXX := cs_SI_NB_SIB4(cs_508_SystemInformationBlockType4_NB_Def);</w:t>
      </w:r>
    </w:p>
    <w:p w14:paraId="398D51CF" w14:textId="77777777" w:rsidR="002F7064" w:rsidRPr="002F7064" w:rsidRDefault="002F7064" w:rsidP="002F7064">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2F7064">
        <w:rPr>
          <w:rFonts w:ascii="Courier New" w:hAnsi="Courier New" w:cs="Courier New"/>
          <w:b/>
          <w:sz w:val="16"/>
          <w:szCs w:val="16"/>
          <w:highlight w:val="yellow"/>
          <w:lang w:eastAsia="de-DE"/>
        </w:rPr>
        <w:t xml:space="preserve">            p_SI_List[p_SI_List_Index] := cs_SystemInformation_Common_NB(v_SIB_SIXX);</w:t>
      </w:r>
    </w:p>
    <w:p w14:paraId="7D8833FC" w14:textId="77777777" w:rsidR="002F7064" w:rsidRPr="002F7064" w:rsidRDefault="002F7064" w:rsidP="002F7064">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2F7064">
        <w:rPr>
          <w:rFonts w:ascii="Courier New" w:hAnsi="Courier New" w:cs="Courier New"/>
          <w:b/>
          <w:sz w:val="16"/>
          <w:szCs w:val="16"/>
          <w:highlight w:val="yellow"/>
          <w:lang w:eastAsia="de-DE"/>
        </w:rPr>
        <w:t xml:space="preserve">        }</w:t>
      </w:r>
    </w:p>
    <w:p w14:paraId="6D3F36D1" w14:textId="77777777" w:rsidR="002F7064" w:rsidRPr="002F7064" w:rsidRDefault="002F7064" w:rsidP="002F7064">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2F7064">
        <w:rPr>
          <w:rFonts w:ascii="Courier New" w:hAnsi="Courier New" w:cs="Courier New"/>
          <w:b/>
          <w:sz w:val="16"/>
          <w:szCs w:val="16"/>
          <w:highlight w:val="yellow"/>
          <w:lang w:eastAsia="de-DE"/>
        </w:rPr>
        <w:t xml:space="preserve">        case (5) { // BlockType5</w:t>
      </w:r>
    </w:p>
    <w:p w14:paraId="2D26DBE6" w14:textId="77777777" w:rsidR="002F7064" w:rsidRPr="002F7064" w:rsidRDefault="002F7064" w:rsidP="002F7064">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2F7064">
        <w:rPr>
          <w:rFonts w:ascii="Courier New" w:hAnsi="Courier New" w:cs="Courier New"/>
          <w:b/>
          <w:sz w:val="16"/>
          <w:szCs w:val="16"/>
          <w:highlight w:val="yellow"/>
          <w:lang w:eastAsia="de-DE"/>
        </w:rPr>
        <w:t xml:space="preserve">            if (ispresent(p_CellId) and ispresent(p_FrequencyBand) and ispresent(p_OperationMode)){</w:t>
      </w:r>
    </w:p>
    <w:p w14:paraId="46CED6A7" w14:textId="77777777" w:rsidR="002F7064" w:rsidRPr="002F7064" w:rsidRDefault="002F7064" w:rsidP="002F7064">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2F7064">
        <w:rPr>
          <w:rFonts w:ascii="Courier New" w:hAnsi="Courier New" w:cs="Courier New"/>
          <w:b/>
          <w:sz w:val="16"/>
          <w:szCs w:val="16"/>
          <w:highlight w:val="yellow"/>
          <w:lang w:eastAsia="de-DE"/>
        </w:rPr>
        <w:t xml:space="preserve">                v_CellId := valueof(p_CellId);</w:t>
      </w:r>
    </w:p>
    <w:p w14:paraId="080DA52E" w14:textId="77777777" w:rsidR="002F7064" w:rsidRPr="002F7064" w:rsidRDefault="002F7064" w:rsidP="002F7064">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2F7064">
        <w:rPr>
          <w:rFonts w:ascii="Courier New" w:hAnsi="Courier New" w:cs="Courier New"/>
          <w:b/>
          <w:sz w:val="16"/>
          <w:szCs w:val="16"/>
          <w:highlight w:val="yellow"/>
          <w:lang w:eastAsia="de-DE"/>
        </w:rPr>
        <w:t xml:space="preserve">                v_FrequencyBand := valueof(p_FrequencyBand);</w:t>
      </w:r>
    </w:p>
    <w:p w14:paraId="0E868764" w14:textId="77777777" w:rsidR="002F7064" w:rsidRPr="002F7064" w:rsidRDefault="002F7064" w:rsidP="002F7064">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2F7064">
        <w:rPr>
          <w:rFonts w:ascii="Courier New" w:hAnsi="Courier New" w:cs="Courier New"/>
          <w:b/>
          <w:sz w:val="16"/>
          <w:szCs w:val="16"/>
          <w:highlight w:val="yellow"/>
          <w:lang w:eastAsia="de-DE"/>
        </w:rPr>
        <w:t xml:space="preserve">                v_OperationMode := valueof(p_OperationMode);</w:t>
      </w:r>
    </w:p>
    <w:p w14:paraId="5A04CB36" w14:textId="77777777" w:rsidR="002F7064" w:rsidRPr="002F7064" w:rsidRDefault="002F7064" w:rsidP="002F7064">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2F7064">
        <w:rPr>
          <w:rFonts w:ascii="Courier New" w:hAnsi="Courier New" w:cs="Courier New"/>
          <w:b/>
          <w:sz w:val="16"/>
          <w:szCs w:val="16"/>
          <w:highlight w:val="yellow"/>
          <w:lang w:eastAsia="de-DE"/>
        </w:rPr>
        <w:t xml:space="preserve"> </w:t>
      </w:r>
    </w:p>
    <w:p w14:paraId="04F4C630" w14:textId="77777777" w:rsidR="002F7064" w:rsidRPr="002F7064" w:rsidRDefault="002F7064" w:rsidP="002F7064">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2F7064">
        <w:rPr>
          <w:rFonts w:ascii="Courier New" w:hAnsi="Courier New" w:cs="Courier New"/>
          <w:b/>
          <w:sz w:val="16"/>
          <w:szCs w:val="16"/>
          <w:highlight w:val="yellow"/>
          <w:lang w:eastAsia="de-DE"/>
        </w:rPr>
        <w:t xml:space="preserve">                v_SIB_SIXX := cs_SI_NB_SIB5(f_NBIOT_InitSystemInformation5(v_CellId, v_FrequencyBand, v_OperationMode));</w:t>
      </w:r>
    </w:p>
    <w:p w14:paraId="3D63E4AC" w14:textId="77777777" w:rsidR="002F7064" w:rsidRPr="002F7064" w:rsidRDefault="002F7064" w:rsidP="002F7064">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2F7064">
        <w:rPr>
          <w:rFonts w:ascii="Courier New" w:hAnsi="Courier New" w:cs="Courier New"/>
          <w:b/>
          <w:sz w:val="16"/>
          <w:szCs w:val="16"/>
          <w:highlight w:val="yellow"/>
          <w:lang w:eastAsia="de-DE"/>
        </w:rPr>
        <w:t xml:space="preserve">                p_SI_List[p_SI_List_Index] := cs_SystemInformation_Common_NB(v_SIB_SIXX);</w:t>
      </w:r>
    </w:p>
    <w:p w14:paraId="3C486E08" w14:textId="77777777" w:rsidR="002F7064" w:rsidRPr="002F7064" w:rsidRDefault="002F7064" w:rsidP="002F7064">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2F7064">
        <w:rPr>
          <w:rFonts w:ascii="Courier New" w:hAnsi="Courier New" w:cs="Courier New"/>
          <w:b/>
          <w:sz w:val="16"/>
          <w:szCs w:val="16"/>
          <w:highlight w:val="yellow"/>
          <w:lang w:eastAsia="de-DE"/>
        </w:rPr>
        <w:t xml:space="preserve">            }</w:t>
      </w:r>
    </w:p>
    <w:p w14:paraId="41B1F0B0" w14:textId="77777777" w:rsidR="002F7064" w:rsidRPr="002F7064" w:rsidRDefault="002F7064" w:rsidP="002F7064">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2F7064">
        <w:rPr>
          <w:rFonts w:ascii="Courier New" w:hAnsi="Courier New" w:cs="Courier New"/>
          <w:b/>
          <w:sz w:val="16"/>
          <w:szCs w:val="16"/>
          <w:highlight w:val="yellow"/>
          <w:lang w:eastAsia="de-DE"/>
        </w:rPr>
        <w:t xml:space="preserve">            else {</w:t>
      </w:r>
    </w:p>
    <w:p w14:paraId="626B6A39" w14:textId="77777777" w:rsidR="002F7064" w:rsidRPr="002F7064" w:rsidRDefault="002F7064" w:rsidP="002F7064">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2F7064">
        <w:rPr>
          <w:rFonts w:ascii="Courier New" w:hAnsi="Courier New" w:cs="Courier New"/>
          <w:b/>
          <w:sz w:val="16"/>
          <w:szCs w:val="16"/>
          <w:highlight w:val="yellow"/>
          <w:lang w:eastAsia="de-DE"/>
        </w:rPr>
        <w:t xml:space="preserve">                FatalError(__FILE__, __LINE__, "Not enough parameters were passed to f_NBIOT_Init_SIBs");</w:t>
      </w:r>
    </w:p>
    <w:p w14:paraId="4DD70830" w14:textId="77777777" w:rsidR="002F7064" w:rsidRPr="002F7064" w:rsidRDefault="002F7064" w:rsidP="002F7064">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2F7064">
        <w:rPr>
          <w:rFonts w:ascii="Courier New" w:hAnsi="Courier New" w:cs="Courier New"/>
          <w:b/>
          <w:sz w:val="16"/>
          <w:szCs w:val="16"/>
          <w:highlight w:val="yellow"/>
          <w:lang w:eastAsia="de-DE"/>
        </w:rPr>
        <w:t xml:space="preserve">            }</w:t>
      </w:r>
    </w:p>
    <w:p w14:paraId="4D620077" w14:textId="77777777" w:rsidR="002F7064" w:rsidRPr="002F7064" w:rsidRDefault="002F7064" w:rsidP="002F7064">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2F7064">
        <w:rPr>
          <w:rFonts w:ascii="Courier New" w:hAnsi="Courier New" w:cs="Courier New"/>
          <w:b/>
          <w:sz w:val="16"/>
          <w:szCs w:val="16"/>
          <w:highlight w:val="yellow"/>
          <w:lang w:eastAsia="de-DE"/>
        </w:rPr>
        <w:t xml:space="preserve">        }</w:t>
      </w:r>
    </w:p>
    <w:p w14:paraId="43B8A5B4" w14:textId="77777777" w:rsidR="002F7064" w:rsidRPr="002F7064" w:rsidRDefault="002F7064" w:rsidP="002F7064">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2F7064">
        <w:rPr>
          <w:rFonts w:ascii="Courier New" w:hAnsi="Courier New" w:cs="Courier New"/>
          <w:b/>
          <w:sz w:val="16"/>
          <w:szCs w:val="16"/>
          <w:highlight w:val="yellow"/>
          <w:lang w:eastAsia="de-DE"/>
        </w:rPr>
        <w:t xml:space="preserve">        case (14) { // BlockType14</w:t>
      </w:r>
    </w:p>
    <w:p w14:paraId="1DB9C761" w14:textId="77777777" w:rsidR="002F7064" w:rsidRPr="002F7064" w:rsidRDefault="002F7064" w:rsidP="002F7064">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2F7064">
        <w:rPr>
          <w:rFonts w:ascii="Courier New" w:hAnsi="Courier New" w:cs="Courier New"/>
          <w:b/>
          <w:sz w:val="16"/>
          <w:szCs w:val="16"/>
          <w:highlight w:val="yellow"/>
          <w:lang w:eastAsia="de-DE"/>
        </w:rPr>
        <w:t xml:space="preserve">            v_SIB_SIXX := cs_SI_NB_SIB14(cs_SystemInformationBlockType14_NB_Def);</w:t>
      </w:r>
    </w:p>
    <w:p w14:paraId="7B2297AC" w14:textId="77777777" w:rsidR="002F7064" w:rsidRPr="002F7064" w:rsidRDefault="002F7064" w:rsidP="002F7064">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2F7064">
        <w:rPr>
          <w:rFonts w:ascii="Courier New" w:hAnsi="Courier New" w:cs="Courier New"/>
          <w:b/>
          <w:sz w:val="16"/>
          <w:szCs w:val="16"/>
          <w:highlight w:val="yellow"/>
          <w:lang w:eastAsia="de-DE"/>
        </w:rPr>
        <w:t xml:space="preserve">            p_SI_List[p_SI_List_Index] := cs_SystemInformation_Common_NB(v_SIB_SIXX);</w:t>
      </w:r>
    </w:p>
    <w:p w14:paraId="79218D9A" w14:textId="77777777" w:rsidR="002F7064" w:rsidRPr="002F7064" w:rsidRDefault="002F7064" w:rsidP="002F7064">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2F7064">
        <w:rPr>
          <w:rFonts w:ascii="Courier New" w:hAnsi="Courier New" w:cs="Courier New"/>
          <w:b/>
          <w:sz w:val="16"/>
          <w:szCs w:val="16"/>
          <w:highlight w:val="yellow"/>
          <w:lang w:eastAsia="de-DE"/>
        </w:rPr>
        <w:t xml:space="preserve">        }</w:t>
      </w:r>
    </w:p>
    <w:p w14:paraId="17425159" w14:textId="77777777" w:rsidR="002F7064" w:rsidRPr="002F7064" w:rsidRDefault="002F7064" w:rsidP="002F7064">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2F7064">
        <w:rPr>
          <w:rFonts w:ascii="Courier New" w:hAnsi="Courier New" w:cs="Courier New"/>
          <w:b/>
          <w:sz w:val="16"/>
          <w:szCs w:val="16"/>
          <w:highlight w:val="yellow"/>
          <w:lang w:eastAsia="de-DE"/>
        </w:rPr>
        <w:t xml:space="preserve">        case (20) { // BlockType20</w:t>
      </w:r>
    </w:p>
    <w:p w14:paraId="6637754F" w14:textId="77777777" w:rsidR="002F7064" w:rsidRPr="002F7064" w:rsidRDefault="002F7064" w:rsidP="002F7064">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2F7064">
        <w:rPr>
          <w:rFonts w:ascii="Courier New" w:hAnsi="Courier New" w:cs="Courier New"/>
          <w:b/>
          <w:sz w:val="16"/>
          <w:szCs w:val="16"/>
          <w:highlight w:val="yellow"/>
          <w:lang w:eastAsia="de-DE"/>
        </w:rPr>
        <w:t xml:space="preserve">            v_SIB_SIXX := cs_SI_NB_SIB20(cs_508_SystemInformationBlockType20_NB_Def);</w:t>
      </w:r>
    </w:p>
    <w:p w14:paraId="789C3774" w14:textId="77777777" w:rsidR="002F7064" w:rsidRPr="002F7064" w:rsidRDefault="002F7064" w:rsidP="002F7064">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2F7064">
        <w:rPr>
          <w:rFonts w:ascii="Courier New" w:hAnsi="Courier New" w:cs="Courier New"/>
          <w:b/>
          <w:sz w:val="16"/>
          <w:szCs w:val="16"/>
          <w:highlight w:val="yellow"/>
          <w:lang w:eastAsia="de-DE"/>
        </w:rPr>
        <w:t xml:space="preserve">            p_SI_List[p_SI_List_Index] := cs_SystemInformation_Common_NB(v_SIB_SIXX);</w:t>
      </w:r>
    </w:p>
    <w:p w14:paraId="1C086297" w14:textId="77777777" w:rsidR="002F7064" w:rsidRPr="002F7064" w:rsidRDefault="002F7064" w:rsidP="002F7064">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2F7064">
        <w:rPr>
          <w:rFonts w:ascii="Courier New" w:hAnsi="Courier New" w:cs="Courier New"/>
          <w:b/>
          <w:sz w:val="16"/>
          <w:szCs w:val="16"/>
          <w:highlight w:val="yellow"/>
          <w:lang w:eastAsia="de-DE"/>
        </w:rPr>
        <w:t xml:space="preserve">        }</w:t>
      </w:r>
    </w:p>
    <w:p w14:paraId="08BB01AB" w14:textId="77777777" w:rsidR="002F7064" w:rsidRPr="002F7064" w:rsidRDefault="002F7064" w:rsidP="002F7064">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2F7064">
        <w:rPr>
          <w:rFonts w:ascii="Courier New" w:hAnsi="Courier New" w:cs="Courier New"/>
          <w:b/>
          <w:sz w:val="16"/>
          <w:szCs w:val="16"/>
          <w:highlight w:val="yellow"/>
          <w:lang w:eastAsia="de-DE"/>
        </w:rPr>
        <w:t xml:space="preserve">        case (22) { // BlockType22</w:t>
      </w:r>
    </w:p>
    <w:p w14:paraId="093BA330" w14:textId="77777777" w:rsidR="002F7064" w:rsidRPr="002F7064" w:rsidRDefault="002F7064" w:rsidP="002F7064">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2F7064">
        <w:rPr>
          <w:rFonts w:ascii="Courier New" w:hAnsi="Courier New" w:cs="Courier New"/>
          <w:b/>
          <w:sz w:val="16"/>
          <w:szCs w:val="16"/>
          <w:highlight w:val="yellow"/>
          <w:lang w:eastAsia="de-DE"/>
        </w:rPr>
        <w:t xml:space="preserve">            if (ispresent(p_CellId) and ispresent(p_FrequencyBand) and ispresent(p_OperationMode) and ispresent(p_CellsOnPLMN)){</w:t>
      </w:r>
    </w:p>
    <w:p w14:paraId="4FF02667" w14:textId="77777777" w:rsidR="002F7064" w:rsidRPr="002F7064" w:rsidRDefault="002F7064" w:rsidP="002F7064">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2F7064">
        <w:rPr>
          <w:rFonts w:ascii="Courier New" w:hAnsi="Courier New" w:cs="Courier New"/>
          <w:b/>
          <w:sz w:val="16"/>
          <w:szCs w:val="16"/>
          <w:highlight w:val="yellow"/>
          <w:lang w:eastAsia="de-DE"/>
        </w:rPr>
        <w:t xml:space="preserve">                v_CellId := valueof(p_CellId);</w:t>
      </w:r>
    </w:p>
    <w:p w14:paraId="4AFE1F93" w14:textId="77777777" w:rsidR="002F7064" w:rsidRPr="002F7064" w:rsidRDefault="002F7064" w:rsidP="002F7064">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2F7064">
        <w:rPr>
          <w:rFonts w:ascii="Courier New" w:hAnsi="Courier New" w:cs="Courier New"/>
          <w:b/>
          <w:sz w:val="16"/>
          <w:szCs w:val="16"/>
          <w:highlight w:val="yellow"/>
          <w:lang w:eastAsia="de-DE"/>
        </w:rPr>
        <w:t xml:space="preserve">                v_FrequencyBand := valueof(p_FrequencyBand);</w:t>
      </w:r>
    </w:p>
    <w:p w14:paraId="120E224C" w14:textId="77777777" w:rsidR="002F7064" w:rsidRPr="002F7064" w:rsidRDefault="002F7064" w:rsidP="002F7064">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2F7064">
        <w:rPr>
          <w:rFonts w:ascii="Courier New" w:hAnsi="Courier New" w:cs="Courier New"/>
          <w:b/>
          <w:sz w:val="16"/>
          <w:szCs w:val="16"/>
          <w:highlight w:val="yellow"/>
          <w:lang w:eastAsia="de-DE"/>
        </w:rPr>
        <w:t xml:space="preserve">                v_OperationMode := valueof(p_OperationMode);</w:t>
      </w:r>
    </w:p>
    <w:p w14:paraId="4346738F" w14:textId="77777777" w:rsidR="002F7064" w:rsidRPr="002F7064" w:rsidRDefault="002F7064" w:rsidP="002F7064">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2F7064">
        <w:rPr>
          <w:rFonts w:ascii="Courier New" w:hAnsi="Courier New" w:cs="Courier New"/>
          <w:b/>
          <w:sz w:val="16"/>
          <w:szCs w:val="16"/>
          <w:highlight w:val="yellow"/>
          <w:lang w:eastAsia="de-DE"/>
        </w:rPr>
        <w:t xml:space="preserve">                v_CellsOnPLMN := valueof(p_CellsOnPLMN);</w:t>
      </w:r>
    </w:p>
    <w:p w14:paraId="00CC0667" w14:textId="77777777" w:rsidR="002F7064" w:rsidRPr="002F7064" w:rsidRDefault="002F7064" w:rsidP="002F7064">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2F7064">
        <w:rPr>
          <w:rFonts w:ascii="Courier New" w:hAnsi="Courier New" w:cs="Courier New"/>
          <w:b/>
          <w:sz w:val="16"/>
          <w:szCs w:val="16"/>
          <w:highlight w:val="yellow"/>
          <w:lang w:eastAsia="de-DE"/>
        </w:rPr>
        <w:t xml:space="preserve">                 </w:t>
      </w:r>
    </w:p>
    <w:p w14:paraId="2E1E3B8A" w14:textId="77777777" w:rsidR="002F7064" w:rsidRPr="002F7064" w:rsidRDefault="002F7064" w:rsidP="002F7064">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2F7064">
        <w:rPr>
          <w:rFonts w:ascii="Courier New" w:hAnsi="Courier New" w:cs="Courier New"/>
          <w:b/>
          <w:sz w:val="16"/>
          <w:szCs w:val="16"/>
          <w:highlight w:val="yellow"/>
          <w:lang w:eastAsia="de-DE"/>
        </w:rPr>
        <w:t xml:space="preserve">                 </w:t>
      </w:r>
    </w:p>
    <w:p w14:paraId="58DEF7B9" w14:textId="77777777" w:rsidR="002F7064" w:rsidRPr="002F7064" w:rsidRDefault="002F7064" w:rsidP="002F7064">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2F7064">
        <w:rPr>
          <w:rFonts w:ascii="Courier New" w:hAnsi="Courier New" w:cs="Courier New"/>
          <w:b/>
          <w:sz w:val="16"/>
          <w:szCs w:val="16"/>
          <w:highlight w:val="yellow"/>
          <w:lang w:eastAsia="de-DE"/>
        </w:rPr>
        <w:t xml:space="preserve">                var NB_CarrierFreq_Type v_CarrierFreq := fl_NBIOT_Get_CarrierFreq(v_CellId, v_FrequencyBand, v_OperationMode, v_CellsOnPLMN); // @sic R5-185113 sic@</w:t>
      </w:r>
    </w:p>
    <w:p w14:paraId="7CD24A55" w14:textId="77777777" w:rsidR="002F7064" w:rsidRPr="002F7064" w:rsidRDefault="002F7064" w:rsidP="002F7064">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2F7064">
        <w:rPr>
          <w:rFonts w:ascii="Courier New" w:hAnsi="Courier New" w:cs="Courier New"/>
          <w:b/>
          <w:sz w:val="16"/>
          <w:szCs w:val="16"/>
          <w:highlight w:val="yellow"/>
          <w:lang w:eastAsia="de-DE"/>
        </w:rPr>
        <w:lastRenderedPageBreak/>
        <w:t xml:space="preserve">                v_SIB_SIXX := cs_SI_NB_SIB22(cs_508_SystemInformationBlockType22_NB_Def(cs_DL_CarrierConfigCommon_NB_r14(v_CarrierFreq.DL.carrierFreq_r13, v_CarrierFreq.DL.carrierFreqOffset_r13), v_CarrierFreq.UL));</w:t>
      </w:r>
    </w:p>
    <w:p w14:paraId="2A7AAA66" w14:textId="77777777" w:rsidR="002F7064" w:rsidRPr="002F7064" w:rsidRDefault="002F7064" w:rsidP="002F7064">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2F7064">
        <w:rPr>
          <w:rFonts w:ascii="Courier New" w:hAnsi="Courier New" w:cs="Courier New"/>
          <w:b/>
          <w:sz w:val="16"/>
          <w:szCs w:val="16"/>
          <w:highlight w:val="yellow"/>
          <w:lang w:eastAsia="de-DE"/>
        </w:rPr>
        <w:t xml:space="preserve">                p_SI_List[p_SI_List_Index] := cs_SystemInformation_Common_NB(v_SIB_SIXX);</w:t>
      </w:r>
    </w:p>
    <w:p w14:paraId="3EE7C6EC" w14:textId="77777777" w:rsidR="002F7064" w:rsidRPr="002F7064" w:rsidRDefault="002F7064" w:rsidP="002F7064">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2F7064">
        <w:rPr>
          <w:rFonts w:ascii="Courier New" w:hAnsi="Courier New" w:cs="Courier New"/>
          <w:b/>
          <w:sz w:val="16"/>
          <w:szCs w:val="16"/>
          <w:highlight w:val="yellow"/>
          <w:lang w:eastAsia="de-DE"/>
        </w:rPr>
        <w:t xml:space="preserve">            }</w:t>
      </w:r>
    </w:p>
    <w:p w14:paraId="5CC72A98" w14:textId="77777777" w:rsidR="002F7064" w:rsidRPr="002F7064" w:rsidRDefault="002F7064" w:rsidP="002F7064">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2F7064">
        <w:rPr>
          <w:rFonts w:ascii="Courier New" w:hAnsi="Courier New" w:cs="Courier New"/>
          <w:b/>
          <w:sz w:val="16"/>
          <w:szCs w:val="16"/>
          <w:highlight w:val="yellow"/>
          <w:lang w:eastAsia="de-DE"/>
        </w:rPr>
        <w:t xml:space="preserve">            else {</w:t>
      </w:r>
    </w:p>
    <w:p w14:paraId="5FB9E168" w14:textId="77777777" w:rsidR="002F7064" w:rsidRPr="002F7064" w:rsidRDefault="002F7064" w:rsidP="002F7064">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2F7064">
        <w:rPr>
          <w:rFonts w:ascii="Courier New" w:hAnsi="Courier New" w:cs="Courier New"/>
          <w:b/>
          <w:sz w:val="16"/>
          <w:szCs w:val="16"/>
          <w:highlight w:val="yellow"/>
          <w:lang w:eastAsia="de-DE"/>
        </w:rPr>
        <w:t xml:space="preserve">                FatalError(__FILE__, __LINE__, "Not enough parameters were passed to f_NBIOT_Init_SIBs");</w:t>
      </w:r>
    </w:p>
    <w:p w14:paraId="79094AF7" w14:textId="77777777" w:rsidR="002F7064" w:rsidRPr="002F7064" w:rsidRDefault="002F7064" w:rsidP="002F7064">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2F7064">
        <w:rPr>
          <w:rFonts w:ascii="Courier New" w:hAnsi="Courier New" w:cs="Courier New"/>
          <w:b/>
          <w:sz w:val="16"/>
          <w:szCs w:val="16"/>
          <w:highlight w:val="yellow"/>
          <w:lang w:eastAsia="de-DE"/>
        </w:rPr>
        <w:t xml:space="preserve">            }</w:t>
      </w:r>
    </w:p>
    <w:p w14:paraId="748DCD0E" w14:textId="77777777" w:rsidR="002F7064" w:rsidRPr="002F7064" w:rsidRDefault="002F7064" w:rsidP="002F7064">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2F7064">
        <w:rPr>
          <w:rFonts w:ascii="Courier New" w:hAnsi="Courier New" w:cs="Courier New"/>
          <w:b/>
          <w:sz w:val="16"/>
          <w:szCs w:val="16"/>
          <w:highlight w:val="yellow"/>
          <w:lang w:eastAsia="de-DE"/>
        </w:rPr>
        <w:t xml:space="preserve">        }</w:t>
      </w:r>
    </w:p>
    <w:p w14:paraId="7F007E81" w14:textId="77777777" w:rsidR="002F7064" w:rsidRPr="002F7064" w:rsidRDefault="002F7064" w:rsidP="002F7064">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2F7064">
        <w:rPr>
          <w:rFonts w:ascii="Courier New" w:hAnsi="Courier New" w:cs="Courier New"/>
          <w:b/>
          <w:sz w:val="16"/>
          <w:szCs w:val="16"/>
          <w:highlight w:val="yellow"/>
          <w:lang w:eastAsia="de-DE"/>
        </w:rPr>
        <w:t xml:space="preserve">        case (23) { // BlockType23</w:t>
      </w:r>
    </w:p>
    <w:p w14:paraId="510214C5" w14:textId="77777777" w:rsidR="002F7064" w:rsidRPr="002F7064" w:rsidRDefault="002F7064" w:rsidP="002F7064">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2F7064">
        <w:rPr>
          <w:rFonts w:ascii="Courier New" w:hAnsi="Courier New" w:cs="Courier New"/>
          <w:b/>
          <w:sz w:val="16"/>
          <w:szCs w:val="16"/>
          <w:highlight w:val="yellow"/>
          <w:lang w:eastAsia="de-DE"/>
        </w:rPr>
        <w:t xml:space="preserve">            v_SIB_SIXX := cs_SI_NB_SIB23(cs_508_SystemInformationBlockType23_NB_Def);</w:t>
      </w:r>
    </w:p>
    <w:p w14:paraId="57E3B7C9" w14:textId="77777777" w:rsidR="002F7064" w:rsidRPr="002F7064" w:rsidRDefault="002F7064" w:rsidP="002F7064">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2F7064">
        <w:rPr>
          <w:rFonts w:ascii="Courier New" w:hAnsi="Courier New" w:cs="Courier New"/>
          <w:b/>
          <w:sz w:val="16"/>
          <w:szCs w:val="16"/>
          <w:highlight w:val="yellow"/>
          <w:lang w:eastAsia="de-DE"/>
        </w:rPr>
        <w:t xml:space="preserve">            p_SI_List[p_SI_List_Index] := cs_SystemInformation_Common_NB(v_SIB_SIXX);</w:t>
      </w:r>
    </w:p>
    <w:p w14:paraId="560E7B47" w14:textId="77777777" w:rsidR="002F7064" w:rsidRPr="002F7064" w:rsidRDefault="002F7064" w:rsidP="002F7064">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2F7064">
        <w:rPr>
          <w:rFonts w:ascii="Courier New" w:hAnsi="Courier New" w:cs="Courier New"/>
          <w:b/>
          <w:sz w:val="16"/>
          <w:szCs w:val="16"/>
          <w:highlight w:val="yellow"/>
          <w:lang w:eastAsia="de-DE"/>
        </w:rPr>
        <w:t xml:space="preserve">        }</w:t>
      </w:r>
    </w:p>
    <w:p w14:paraId="049C23CB" w14:textId="77777777" w:rsidR="002F7064" w:rsidRPr="002F7064" w:rsidRDefault="002F7064" w:rsidP="002F7064">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2F7064">
        <w:rPr>
          <w:rFonts w:ascii="Courier New" w:hAnsi="Courier New" w:cs="Courier New"/>
          <w:b/>
          <w:sz w:val="16"/>
          <w:szCs w:val="16"/>
          <w:highlight w:val="yellow"/>
          <w:lang w:eastAsia="de-DE"/>
        </w:rPr>
        <w:t xml:space="preserve">        case (31) { // BlockType31 // Adds SIB32 and bundles with SIB2 WI1182332</w:t>
      </w:r>
    </w:p>
    <w:p w14:paraId="7515E3C8" w14:textId="77777777" w:rsidR="002F7064" w:rsidRPr="002F7064" w:rsidRDefault="002F7064" w:rsidP="002F7064">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2F7064">
        <w:rPr>
          <w:rFonts w:ascii="Courier New" w:hAnsi="Courier New" w:cs="Courier New"/>
          <w:b/>
          <w:sz w:val="16"/>
          <w:szCs w:val="16"/>
          <w:highlight w:val="yellow"/>
          <w:lang w:eastAsia="de-DE"/>
        </w:rPr>
        <w:t xml:space="preserve">            p_SI_List[p_SI_List_Index] := cs_SystemInformation_Common_NB(f_NBIOT_InitSIB31());</w:t>
      </w:r>
    </w:p>
    <w:p w14:paraId="63D062F8" w14:textId="77777777" w:rsidR="002F7064" w:rsidRPr="002F7064" w:rsidRDefault="002F7064" w:rsidP="002F7064">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2F7064">
        <w:rPr>
          <w:rFonts w:ascii="Courier New" w:hAnsi="Courier New" w:cs="Courier New"/>
          <w:b/>
          <w:sz w:val="16"/>
          <w:szCs w:val="16"/>
          <w:highlight w:val="yellow"/>
          <w:lang w:eastAsia="de-DE"/>
        </w:rPr>
        <w:t xml:space="preserve">            //p_SI_List[0] := cs_SystemInformation_Common_NB(cs_SI_NB_SIB2_and_SIB31(v_SIB2.sib_TypeAndInfo_r13[0].sib2_r13, f_NBIOT_InitSIB31().sib_TypeAndInfo_r13[0].sib31_v1700)); // @sic R5-235468 sic@</w:t>
      </w:r>
    </w:p>
    <w:p w14:paraId="4C71B2EA" w14:textId="77777777" w:rsidR="002F7064" w:rsidRPr="002F7064" w:rsidRDefault="002F7064" w:rsidP="002F7064">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2F7064">
        <w:rPr>
          <w:rFonts w:ascii="Courier New" w:hAnsi="Courier New" w:cs="Courier New"/>
          <w:b/>
          <w:sz w:val="16"/>
          <w:szCs w:val="16"/>
          <w:highlight w:val="yellow"/>
          <w:lang w:eastAsia="de-DE"/>
        </w:rPr>
        <w:t xml:space="preserve">        }</w:t>
      </w:r>
    </w:p>
    <w:p w14:paraId="40E98749" w14:textId="77777777" w:rsidR="002F7064" w:rsidRPr="002F7064" w:rsidRDefault="002F7064" w:rsidP="002F7064">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2F7064">
        <w:rPr>
          <w:rFonts w:ascii="Courier New" w:hAnsi="Courier New" w:cs="Courier New"/>
          <w:b/>
          <w:sz w:val="16"/>
          <w:szCs w:val="16"/>
          <w:highlight w:val="yellow"/>
          <w:lang w:eastAsia="de-DE"/>
        </w:rPr>
        <w:t xml:space="preserve">        case (32) {</w:t>
      </w:r>
    </w:p>
    <w:p w14:paraId="59F7D1E9" w14:textId="77777777" w:rsidR="002F7064" w:rsidRPr="002F7064" w:rsidRDefault="002F7064" w:rsidP="002F7064">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2F7064">
        <w:rPr>
          <w:rFonts w:ascii="Courier New" w:hAnsi="Courier New" w:cs="Courier New"/>
          <w:b/>
          <w:sz w:val="16"/>
          <w:szCs w:val="16"/>
          <w:highlight w:val="yellow"/>
          <w:lang w:eastAsia="de-DE"/>
        </w:rPr>
        <w:t xml:space="preserve">            FatalError(__FILE__, __LINE__, "System block type 32 not yet supported")</w:t>
      </w:r>
    </w:p>
    <w:p w14:paraId="133CC20C" w14:textId="77777777" w:rsidR="002F7064" w:rsidRPr="002F7064" w:rsidRDefault="002F7064" w:rsidP="002F7064">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2F7064">
        <w:rPr>
          <w:rFonts w:ascii="Courier New" w:hAnsi="Courier New" w:cs="Courier New"/>
          <w:b/>
          <w:sz w:val="16"/>
          <w:szCs w:val="16"/>
          <w:highlight w:val="yellow"/>
          <w:lang w:eastAsia="de-DE"/>
        </w:rPr>
        <w:t xml:space="preserve">        }  </w:t>
      </w:r>
    </w:p>
    <w:p w14:paraId="1CECF724" w14:textId="77777777" w:rsidR="002F7064" w:rsidRPr="002F7064" w:rsidRDefault="002F7064" w:rsidP="002F7064">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2F7064">
        <w:rPr>
          <w:rFonts w:ascii="Courier New" w:hAnsi="Courier New" w:cs="Courier New"/>
          <w:b/>
          <w:sz w:val="16"/>
          <w:szCs w:val="16"/>
          <w:highlight w:val="yellow"/>
          <w:lang w:eastAsia="de-DE"/>
        </w:rPr>
        <w:t xml:space="preserve">        case else { // BlockType not in supported Blocktypes</w:t>
      </w:r>
    </w:p>
    <w:p w14:paraId="49D1DD12" w14:textId="77777777" w:rsidR="002F7064" w:rsidRPr="002F7064" w:rsidRDefault="002F7064" w:rsidP="002F7064">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2F7064">
        <w:rPr>
          <w:rFonts w:ascii="Courier New" w:hAnsi="Courier New" w:cs="Courier New"/>
          <w:b/>
          <w:sz w:val="16"/>
          <w:szCs w:val="16"/>
          <w:highlight w:val="yellow"/>
          <w:lang w:eastAsia="de-DE"/>
        </w:rPr>
        <w:t xml:space="preserve">            FatalError(__FILE__, __LINE__, "Block no. , " &amp; int2str(p_BlockTypeNo) &amp; ", not supported in this init function");</w:t>
      </w:r>
    </w:p>
    <w:p w14:paraId="131ACFD6" w14:textId="77777777" w:rsidR="002F7064" w:rsidRPr="002F7064" w:rsidRDefault="002F7064" w:rsidP="002F7064">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2F7064">
        <w:rPr>
          <w:rFonts w:ascii="Courier New" w:hAnsi="Courier New" w:cs="Courier New"/>
          <w:b/>
          <w:sz w:val="16"/>
          <w:szCs w:val="16"/>
          <w:highlight w:val="yellow"/>
          <w:lang w:eastAsia="de-DE"/>
        </w:rPr>
        <w:t xml:space="preserve">        }</w:t>
      </w:r>
    </w:p>
    <w:p w14:paraId="06A4057C" w14:textId="77777777" w:rsidR="002F7064" w:rsidRPr="002F7064" w:rsidRDefault="002F7064" w:rsidP="002F7064">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2F7064">
        <w:rPr>
          <w:rFonts w:ascii="Courier New" w:hAnsi="Courier New" w:cs="Courier New"/>
          <w:b/>
          <w:sz w:val="16"/>
          <w:szCs w:val="16"/>
          <w:highlight w:val="yellow"/>
          <w:lang w:eastAsia="de-DE"/>
        </w:rPr>
        <w:t xml:space="preserve">      }</w:t>
      </w:r>
    </w:p>
    <w:p w14:paraId="4155EC48" w14:textId="5D731720" w:rsidR="00FE2FC7" w:rsidRPr="000A6D77" w:rsidRDefault="002F7064" w:rsidP="002F7064">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F7064">
        <w:rPr>
          <w:rFonts w:ascii="Courier New" w:hAnsi="Courier New" w:cs="Courier New"/>
          <w:b/>
          <w:sz w:val="16"/>
          <w:szCs w:val="16"/>
          <w:highlight w:val="yellow"/>
          <w:lang w:eastAsia="de-DE"/>
        </w:rPr>
        <w:t xml:space="preserve">  }</w:t>
      </w:r>
    </w:p>
    <w:p w14:paraId="18565F79" w14:textId="7F8E8A33" w:rsidR="00FE2FC7" w:rsidRPr="00FE2FC7" w:rsidRDefault="002F7064" w:rsidP="00FE2FC7">
      <w:pPr>
        <w:keepNext/>
        <w:keepLines/>
        <w:spacing w:before="180"/>
        <w:contextualSpacing/>
        <w:outlineLvl w:val="1"/>
        <w:rPr>
          <w:rFonts w:ascii="Arial" w:hAnsi="Arial" w:cs="Arial"/>
          <w:sz w:val="28"/>
          <w:szCs w:val="28"/>
        </w:rPr>
      </w:pPr>
      <w:r>
        <w:rPr>
          <w:rFonts w:ascii="Arial" w:hAnsi="Arial" w:cs="Arial"/>
          <w:sz w:val="28"/>
          <w:szCs w:val="28"/>
        </w:rPr>
        <w:t>2.</w:t>
      </w:r>
      <w:r w:rsidR="006A0F34">
        <w:rPr>
          <w:rFonts w:ascii="Arial" w:hAnsi="Arial" w:cs="Arial"/>
          <w:sz w:val="28"/>
          <w:szCs w:val="28"/>
        </w:rPr>
        <w:t>6</w:t>
      </w:r>
      <w:r>
        <w:rPr>
          <w:rFonts w:ascii="Arial" w:hAnsi="Arial" w:cs="Arial"/>
          <w:sz w:val="28"/>
          <w:szCs w:val="28"/>
        </w:rPr>
        <w:t xml:space="preserve"> </w:t>
      </w:r>
      <w:r w:rsidRPr="009D5159">
        <w:rPr>
          <w:rFonts w:ascii="Arial" w:hAnsi="Arial" w:cs="Arial"/>
          <w:sz w:val="32"/>
          <w:szCs w:val="32"/>
        </w:rPr>
        <w:t>Correction to f_NBIOT_InitSystemInformation</w:t>
      </w: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2F7064" w14:paraId="106FDCF6" w14:textId="77777777" w:rsidTr="00AC10A1">
        <w:trPr>
          <w:trHeight w:val="447"/>
        </w:trPr>
        <w:tc>
          <w:tcPr>
            <w:tcW w:w="1985" w:type="dxa"/>
            <w:tcBorders>
              <w:top w:val="single" w:sz="4" w:space="0" w:color="auto"/>
              <w:left w:val="single" w:sz="4" w:space="0" w:color="auto"/>
              <w:bottom w:val="single" w:sz="4" w:space="0" w:color="auto"/>
              <w:right w:val="single" w:sz="4" w:space="0" w:color="auto"/>
            </w:tcBorders>
          </w:tcPr>
          <w:p w14:paraId="22DCF44B" w14:textId="77777777" w:rsidR="002F7064" w:rsidRDefault="002F7064" w:rsidP="00AC10A1">
            <w:pPr>
              <w:spacing w:before="40" w:after="40"/>
              <w:rPr>
                <w:rFonts w:ascii="Arial" w:hAnsi="Arial" w:cs="Arial"/>
                <w:b/>
              </w:rPr>
            </w:pPr>
            <w:r>
              <w:rPr>
                <w:rFonts w:ascii="Arial" w:hAnsi="Arial" w:cs="Arial"/>
                <w:b/>
              </w:rPr>
              <w:t>Function name</w:t>
            </w:r>
          </w:p>
        </w:tc>
        <w:tc>
          <w:tcPr>
            <w:tcW w:w="7654" w:type="dxa"/>
            <w:tcBorders>
              <w:top w:val="single" w:sz="4" w:space="0" w:color="auto"/>
              <w:left w:val="single" w:sz="4" w:space="0" w:color="auto"/>
              <w:bottom w:val="single" w:sz="4" w:space="0" w:color="auto"/>
              <w:right w:val="single" w:sz="4" w:space="0" w:color="auto"/>
            </w:tcBorders>
          </w:tcPr>
          <w:p w14:paraId="1194B1A6" w14:textId="18A6FE4C" w:rsidR="002F7064" w:rsidRPr="002F7064" w:rsidRDefault="002F7064" w:rsidP="00AC10A1">
            <w:pPr>
              <w:spacing w:after="0"/>
              <w:rPr>
                <w:rFonts w:ascii="Arial" w:hAnsi="Arial" w:cs="Arial"/>
                <w:color w:val="000000"/>
                <w:lang w:eastAsia="zh-CN"/>
              </w:rPr>
            </w:pPr>
            <w:r w:rsidRPr="002F7064">
              <w:rPr>
                <w:rFonts w:ascii="Arial" w:hAnsi="Arial" w:cs="Arial"/>
              </w:rPr>
              <w:t>f_NBIOT_InitSystemInformation</w:t>
            </w:r>
          </w:p>
        </w:tc>
      </w:tr>
      <w:tr w:rsidR="002F7064" w:rsidRPr="005E3DBB" w14:paraId="0C9CE52B" w14:textId="77777777" w:rsidTr="00AC10A1">
        <w:trPr>
          <w:trHeight w:val="452"/>
        </w:trPr>
        <w:tc>
          <w:tcPr>
            <w:tcW w:w="1985" w:type="dxa"/>
            <w:tcBorders>
              <w:top w:val="single" w:sz="4" w:space="0" w:color="auto"/>
              <w:left w:val="single" w:sz="4" w:space="0" w:color="auto"/>
              <w:bottom w:val="single" w:sz="4" w:space="0" w:color="auto"/>
              <w:right w:val="single" w:sz="4" w:space="0" w:color="auto"/>
            </w:tcBorders>
          </w:tcPr>
          <w:p w14:paraId="2E7C90ED" w14:textId="77777777" w:rsidR="002F7064" w:rsidRDefault="002F7064" w:rsidP="00AC10A1">
            <w:pPr>
              <w:spacing w:before="40" w:after="40"/>
              <w:rPr>
                <w:rFonts w:ascii="Arial" w:hAnsi="Arial" w:cs="Arial"/>
                <w:b/>
              </w:rPr>
            </w:pPr>
            <w:r>
              <w:rPr>
                <w:rFonts w:ascii="Arial" w:hAnsi="Arial" w:cs="Arial"/>
                <w:b/>
              </w:rPr>
              <w:t>Reason for change</w:t>
            </w:r>
          </w:p>
        </w:tc>
        <w:tc>
          <w:tcPr>
            <w:tcW w:w="7654" w:type="dxa"/>
            <w:tcBorders>
              <w:top w:val="single" w:sz="4" w:space="0" w:color="auto"/>
              <w:left w:val="single" w:sz="4" w:space="0" w:color="auto"/>
              <w:bottom w:val="single" w:sz="4" w:space="0" w:color="auto"/>
              <w:right w:val="single" w:sz="4" w:space="0" w:color="auto"/>
            </w:tcBorders>
          </w:tcPr>
          <w:p w14:paraId="7BD0997A" w14:textId="77777777" w:rsidR="002F7064" w:rsidRPr="005E3DBB" w:rsidRDefault="002F7064" w:rsidP="00AC10A1">
            <w:pPr>
              <w:pStyle w:val="CRCoverPage"/>
              <w:spacing w:after="0"/>
              <w:rPr>
                <w:rFonts w:cs="Arial"/>
                <w:color w:val="000000"/>
                <w:lang w:eastAsia="zh-CN"/>
              </w:rPr>
            </w:pPr>
            <w:r w:rsidRPr="00130CB7">
              <w:rPr>
                <w:noProof/>
              </w:rPr>
              <w:t>f_NBIOT_InitSystemInformation</w:t>
            </w:r>
            <w:r>
              <w:rPr>
                <w:noProof/>
              </w:rPr>
              <w:t xml:space="preserve"> is cluttered and had a hard to read control flow which made it hard to read and edit. A large part of this is making the SI list which holds the SIBs in a specific order with certain initialisations needed. </w:t>
            </w:r>
          </w:p>
        </w:tc>
      </w:tr>
      <w:tr w:rsidR="002F7064" w:rsidRPr="002F7064" w14:paraId="0C6A5CFF" w14:textId="77777777" w:rsidTr="00AC10A1">
        <w:tc>
          <w:tcPr>
            <w:tcW w:w="1985" w:type="dxa"/>
            <w:tcBorders>
              <w:top w:val="single" w:sz="4" w:space="0" w:color="auto"/>
              <w:left w:val="single" w:sz="4" w:space="0" w:color="auto"/>
              <w:bottom w:val="single" w:sz="4" w:space="0" w:color="auto"/>
              <w:right w:val="single" w:sz="4" w:space="0" w:color="auto"/>
            </w:tcBorders>
          </w:tcPr>
          <w:p w14:paraId="7A10623B" w14:textId="77777777" w:rsidR="002F7064" w:rsidRDefault="002F7064" w:rsidP="00AC10A1">
            <w:pPr>
              <w:spacing w:before="40" w:after="40"/>
              <w:rPr>
                <w:rFonts w:ascii="Arial" w:hAnsi="Arial" w:cs="Arial"/>
                <w:b/>
              </w:rPr>
            </w:pPr>
            <w:r>
              <w:rPr>
                <w:rFonts w:ascii="Arial" w:hAnsi="Arial" w:cs="Arial"/>
                <w:b/>
              </w:rPr>
              <w:t>Summary of change</w:t>
            </w:r>
          </w:p>
        </w:tc>
        <w:tc>
          <w:tcPr>
            <w:tcW w:w="7654" w:type="dxa"/>
            <w:tcBorders>
              <w:top w:val="single" w:sz="4" w:space="0" w:color="auto"/>
              <w:left w:val="single" w:sz="4" w:space="0" w:color="auto"/>
              <w:bottom w:val="single" w:sz="4" w:space="0" w:color="auto"/>
              <w:right w:val="single" w:sz="4" w:space="0" w:color="auto"/>
            </w:tcBorders>
          </w:tcPr>
          <w:p w14:paraId="619579CD" w14:textId="5AC45223" w:rsidR="00DF6B17" w:rsidRDefault="002F7064" w:rsidP="00DF6B17">
            <w:pPr>
              <w:pStyle w:val="CRCoverPage"/>
              <w:spacing w:after="0"/>
              <w:rPr>
                <w:rFonts w:cs="Arial"/>
                <w:color w:val="000000"/>
                <w:lang w:eastAsia="zh-CN"/>
              </w:rPr>
            </w:pPr>
            <w:r w:rsidRPr="002F7064">
              <w:rPr>
                <w:rFonts w:cs="Arial"/>
                <w:color w:val="000000"/>
                <w:lang w:eastAsia="zh-CN"/>
              </w:rPr>
              <w:t xml:space="preserve">To help readability and maintainability this function </w:t>
            </w:r>
            <w:r w:rsidR="00DF6B17">
              <w:rPr>
                <w:rFonts w:cs="Arial"/>
                <w:color w:val="000000"/>
                <w:lang w:eastAsia="zh-CN"/>
              </w:rPr>
              <w:t xml:space="preserve">has been changed to use select and case statements for each sys info combination possibility. </w:t>
            </w:r>
            <w:r w:rsidR="0078063F">
              <w:rPr>
                <w:rFonts w:cs="Arial"/>
                <w:color w:val="000000"/>
                <w:lang w:eastAsia="zh-CN"/>
              </w:rPr>
              <w:br/>
            </w:r>
            <w:r w:rsidR="00DF6B17">
              <w:rPr>
                <w:rFonts w:cs="Arial"/>
                <w:color w:val="000000"/>
                <w:lang w:eastAsia="zh-CN"/>
              </w:rPr>
              <w:t xml:space="preserve">This change divides all current 13 combinations into separate blocks for initialisation. This in combination with the new function above in </w:t>
            </w:r>
            <w:r w:rsidR="00572F87">
              <w:rPr>
                <w:rFonts w:cs="Arial"/>
                <w:color w:val="000000"/>
                <w:lang w:eastAsia="zh-CN"/>
              </w:rPr>
              <w:t>[</w:t>
            </w:r>
            <w:r w:rsidR="00DF6B17">
              <w:rPr>
                <w:rFonts w:cs="Arial"/>
                <w:color w:val="000000"/>
                <w:lang w:eastAsia="zh-CN"/>
              </w:rPr>
              <w:t>2.</w:t>
            </w:r>
            <w:r w:rsidR="0078063F">
              <w:rPr>
                <w:rFonts w:cs="Arial"/>
                <w:color w:val="000000"/>
                <w:lang w:eastAsia="zh-CN"/>
              </w:rPr>
              <w:t>5</w:t>
            </w:r>
            <w:r w:rsidR="00572F87">
              <w:rPr>
                <w:rFonts w:cs="Arial"/>
                <w:color w:val="000000"/>
                <w:lang w:eastAsia="zh-CN"/>
              </w:rPr>
              <w:t>]</w:t>
            </w:r>
            <w:r w:rsidR="00DF6B17">
              <w:rPr>
                <w:rFonts w:cs="Arial"/>
                <w:color w:val="000000"/>
                <w:lang w:eastAsia="zh-CN"/>
              </w:rPr>
              <w:t xml:space="preserve"> </w:t>
            </w:r>
            <w:r w:rsidR="00DF6B17" w:rsidRPr="00162963">
              <w:rPr>
                <w:rFonts w:cs="Arial"/>
                <w:color w:val="000000"/>
                <w:lang w:eastAsia="zh-CN"/>
              </w:rPr>
              <w:t>f_NBIOT_Init_SIBs</w:t>
            </w:r>
            <w:r w:rsidR="00DF6B17">
              <w:rPr>
                <w:rFonts w:cs="Arial"/>
                <w:color w:val="000000"/>
                <w:lang w:eastAsia="zh-CN"/>
              </w:rPr>
              <w:t xml:space="preserve"> helps readability and maintainability. </w:t>
            </w:r>
            <w:r w:rsidR="0078063F">
              <w:rPr>
                <w:rFonts w:cs="Arial"/>
                <w:color w:val="000000"/>
                <w:lang w:eastAsia="zh-CN"/>
              </w:rPr>
              <w:br/>
            </w:r>
            <w:r w:rsidR="00DF6B17">
              <w:rPr>
                <w:rFonts w:cs="Arial"/>
                <w:color w:val="000000"/>
                <w:lang w:eastAsia="zh-CN"/>
              </w:rPr>
              <w:t>Each control flow path from the original function has been reproduced in each case.</w:t>
            </w:r>
          </w:p>
          <w:p w14:paraId="5531CBF6" w14:textId="5616AAA2" w:rsidR="0078063F" w:rsidRPr="002F7064" w:rsidRDefault="0078063F" w:rsidP="00DF6B17">
            <w:pPr>
              <w:pStyle w:val="CRCoverPage"/>
              <w:spacing w:after="0"/>
              <w:rPr>
                <w:rFonts w:cs="Arial"/>
                <w:color w:val="000000"/>
                <w:lang w:eastAsia="zh-CN"/>
              </w:rPr>
            </w:pPr>
            <w:r>
              <w:rPr>
                <w:rFonts w:cs="Arial"/>
                <w:color w:val="000000"/>
                <w:lang w:eastAsia="zh-CN"/>
              </w:rPr>
              <w:t>(Spec 36.508)</w:t>
            </w:r>
          </w:p>
          <w:p w14:paraId="33B6F1E3" w14:textId="137D4328" w:rsidR="002F7064" w:rsidRPr="002F7064" w:rsidRDefault="002F7064" w:rsidP="00AC10A1">
            <w:pPr>
              <w:pStyle w:val="CRCoverPage"/>
              <w:spacing w:after="0"/>
              <w:rPr>
                <w:rFonts w:cs="Arial"/>
                <w:color w:val="000000"/>
                <w:lang w:eastAsia="zh-CN"/>
              </w:rPr>
            </w:pPr>
          </w:p>
        </w:tc>
      </w:tr>
      <w:tr w:rsidR="002F7064" w14:paraId="5B706D65" w14:textId="77777777" w:rsidTr="00AC10A1">
        <w:tc>
          <w:tcPr>
            <w:tcW w:w="1985" w:type="dxa"/>
            <w:tcBorders>
              <w:top w:val="single" w:sz="4" w:space="0" w:color="auto"/>
              <w:left w:val="single" w:sz="4" w:space="0" w:color="auto"/>
              <w:bottom w:val="single" w:sz="4" w:space="0" w:color="auto"/>
              <w:right w:val="single" w:sz="4" w:space="0" w:color="auto"/>
            </w:tcBorders>
          </w:tcPr>
          <w:p w14:paraId="677E59B5" w14:textId="77777777" w:rsidR="002F7064" w:rsidRDefault="002F7064" w:rsidP="00AC10A1">
            <w:pPr>
              <w:spacing w:before="40" w:after="40"/>
              <w:rPr>
                <w:rFonts w:ascii="Arial" w:hAnsi="Arial" w:cs="Arial"/>
                <w:b/>
              </w:rPr>
            </w:pPr>
            <w:r>
              <w:rPr>
                <w:rFonts w:ascii="Arial" w:hAnsi="Arial" w:cs="Arial"/>
                <w:b/>
              </w:rPr>
              <w:t>TTCN module</w:t>
            </w:r>
          </w:p>
        </w:tc>
        <w:tc>
          <w:tcPr>
            <w:tcW w:w="7654" w:type="dxa"/>
            <w:tcBorders>
              <w:top w:val="single" w:sz="4" w:space="0" w:color="auto"/>
              <w:left w:val="single" w:sz="4" w:space="0" w:color="auto"/>
              <w:bottom w:val="single" w:sz="4" w:space="0" w:color="auto"/>
              <w:right w:val="single" w:sz="4" w:space="0" w:color="auto"/>
            </w:tcBorders>
          </w:tcPr>
          <w:p w14:paraId="754461FF" w14:textId="77777777" w:rsidR="002F7064" w:rsidRDefault="002F7064" w:rsidP="00AC10A1">
            <w:pPr>
              <w:spacing w:after="0"/>
              <w:rPr>
                <w:rFonts w:ascii="Arial" w:hAnsi="Arial" w:cs="Arial"/>
                <w:color w:val="000000"/>
              </w:rPr>
            </w:pPr>
            <w:r w:rsidRPr="002F7064">
              <w:rPr>
                <w:rFonts w:ascii="Arial" w:hAnsi="Arial" w:cs="Arial"/>
                <w:color w:val="000000"/>
              </w:rPr>
              <w:t>NBIOT_CellInfo.ttcn</w:t>
            </w:r>
          </w:p>
        </w:tc>
      </w:tr>
      <w:tr w:rsidR="002F7064" w14:paraId="5AB7EF41" w14:textId="77777777" w:rsidTr="00AC10A1">
        <w:tc>
          <w:tcPr>
            <w:tcW w:w="1985" w:type="dxa"/>
            <w:tcBorders>
              <w:top w:val="single" w:sz="4" w:space="0" w:color="auto"/>
              <w:left w:val="single" w:sz="4" w:space="0" w:color="auto"/>
              <w:bottom w:val="single" w:sz="4" w:space="0" w:color="auto"/>
              <w:right w:val="single" w:sz="4" w:space="0" w:color="auto"/>
            </w:tcBorders>
          </w:tcPr>
          <w:p w14:paraId="03219BFA" w14:textId="77777777" w:rsidR="002F7064" w:rsidRDefault="002F7064" w:rsidP="00AC10A1">
            <w:pPr>
              <w:spacing w:before="40" w:after="40"/>
              <w:rPr>
                <w:rFonts w:ascii="Arial" w:hAnsi="Arial" w:cs="Arial"/>
                <w:b/>
                <w:highlight w:val="red"/>
              </w:rPr>
            </w:pPr>
            <w:r>
              <w:rPr>
                <w:rFonts w:ascii="Arial" w:hAnsi="Arial" w:cs="Arial"/>
                <w:b/>
              </w:rPr>
              <w:t>MCC160 Comment</w:t>
            </w:r>
          </w:p>
        </w:tc>
        <w:tc>
          <w:tcPr>
            <w:tcW w:w="7654" w:type="dxa"/>
            <w:tcBorders>
              <w:top w:val="single" w:sz="4" w:space="0" w:color="auto"/>
              <w:left w:val="single" w:sz="4" w:space="0" w:color="auto"/>
              <w:bottom w:val="single" w:sz="4" w:space="0" w:color="auto"/>
              <w:right w:val="single" w:sz="4" w:space="0" w:color="auto"/>
            </w:tcBorders>
          </w:tcPr>
          <w:p w14:paraId="3B6988F5" w14:textId="77777777" w:rsidR="002F7064" w:rsidRDefault="002F7064" w:rsidP="00AC10A1">
            <w:pPr>
              <w:rPr>
                <w:rFonts w:ascii="Arial" w:hAnsi="Arial" w:cs="Arial"/>
                <w:highlight w:val="red"/>
              </w:rPr>
            </w:pPr>
          </w:p>
        </w:tc>
      </w:tr>
    </w:tbl>
    <w:p w14:paraId="202ADB9A" w14:textId="77777777" w:rsidR="00FB0456" w:rsidRDefault="00FB0456" w:rsidP="00FB0456">
      <w:pPr>
        <w:rPr>
          <w:b/>
        </w:rPr>
      </w:pPr>
    </w:p>
    <w:p w14:paraId="2A54F731" w14:textId="189BE958" w:rsidR="00FB5CFA" w:rsidRDefault="00FB5CFA" w:rsidP="00FB5CFA">
      <w:pPr>
        <w:autoSpaceDE w:val="0"/>
        <w:autoSpaceDN w:val="0"/>
        <w:adjustRightInd w:val="0"/>
        <w:spacing w:after="0"/>
        <w:rPr>
          <w:b/>
          <w:sz w:val="24"/>
          <w:szCs w:val="24"/>
          <w:lang w:eastAsia="de-DE"/>
        </w:rPr>
      </w:pPr>
      <w:r w:rsidRPr="00FB5CFA">
        <w:rPr>
          <w:b/>
          <w:sz w:val="24"/>
          <w:szCs w:val="24"/>
          <w:lang w:eastAsia="de-DE"/>
        </w:rPr>
        <w:lastRenderedPageBreak/>
        <w:t>Before</w:t>
      </w:r>
      <w:r>
        <w:rPr>
          <w:b/>
          <w:sz w:val="24"/>
          <w:szCs w:val="24"/>
          <w:lang w:eastAsia="de-DE"/>
        </w:rPr>
        <w:t>:</w:t>
      </w:r>
    </w:p>
    <w:p w14:paraId="3053A6F1" w14:textId="77777777" w:rsidR="00FB5CFA" w:rsidRDefault="00FB5CFA" w:rsidP="00FB5CFA">
      <w:pPr>
        <w:autoSpaceDE w:val="0"/>
        <w:autoSpaceDN w:val="0"/>
        <w:adjustRightInd w:val="0"/>
        <w:spacing w:after="0"/>
        <w:rPr>
          <w:b/>
          <w:sz w:val="24"/>
          <w:szCs w:val="24"/>
          <w:lang w:eastAsia="de-DE"/>
        </w:rPr>
      </w:pPr>
    </w:p>
    <w:p w14:paraId="0C6557BF"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DF6B17">
        <w:rPr>
          <w:rFonts w:ascii="Courier New" w:hAnsi="Courier New" w:cs="Courier New"/>
          <w:b/>
          <w:sz w:val="16"/>
          <w:szCs w:val="16"/>
          <w:lang w:eastAsia="de-DE"/>
        </w:rPr>
        <w:t xml:space="preserve">        function f_NBIOT_InitSystemInformation(NBIOT_CellId_Type                         p_CellId,</w:t>
      </w:r>
    </w:p>
    <w:p w14:paraId="26E3E7B8"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DF6B17">
        <w:rPr>
          <w:rFonts w:ascii="Courier New" w:hAnsi="Courier New" w:cs="Courier New"/>
          <w:b/>
          <w:sz w:val="16"/>
          <w:szCs w:val="16"/>
          <w:lang w:eastAsia="de-DE"/>
        </w:rPr>
        <w:t xml:space="preserve">                                         EUTRA_ASN1_CellIdentity_Type              p_CellIdentity,</w:t>
      </w:r>
    </w:p>
    <w:p w14:paraId="103D5391"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DF6B17">
        <w:rPr>
          <w:rFonts w:ascii="Courier New" w:hAnsi="Courier New" w:cs="Courier New"/>
          <w:b/>
          <w:sz w:val="16"/>
          <w:szCs w:val="16"/>
          <w:lang w:eastAsia="de-DE"/>
        </w:rPr>
        <w:t xml:space="preserve">                                         NB_Combination_Type                       p_Combination,</w:t>
      </w:r>
    </w:p>
    <w:p w14:paraId="1BBB8D5D"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DF6B17">
        <w:rPr>
          <w:rFonts w:ascii="Courier New" w:hAnsi="Courier New" w:cs="Courier New"/>
          <w:b/>
          <w:sz w:val="16"/>
          <w:szCs w:val="16"/>
          <w:lang w:eastAsia="de-DE"/>
        </w:rPr>
        <w:t xml:space="preserve">                                         integer                                   p_FrequencyBand,</w:t>
      </w:r>
    </w:p>
    <w:p w14:paraId="052AD84B"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DF6B17">
        <w:rPr>
          <w:rFonts w:ascii="Courier New" w:hAnsi="Courier New" w:cs="Courier New"/>
          <w:b/>
          <w:sz w:val="16"/>
          <w:szCs w:val="16"/>
          <w:lang w:eastAsia="de-DE"/>
        </w:rPr>
        <w:t xml:space="preserve">                                         NB_OperationMode_Type                     p_OperationMode,</w:t>
      </w:r>
    </w:p>
    <w:p w14:paraId="57B86EDD"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DF6B17">
        <w:rPr>
          <w:rFonts w:ascii="Courier New" w:hAnsi="Courier New" w:cs="Courier New"/>
          <w:b/>
          <w:sz w:val="16"/>
          <w:szCs w:val="16"/>
          <w:lang w:eastAsia="de-DE"/>
        </w:rPr>
        <w:t xml:space="preserve">                                         template (value) PLMN_IdentityList_NB_r13 p_PLMN_Identity,</w:t>
      </w:r>
    </w:p>
    <w:p w14:paraId="59820846"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DF6B17">
        <w:rPr>
          <w:rFonts w:ascii="Courier New" w:hAnsi="Courier New" w:cs="Courier New"/>
          <w:b/>
          <w:sz w:val="16"/>
          <w:szCs w:val="16"/>
          <w:lang w:eastAsia="de-DE"/>
        </w:rPr>
        <w:t xml:space="preserve">                                         EUTRA_ASN1_TrackingAreaCode_Type          p_TrackingAreaCode,</w:t>
      </w:r>
    </w:p>
    <w:p w14:paraId="6C844629"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DF6B17">
        <w:rPr>
          <w:rFonts w:ascii="Courier New" w:hAnsi="Courier New" w:cs="Courier New"/>
          <w:b/>
          <w:sz w:val="16"/>
          <w:szCs w:val="16"/>
          <w:lang w:eastAsia="de-DE"/>
        </w:rPr>
        <w:t xml:space="preserve">                                         EUTRA_NAS_NumOfPLMN_Type p_CellsOnPLMN := LTE_AllCellsOnSamePLMN)</w:t>
      </w:r>
    </w:p>
    <w:p w14:paraId="29847FD8"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DF6B17">
        <w:rPr>
          <w:rFonts w:ascii="Courier New" w:hAnsi="Courier New" w:cs="Courier New"/>
          <w:b/>
          <w:sz w:val="16"/>
          <w:szCs w:val="16"/>
          <w:lang w:eastAsia="de-DE"/>
        </w:rPr>
        <w:t xml:space="preserve">     runs on NBIOT_PTC return template (value) NB_BcchInfo_Type</w:t>
      </w:r>
    </w:p>
    <w:p w14:paraId="5B293924"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DF6B17">
        <w:rPr>
          <w:rFonts w:ascii="Courier New" w:hAnsi="Courier New" w:cs="Courier New"/>
          <w:b/>
          <w:sz w:val="16"/>
          <w:szCs w:val="16"/>
          <w:lang w:eastAsia="de-DE"/>
        </w:rPr>
        <w:t xml:space="preserve">  {</w:t>
      </w:r>
    </w:p>
    <w:p w14:paraId="5781F258"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DF6B17">
        <w:rPr>
          <w:rFonts w:ascii="Courier New" w:hAnsi="Courier New" w:cs="Courier New"/>
          <w:b/>
          <w:sz w:val="16"/>
          <w:szCs w:val="16"/>
          <w:lang w:eastAsia="de-DE"/>
        </w:rPr>
        <w:t xml:space="preserve">    var template (value) NB_BcchInfo_Type v_CellBcchInfo;</w:t>
      </w:r>
    </w:p>
    <w:p w14:paraId="2F3AF2C3"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DF6B17">
        <w:rPr>
          <w:rFonts w:ascii="Courier New" w:hAnsi="Courier New" w:cs="Courier New"/>
          <w:b/>
          <w:sz w:val="16"/>
          <w:szCs w:val="16"/>
          <w:lang w:eastAsia="de-DE"/>
        </w:rPr>
        <w:t xml:space="preserve">    var template (value) BCCH_BCH_Message_NB v_MIB;</w:t>
      </w:r>
    </w:p>
    <w:p w14:paraId="037FDFB0"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DF6B17">
        <w:rPr>
          <w:rFonts w:ascii="Courier New" w:hAnsi="Courier New" w:cs="Courier New"/>
          <w:b/>
          <w:sz w:val="16"/>
          <w:szCs w:val="16"/>
          <w:lang w:eastAsia="de-DE"/>
        </w:rPr>
        <w:t xml:space="preserve">    var template (value) BCCH_DL_SCH_Message_NB v_SIB1;</w:t>
      </w:r>
    </w:p>
    <w:p w14:paraId="5BB502EE"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DF6B17">
        <w:rPr>
          <w:rFonts w:ascii="Courier New" w:hAnsi="Courier New" w:cs="Courier New"/>
          <w:b/>
          <w:sz w:val="16"/>
          <w:szCs w:val="16"/>
          <w:lang w:eastAsia="de-DE"/>
        </w:rPr>
        <w:t xml:space="preserve">    var template (value) NB_SI_List_Type v_SI_List;</w:t>
      </w:r>
    </w:p>
    <w:p w14:paraId="4A3E53CE"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DF6B17">
        <w:rPr>
          <w:rFonts w:ascii="Courier New" w:hAnsi="Courier New" w:cs="Courier New"/>
          <w:b/>
          <w:sz w:val="16"/>
          <w:szCs w:val="16"/>
          <w:lang w:eastAsia="de-DE"/>
        </w:rPr>
        <w:t xml:space="preserve">    var template (value) SystemInformation_NB_r13_IEs v_SIB2;</w:t>
      </w:r>
    </w:p>
    <w:p w14:paraId="5421DC87"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lang w:eastAsia="de-DE"/>
        </w:rPr>
        <w:t xml:space="preserve">    </w:t>
      </w:r>
      <w:r w:rsidRPr="00DF6B17">
        <w:rPr>
          <w:rFonts w:ascii="Courier New" w:hAnsi="Courier New" w:cs="Courier New"/>
          <w:b/>
          <w:sz w:val="16"/>
          <w:szCs w:val="16"/>
          <w:highlight w:val="yellow"/>
          <w:lang w:eastAsia="de-DE"/>
        </w:rPr>
        <w:t>var template (value) SystemInformation_NB_r13_IEs v_SIB_SI2;</w:t>
      </w:r>
    </w:p>
    <w:p w14:paraId="321606F4"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DF6B17">
        <w:rPr>
          <w:rFonts w:ascii="Courier New" w:hAnsi="Courier New" w:cs="Courier New"/>
          <w:b/>
          <w:sz w:val="16"/>
          <w:szCs w:val="16"/>
          <w:highlight w:val="yellow"/>
          <w:lang w:eastAsia="de-DE"/>
        </w:rPr>
        <w:t xml:space="preserve">    var template (value) SystemInformation_NB_r13_IEs v_SIB_SI3;</w:t>
      </w:r>
    </w:p>
    <w:p w14:paraId="1215854D"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DF6B17">
        <w:rPr>
          <w:rFonts w:ascii="Courier New" w:hAnsi="Courier New" w:cs="Courier New"/>
          <w:b/>
          <w:sz w:val="16"/>
          <w:szCs w:val="16"/>
          <w:lang w:eastAsia="de-DE"/>
        </w:rPr>
        <w:t xml:space="preserve">    var template (omit) NRS_CRS_PowerOffset_Type v_NRS_CRS_PowerOffset;</w:t>
      </w:r>
    </w:p>
    <w:p w14:paraId="5EA79976"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DF6B17">
        <w:rPr>
          <w:rFonts w:ascii="Courier New" w:hAnsi="Courier New" w:cs="Courier New"/>
          <w:b/>
          <w:sz w:val="16"/>
          <w:szCs w:val="16"/>
          <w:lang w:eastAsia="de-DE"/>
        </w:rPr>
        <w:t xml:space="preserve">    var template (omit) NB_EutraControlRegionSize_Type v_NB_EutraControlRegionSize;</w:t>
      </w:r>
    </w:p>
    <w:p w14:paraId="5EB73070"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DF6B17">
        <w:rPr>
          <w:rFonts w:ascii="Courier New" w:hAnsi="Courier New" w:cs="Courier New"/>
          <w:b/>
          <w:sz w:val="16"/>
          <w:szCs w:val="16"/>
          <w:lang w:eastAsia="de-DE"/>
        </w:rPr>
        <w:t xml:space="preserve">    var template (value) NB_OperationModeInfo_Type v_OperationMode;</w:t>
      </w:r>
    </w:p>
    <w:p w14:paraId="34CA1A18"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DF6B17">
        <w:rPr>
          <w:rFonts w:ascii="Courier New" w:hAnsi="Courier New" w:cs="Courier New"/>
          <w:b/>
          <w:sz w:val="16"/>
          <w:szCs w:val="16"/>
          <w:lang w:eastAsia="de-DE"/>
        </w:rPr>
        <w:t xml:space="preserve">    var template (value) SchedulingInfoList_NB_r13 v_SchedulingInfoList;</w:t>
      </w:r>
    </w:p>
    <w:p w14:paraId="4857E9A7"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lang w:eastAsia="de-DE"/>
        </w:rPr>
        <w:t xml:space="preserve">    </w:t>
      </w:r>
      <w:r w:rsidRPr="00DF6B17">
        <w:rPr>
          <w:rFonts w:ascii="Courier New" w:hAnsi="Courier New" w:cs="Courier New"/>
          <w:b/>
          <w:sz w:val="16"/>
          <w:szCs w:val="16"/>
          <w:highlight w:val="yellow"/>
          <w:lang w:eastAsia="de-DE"/>
        </w:rPr>
        <w:t>var SIB_MappingInfo_NB_r13 v_SIB_MappingInfo_SI2;</w:t>
      </w:r>
    </w:p>
    <w:p w14:paraId="6FAB8AD3"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DF6B17">
        <w:rPr>
          <w:rFonts w:ascii="Courier New" w:hAnsi="Courier New" w:cs="Courier New"/>
          <w:b/>
          <w:sz w:val="16"/>
          <w:szCs w:val="16"/>
          <w:highlight w:val="yellow"/>
          <w:lang w:eastAsia="de-DE"/>
        </w:rPr>
        <w:t xml:space="preserve">    var SIB_MappingInfo_NB_r13 v_SIB_MappingInfo_SI3;</w:t>
      </w:r>
    </w:p>
    <w:p w14:paraId="22F9B4B8"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DF6B17">
        <w:rPr>
          <w:rFonts w:ascii="Courier New" w:hAnsi="Courier New" w:cs="Courier New"/>
          <w:b/>
          <w:sz w:val="16"/>
          <w:szCs w:val="16"/>
          <w:lang w:eastAsia="de-DE"/>
        </w:rPr>
        <w:t xml:space="preserve">    var NB_CarrierFreq_Type v_CarrierFreq := fl_NBIOT_Get_CarrierFreq(p_CellId, p_FrequencyBand, p_OperationMode, p_CellsOnPLMN); // @sic R5-185113 sic@</w:t>
      </w:r>
    </w:p>
    <w:p w14:paraId="6096B841"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p>
    <w:p w14:paraId="11278569"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DF6B17">
        <w:rPr>
          <w:rFonts w:ascii="Courier New" w:hAnsi="Courier New" w:cs="Courier New"/>
          <w:b/>
          <w:sz w:val="16"/>
          <w:szCs w:val="16"/>
          <w:lang w:eastAsia="de-DE"/>
        </w:rPr>
        <w:t xml:space="preserve">    select (p_OperationMode) {</w:t>
      </w:r>
    </w:p>
    <w:p w14:paraId="3435C0EC"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DF6B17">
        <w:rPr>
          <w:rFonts w:ascii="Courier New" w:hAnsi="Courier New" w:cs="Courier New"/>
          <w:b/>
          <w:sz w:val="16"/>
          <w:szCs w:val="16"/>
          <w:lang w:eastAsia="de-DE"/>
        </w:rPr>
        <w:t xml:space="preserve">      case (standalone) {</w:t>
      </w:r>
    </w:p>
    <w:p w14:paraId="0D36E4EB"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DF6B17">
        <w:rPr>
          <w:rFonts w:ascii="Courier New" w:hAnsi="Courier New" w:cs="Courier New"/>
          <w:b/>
          <w:sz w:val="16"/>
          <w:szCs w:val="16"/>
          <w:lang w:eastAsia="de-DE"/>
        </w:rPr>
        <w:t xml:space="preserve">        v_OperationMode := cs_NB_OperationModeInfo_Standalone;</w:t>
      </w:r>
    </w:p>
    <w:p w14:paraId="0DF8D448"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DF6B17">
        <w:rPr>
          <w:rFonts w:ascii="Courier New" w:hAnsi="Courier New" w:cs="Courier New"/>
          <w:b/>
          <w:sz w:val="16"/>
          <w:szCs w:val="16"/>
          <w:lang w:eastAsia="de-DE"/>
        </w:rPr>
        <w:t xml:space="preserve">        v_NB_EutraControlRegionSize := omit;</w:t>
      </w:r>
    </w:p>
    <w:p w14:paraId="1DF47785"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DF6B17">
        <w:rPr>
          <w:rFonts w:ascii="Courier New" w:hAnsi="Courier New" w:cs="Courier New"/>
          <w:b/>
          <w:sz w:val="16"/>
          <w:szCs w:val="16"/>
          <w:lang w:eastAsia="de-DE"/>
        </w:rPr>
        <w:t xml:space="preserve">        v_NRS_CRS_PowerOffset := omit;</w:t>
      </w:r>
    </w:p>
    <w:p w14:paraId="4699E6FB"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DF6B17">
        <w:rPr>
          <w:rFonts w:ascii="Courier New" w:hAnsi="Courier New" w:cs="Courier New"/>
          <w:b/>
          <w:sz w:val="16"/>
          <w:szCs w:val="16"/>
          <w:lang w:eastAsia="de-DE"/>
        </w:rPr>
        <w:t xml:space="preserve">      }</w:t>
      </w:r>
    </w:p>
    <w:p w14:paraId="193F17D5"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DF6B17">
        <w:rPr>
          <w:rFonts w:ascii="Courier New" w:hAnsi="Courier New" w:cs="Courier New"/>
          <w:b/>
          <w:sz w:val="16"/>
          <w:szCs w:val="16"/>
          <w:lang w:eastAsia="de-DE"/>
        </w:rPr>
        <w:t xml:space="preserve">      case (inband_samePCI) {</w:t>
      </w:r>
    </w:p>
    <w:p w14:paraId="24820865"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DF6B17">
        <w:rPr>
          <w:rFonts w:ascii="Courier New" w:hAnsi="Courier New" w:cs="Courier New"/>
          <w:b/>
          <w:sz w:val="16"/>
          <w:szCs w:val="16"/>
          <w:lang w:eastAsia="de-DE"/>
        </w:rPr>
        <w:t xml:space="preserve">        v_OperationMode := cs_NB_OperationModeInfo_InBandSamePCI (fl_NBIOT_MIB_GetEUTRA_CRS_SequenceInfo(p_FrequencyBand)); // @sic R5-181295 sic@</w:t>
      </w:r>
    </w:p>
    <w:p w14:paraId="2B88BF25"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DF6B17">
        <w:rPr>
          <w:rFonts w:ascii="Courier New" w:hAnsi="Courier New" w:cs="Courier New"/>
          <w:b/>
          <w:sz w:val="16"/>
          <w:szCs w:val="16"/>
          <w:lang w:eastAsia="de-DE"/>
        </w:rPr>
        <w:t xml:space="preserve">        v_NB_EutraControlRegionSize := n2;</w:t>
      </w:r>
    </w:p>
    <w:p w14:paraId="3819A79D"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DF6B17">
        <w:rPr>
          <w:rFonts w:ascii="Courier New" w:hAnsi="Courier New" w:cs="Courier New"/>
          <w:b/>
          <w:sz w:val="16"/>
          <w:szCs w:val="16"/>
          <w:lang w:eastAsia="de-DE"/>
        </w:rPr>
        <w:t xml:space="preserve">        v_NRS_CRS_PowerOffset := dB0;</w:t>
      </w:r>
    </w:p>
    <w:p w14:paraId="4B3FFC37"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DF6B17">
        <w:rPr>
          <w:rFonts w:ascii="Courier New" w:hAnsi="Courier New" w:cs="Courier New"/>
          <w:b/>
          <w:sz w:val="16"/>
          <w:szCs w:val="16"/>
          <w:lang w:eastAsia="de-DE"/>
        </w:rPr>
        <w:t xml:space="preserve">      }</w:t>
      </w:r>
    </w:p>
    <w:p w14:paraId="70BB9D13"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DF6B17">
        <w:rPr>
          <w:rFonts w:ascii="Courier New" w:hAnsi="Courier New" w:cs="Courier New"/>
          <w:b/>
          <w:sz w:val="16"/>
          <w:szCs w:val="16"/>
          <w:lang w:eastAsia="de-DE"/>
        </w:rPr>
        <w:t xml:space="preserve">      case (inband_differentPCI) {</w:t>
      </w:r>
    </w:p>
    <w:p w14:paraId="6885CC99"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DF6B17">
        <w:rPr>
          <w:rFonts w:ascii="Courier New" w:hAnsi="Courier New" w:cs="Courier New"/>
          <w:b/>
          <w:sz w:val="16"/>
          <w:szCs w:val="16"/>
          <w:lang w:eastAsia="de-DE"/>
        </w:rPr>
        <w:t xml:space="preserve">        v_OperationMode := cs_NB_OperationModeInfo_InBandDifferentPCI (fl_NBIOT_MIB_GetRasterOffset (p_CellId, p_FrequencyBand, p_OperationMode, p_CellsOnPLMN)); // @sic R5-176998 R5s180571 sic@</w:t>
      </w:r>
    </w:p>
    <w:p w14:paraId="7006FC98"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DF6B17">
        <w:rPr>
          <w:rFonts w:ascii="Courier New" w:hAnsi="Courier New" w:cs="Courier New"/>
          <w:b/>
          <w:sz w:val="16"/>
          <w:szCs w:val="16"/>
          <w:lang w:eastAsia="de-DE"/>
        </w:rPr>
        <w:t xml:space="preserve">        v_NB_EutraControlRegionSize := n2;</w:t>
      </w:r>
    </w:p>
    <w:p w14:paraId="57154C74"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DF6B17">
        <w:rPr>
          <w:rFonts w:ascii="Courier New" w:hAnsi="Courier New" w:cs="Courier New"/>
          <w:b/>
          <w:sz w:val="16"/>
          <w:szCs w:val="16"/>
          <w:lang w:eastAsia="de-DE"/>
        </w:rPr>
        <w:t xml:space="preserve">        v_NRS_CRS_PowerOffset := omit;</w:t>
      </w:r>
    </w:p>
    <w:p w14:paraId="6722D415"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DF6B17">
        <w:rPr>
          <w:rFonts w:ascii="Courier New" w:hAnsi="Courier New" w:cs="Courier New"/>
          <w:b/>
          <w:sz w:val="16"/>
          <w:szCs w:val="16"/>
          <w:lang w:eastAsia="de-DE"/>
        </w:rPr>
        <w:t xml:space="preserve">      }</w:t>
      </w:r>
    </w:p>
    <w:p w14:paraId="3E2F1095"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DF6B17">
        <w:rPr>
          <w:rFonts w:ascii="Courier New" w:hAnsi="Courier New" w:cs="Courier New"/>
          <w:b/>
          <w:sz w:val="16"/>
          <w:szCs w:val="16"/>
          <w:lang w:eastAsia="de-DE"/>
        </w:rPr>
        <w:t xml:space="preserve">      case (guardband) {</w:t>
      </w:r>
    </w:p>
    <w:p w14:paraId="2E9BEDA3"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DF6B17">
        <w:rPr>
          <w:rFonts w:ascii="Courier New" w:hAnsi="Courier New" w:cs="Courier New"/>
          <w:b/>
          <w:sz w:val="16"/>
          <w:szCs w:val="16"/>
          <w:lang w:eastAsia="de-DE"/>
        </w:rPr>
        <w:t xml:space="preserve">        v_OperationMode := cs_NB_OperationModeInfo_GuardBand (fl_NBIOT_MIB_GetRasterOffset (p_CellId, p_FrequencyBand, p_OperationMode, p_CellsOnPLMN)); // @sic R5-176998 R5s180571 sic@</w:t>
      </w:r>
    </w:p>
    <w:p w14:paraId="2EF840F6"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DF6B17">
        <w:rPr>
          <w:rFonts w:ascii="Courier New" w:hAnsi="Courier New" w:cs="Courier New"/>
          <w:b/>
          <w:sz w:val="16"/>
          <w:szCs w:val="16"/>
          <w:lang w:eastAsia="de-DE"/>
        </w:rPr>
        <w:t xml:space="preserve">        v_NB_EutraControlRegionSize := omit;</w:t>
      </w:r>
    </w:p>
    <w:p w14:paraId="04E0E06F"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DF6B17">
        <w:rPr>
          <w:rFonts w:ascii="Courier New" w:hAnsi="Courier New" w:cs="Courier New"/>
          <w:b/>
          <w:sz w:val="16"/>
          <w:szCs w:val="16"/>
          <w:lang w:eastAsia="de-DE"/>
        </w:rPr>
        <w:t xml:space="preserve">        v_NRS_CRS_PowerOffset := omit;</w:t>
      </w:r>
    </w:p>
    <w:p w14:paraId="420EA53E"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DF6B17">
        <w:rPr>
          <w:rFonts w:ascii="Courier New" w:hAnsi="Courier New" w:cs="Courier New"/>
          <w:b/>
          <w:sz w:val="16"/>
          <w:szCs w:val="16"/>
          <w:lang w:eastAsia="de-DE"/>
        </w:rPr>
        <w:lastRenderedPageBreak/>
        <w:t xml:space="preserve">      }</w:t>
      </w:r>
    </w:p>
    <w:p w14:paraId="46E607BA"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DF6B17">
        <w:rPr>
          <w:rFonts w:ascii="Courier New" w:hAnsi="Courier New" w:cs="Courier New"/>
          <w:b/>
          <w:sz w:val="16"/>
          <w:szCs w:val="16"/>
          <w:lang w:eastAsia="de-DE"/>
        </w:rPr>
        <w:t xml:space="preserve">    }</w:t>
      </w:r>
    </w:p>
    <w:p w14:paraId="01C33A00"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DF6B17">
        <w:rPr>
          <w:rFonts w:ascii="Courier New" w:hAnsi="Courier New" w:cs="Courier New"/>
          <w:b/>
          <w:sz w:val="16"/>
          <w:szCs w:val="16"/>
          <w:lang w:eastAsia="de-DE"/>
        </w:rPr>
        <w:t xml:space="preserve">    // --- Initialise MIB ---</w:t>
      </w:r>
    </w:p>
    <w:p w14:paraId="3994B3CB"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DF6B17">
        <w:rPr>
          <w:rFonts w:ascii="Courier New" w:hAnsi="Courier New" w:cs="Courier New"/>
          <w:b/>
          <w:sz w:val="16"/>
          <w:szCs w:val="16"/>
          <w:lang w:eastAsia="de-DE"/>
        </w:rPr>
        <w:t xml:space="preserve">    v_MIB :=  cs_508_MasterInformationBlock_NB_Init(v_OperationMode);</w:t>
      </w:r>
    </w:p>
    <w:p w14:paraId="18C24985"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DF6B17">
        <w:rPr>
          <w:rFonts w:ascii="Courier New" w:hAnsi="Courier New" w:cs="Courier New"/>
          <w:b/>
          <w:sz w:val="16"/>
          <w:szCs w:val="16"/>
          <w:lang w:eastAsia="de-DE"/>
        </w:rPr>
        <w:t xml:space="preserve">    </w:t>
      </w:r>
    </w:p>
    <w:p w14:paraId="708B2477"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DF6B17">
        <w:rPr>
          <w:rFonts w:ascii="Courier New" w:hAnsi="Courier New" w:cs="Courier New"/>
          <w:b/>
          <w:sz w:val="16"/>
          <w:szCs w:val="16"/>
          <w:lang w:eastAsia="de-DE"/>
        </w:rPr>
        <w:t xml:space="preserve">    // --- Initialise SIB1 ---</w:t>
      </w:r>
    </w:p>
    <w:p w14:paraId="2502EF6E"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DF6B17">
        <w:rPr>
          <w:rFonts w:ascii="Courier New" w:hAnsi="Courier New" w:cs="Courier New"/>
          <w:b/>
          <w:sz w:val="16"/>
          <w:szCs w:val="16"/>
          <w:lang w:eastAsia="de-DE"/>
        </w:rPr>
        <w:t xml:space="preserve">    // -- A default scheduling assigned ----------</w:t>
      </w:r>
    </w:p>
    <w:p w14:paraId="7CA80EB9"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DF6B17">
        <w:rPr>
          <w:rFonts w:ascii="Courier New" w:hAnsi="Courier New" w:cs="Courier New"/>
          <w:b/>
          <w:sz w:val="16"/>
          <w:szCs w:val="16"/>
          <w:lang w:eastAsia="de-DE"/>
        </w:rPr>
        <w:t xml:space="preserve">    v_SIB1 := cs_508_SystemInformationBlockType1_NB_Def(p_PLMN_Identity,</w:t>
      </w:r>
    </w:p>
    <w:p w14:paraId="5649BF26"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DF6B17">
        <w:rPr>
          <w:rFonts w:ascii="Courier New" w:hAnsi="Courier New" w:cs="Courier New"/>
          <w:b/>
          <w:sz w:val="16"/>
          <w:szCs w:val="16"/>
          <w:lang w:eastAsia="de-DE"/>
        </w:rPr>
        <w:t xml:space="preserve">                                                        p_TrackingAreaCode,</w:t>
      </w:r>
    </w:p>
    <w:p w14:paraId="6636FD07"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DF6B17">
        <w:rPr>
          <w:rFonts w:ascii="Courier New" w:hAnsi="Courier New" w:cs="Courier New"/>
          <w:b/>
          <w:sz w:val="16"/>
          <w:szCs w:val="16"/>
          <w:lang w:eastAsia="de-DE"/>
        </w:rPr>
        <w:t xml:space="preserve">                                                        p_CellIdentity,</w:t>
      </w:r>
    </w:p>
    <w:p w14:paraId="6695E8C8"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DF6B17">
        <w:rPr>
          <w:rFonts w:ascii="Courier New" w:hAnsi="Courier New" w:cs="Courier New"/>
          <w:b/>
          <w:sz w:val="16"/>
          <w:szCs w:val="16"/>
          <w:lang w:eastAsia="de-DE"/>
        </w:rPr>
        <w:t xml:space="preserve">                                                        p_FrequencyBand,</w:t>
      </w:r>
    </w:p>
    <w:p w14:paraId="2010286F"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DF6B17">
        <w:rPr>
          <w:rFonts w:ascii="Courier New" w:hAnsi="Courier New" w:cs="Courier New"/>
          <w:b/>
          <w:sz w:val="16"/>
          <w:szCs w:val="16"/>
          <w:lang w:eastAsia="de-DE"/>
        </w:rPr>
        <w:t xml:space="preserve">                                                        v_NB_EutraControlRegionSize,</w:t>
      </w:r>
    </w:p>
    <w:p w14:paraId="26EBF3C1"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DF6B17">
        <w:rPr>
          <w:rFonts w:ascii="Courier New" w:hAnsi="Courier New" w:cs="Courier New"/>
          <w:b/>
          <w:sz w:val="16"/>
          <w:szCs w:val="16"/>
          <w:lang w:eastAsia="de-DE"/>
        </w:rPr>
        <w:t xml:space="preserve">                                                        v_NRS_CRS_PowerOffset,</w:t>
      </w:r>
    </w:p>
    <w:p w14:paraId="44F30D41"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DF6B17">
        <w:rPr>
          <w:rFonts w:ascii="Courier New" w:hAnsi="Courier New" w:cs="Courier New"/>
          <w:b/>
          <w:sz w:val="16"/>
          <w:szCs w:val="16"/>
          <w:lang w:eastAsia="de-DE"/>
        </w:rPr>
        <w:t xml:space="preserve">                                                        cs_SchedulingInfo_NB_1SI);</w:t>
      </w:r>
    </w:p>
    <w:p w14:paraId="3B503DCC"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DF6B17">
        <w:rPr>
          <w:rFonts w:ascii="Courier New" w:hAnsi="Courier New" w:cs="Courier New"/>
          <w:b/>
          <w:sz w:val="16"/>
          <w:szCs w:val="16"/>
          <w:lang w:eastAsia="de-DE"/>
        </w:rPr>
        <w:t xml:space="preserve">    // --- Initialise SIB2 ---</w:t>
      </w:r>
    </w:p>
    <w:p w14:paraId="105F8405"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DF6B17">
        <w:rPr>
          <w:rFonts w:ascii="Courier New" w:hAnsi="Courier New" w:cs="Courier New"/>
          <w:b/>
          <w:sz w:val="16"/>
          <w:szCs w:val="16"/>
          <w:lang w:eastAsia="de-DE"/>
        </w:rPr>
        <w:t xml:space="preserve">    v_SIB2 := cs_SI_NB_SIB2(f_NBIOT_InitSystemInformation2(p_CellId, p_FrequencyBand, p_OperationMode, p_CellsOnPLMN));</w:t>
      </w:r>
    </w:p>
    <w:p w14:paraId="3B585D2D"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DF6B17">
        <w:rPr>
          <w:rFonts w:ascii="Courier New" w:hAnsi="Courier New" w:cs="Courier New"/>
          <w:b/>
          <w:sz w:val="16"/>
          <w:szCs w:val="16"/>
          <w:lang w:eastAsia="de-DE"/>
        </w:rPr>
        <w:t xml:space="preserve">    v_SI_List[0] := cs_SystemInformation_Common_NB(v_SIB2);</w:t>
      </w:r>
    </w:p>
    <w:p w14:paraId="47FB6B60"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DF6B17">
        <w:rPr>
          <w:rFonts w:ascii="Courier New" w:hAnsi="Courier New" w:cs="Courier New"/>
          <w:b/>
          <w:sz w:val="16"/>
          <w:szCs w:val="16"/>
          <w:lang w:eastAsia="de-DE"/>
        </w:rPr>
        <w:t xml:space="preserve">    </w:t>
      </w:r>
    </w:p>
    <w:p w14:paraId="13532E86"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DF6B17">
        <w:rPr>
          <w:rFonts w:ascii="Courier New" w:hAnsi="Courier New" w:cs="Courier New"/>
          <w:b/>
          <w:sz w:val="16"/>
          <w:szCs w:val="16"/>
          <w:lang w:eastAsia="de-DE"/>
        </w:rPr>
        <w:t xml:space="preserve">    // --- Initialise all SYSINFO --</w:t>
      </w:r>
    </w:p>
    <w:p w14:paraId="792C8CB0"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lang w:eastAsia="de-DE"/>
        </w:rPr>
        <w:t xml:space="preserve">    </w:t>
      </w:r>
      <w:r w:rsidRPr="00DF6B17">
        <w:rPr>
          <w:rFonts w:ascii="Courier New" w:hAnsi="Courier New" w:cs="Courier New"/>
          <w:b/>
          <w:sz w:val="16"/>
          <w:szCs w:val="16"/>
          <w:highlight w:val="yellow"/>
          <w:lang w:eastAsia="de-DE"/>
        </w:rPr>
        <w:t>if (p_Combination == c1) {</w:t>
      </w:r>
    </w:p>
    <w:p w14:paraId="3D1E3D1D"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v_SchedulingInfoList := cs_SchedulingInfo_NB_1SI;</w:t>
      </w:r>
    </w:p>
    <w:p w14:paraId="4C1B6111"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 else if (p_Combination == c5) { // @sic R5-185113 sic@</w:t>
      </w:r>
    </w:p>
    <w:p w14:paraId="5167B9B8"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v_SI_List[1] := cs_SystemInformation_Common_NB(cs_SI_NB_SIB20(cs_508_SystemInformationBlockType20_NB_Def));</w:t>
      </w:r>
    </w:p>
    <w:p w14:paraId="134C9AF1"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v_SchedulingInfoList := cs_SchedulingInfo_NB_2SI({sibType20_NB_r14});</w:t>
      </w:r>
    </w:p>
    <w:p w14:paraId="7CE0D3E2"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 else if (p_Combination == c6) { // @sic R5-185113 sic@</w:t>
      </w:r>
    </w:p>
    <w:p w14:paraId="582D781E"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v_SI_List[1] := cs_SystemInformation_Common_NB(cs_SI_NB_SIB22(cs_508_SystemInformationBlockType22_NB_Def(cs_DL_CarrierConfigCommon_NB_r14(v_CarrierFreq.DL.carrierFreq_r13, v_CarrierFreq.DL.carrierFreqOffset_r13), v_CarrierFreq.UL)));</w:t>
      </w:r>
    </w:p>
    <w:p w14:paraId="6365E9D8"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v_SchedulingInfoList := cs_SchedulingInfo_NB_2SI({sibType22_NB_r14});</w:t>
      </w:r>
    </w:p>
    <w:p w14:paraId="57C8E03B"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 else if (p_Combination == c7) { //@sic R5-2226052 sic@</w:t>
      </w:r>
    </w:p>
    <w:p w14:paraId="504F0C54"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v_SI_List[1] := cs_SystemInformation_Common_NB(cs_SI_NB_SIB22(cs_508_SystemInformationBlockType22_NB_Def(cs_DL_CarrierConfigCommon_NB_r14(v_CarrierFreq.DL.carrierFreq_r13, v_CarrierFreq.DL.carrierFreqOffset_r13), v_CarrierFreq.UL)));</w:t>
      </w:r>
    </w:p>
    <w:p w14:paraId="0398C4A4"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v_SI_List[2] := cs_SystemInformation_Common_NB(cs_SI_NB_SIB23(cs_508_SystemInformationBlockType23_NB_Def));</w:t>
      </w:r>
    </w:p>
    <w:p w14:paraId="16BC7E0E"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v_SchedulingInfoList := cs_SchedulingInfo_NB_3SI(-, -, -, {sibType22_NB_r14}, -, -, -, {});</w:t>
      </w:r>
    </w:p>
    <w:p w14:paraId="583C9495"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v_SIB1.message_.c1.systemInformationBlockType1_r13.nonCriticalExtension.nonCriticalExtension.nonCriticalExtension.nonCriticalExtension.schedulingInfoList_v1530 := cs_SchedulingInfo_NB_c7_r15;</w:t>
      </w:r>
    </w:p>
    <w:p w14:paraId="271D0C7F"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 else if (p_Combination == c8 or p_Combination == c10 or p_Combination == c11 or p_Combination == c12 or p_Combination == c13) { //@sic R5-231904, R5-231933, R5-233367, R5-233365, R5-235331, R5s230706 sic@</w:t>
      </w:r>
    </w:p>
    <w:p w14:paraId="20751AFD"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v_SI_List[1] := cs_SystemInformation_Common_NB(f_NBIOT_InitSIB31()); //@sic R5-235420, R5-235468 sic@</w:t>
      </w:r>
    </w:p>
    <w:p w14:paraId="47990DE3"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v_SchedulingInfoList := cs_SchedulingInfo_NB_2SI({});</w:t>
      </w:r>
    </w:p>
    <w:p w14:paraId="55B69D39"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v_MIB.message_.partEARFCN_17.earfcn_LSB := fl_NBIOT_Get_EARFCN_2LSB(v_CarrierFreq);</w:t>
      </w:r>
    </w:p>
    <w:p w14:paraId="59BA72CA"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v_MIB.message_.schedulingInfoSIB1_r13 := 5; //@sic R5-235420 sic@</w:t>
      </w:r>
    </w:p>
    <w:p w14:paraId="60D29C7A"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v_SIB1.message_.c1.systemInformationBlockType1_r13.cellAccessRelatedInfo_r13.cellBarred_r13 := barred;</w:t>
      </w:r>
    </w:p>
    <w:p w14:paraId="0AC9E025"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v_SIB2.sib_TypeAndInfo_r13[0].sib2_r13.radioResourceConfigCommon_r13.ntn_ConfigCommon_r17 := cs_508_NTN_ConfigCommon_r17;</w:t>
      </w:r>
    </w:p>
    <w:p w14:paraId="7DA8AD86"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v_SI_List[0] := cs_SystemInformation_Common_NB(v_SIB2); //@sic R5s230478 sic@</w:t>
      </w:r>
    </w:p>
    <w:p w14:paraId="4B15F5D3"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v_SIB1.message_.c1.systemInformationBlockType1_r13.nonCriticalExtension := cs_SystemInformationBlockType1_NB_v1350_NTN_r17(p_TrackingAreaCode); //@sic R5s230706 sic@</w:t>
      </w:r>
    </w:p>
    <w:p w14:paraId="24847B24"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if (p_Combination == c10 or p_Combination == c11 or p_Combination == c12 or p_Combination == c13){ //@sic R5s230706 Ch1 sic@</w:t>
      </w:r>
    </w:p>
    <w:p w14:paraId="0974E59B"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if(p_Combination == c10 or p_Combination == c11 or p_Combination == c13){ //c8+SIB3</w:t>
      </w:r>
    </w:p>
    <w:p w14:paraId="64991065"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v_SI_List[2] := cs_SystemInformation_Common_NB(cs_SI_NB_SIB3(cs_508_SystemInformationBlockType3_NB_Def));</w:t>
      </w:r>
    </w:p>
    <w:p w14:paraId="5F16EF85"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if(p_Combination == c10){ //+ SIB4</w:t>
      </w:r>
    </w:p>
    <w:p w14:paraId="0DEFB2B0"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lastRenderedPageBreak/>
        <w:t xml:space="preserve">                    v_SI_List[3] := cs_SystemInformation_Common_NB(cs_SI_NB_SIB4(cs_508_SystemInformationBlockType4_NB_Def));</w:t>
      </w:r>
    </w:p>
    <w:p w14:paraId="3FA6B698"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v_SchedulingInfoList := cs_SchedulingInfo_NB_4SI_NTN({sibType4_NB_r13});</w:t>
      </w:r>
    </w:p>
    <w:p w14:paraId="79B7C8F2"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w:t>
      </w:r>
    </w:p>
    <w:p w14:paraId="1AA4E30D"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else if(p_Combination == c11){ //+ SIB5</w:t>
      </w:r>
    </w:p>
    <w:p w14:paraId="42A73C5E"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v_SI_List[3] := cs_SystemInformation_Common_NB(cs_SI_NB_SIB5(f_NBIOT_InitSystemInformation5(p_CellId, p_FrequencyBand, p_OperationMode)));</w:t>
      </w:r>
    </w:p>
    <w:p w14:paraId="24C3C967"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v_SchedulingInfoList := cs_SchedulingInfo_NB_4SI_NTN({sibType5_NB_r13});</w:t>
      </w:r>
    </w:p>
    <w:p w14:paraId="06123370"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w:t>
      </w:r>
    </w:p>
    <w:p w14:paraId="034BF9F3"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else{//+ SIB14</w:t>
      </w:r>
    </w:p>
    <w:p w14:paraId="14C0A3D7"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v_SI_List[3] := cs_SystemInformation_Common_NB(cs_SI_NB_SIB14(cs_SystemInformationBlockType14_NB_Def));</w:t>
      </w:r>
    </w:p>
    <w:p w14:paraId="3D5A2A4D"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v_SchedulingInfoList := cs_SchedulingInfo_NB_4SI_NTN({sibType14_NB_r13});</w:t>
      </w:r>
    </w:p>
    <w:p w14:paraId="4715A97C"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w:t>
      </w:r>
    </w:p>
    <w:p w14:paraId="2513C7E6"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v_SIB1.message_.c1.systemInformationBlockType1_r13.nonCriticalExtension := cs_SystemInformationBlockType1_NB_v1350_NTN_r17(p_TrackingAreaCode, cs_SchedulingInfo_NB_c10_c11_c13_r15);</w:t>
      </w:r>
    </w:p>
    <w:p w14:paraId="02E891D5"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w:t>
      </w:r>
    </w:p>
    <w:p w14:paraId="2F2F5299"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else{//c12 = c8 + SIB22</w:t>
      </w:r>
    </w:p>
    <w:p w14:paraId="45809698"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v_SI_List[2] := cs_SystemInformation_Common_NB(cs_SI_NB_SIB22(cs_508_SystemInformationBlockType22_NB_Def(cs_DL_CarrierConfigCommon_NB_r14(v_CarrierFreq.DL.carrierFreq_r13, v_CarrierFreq.DL.carrierFreqOffset_r13), v_CarrierFreq.UL)));</w:t>
      </w:r>
    </w:p>
    <w:p w14:paraId="711E1BFC"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v_SchedulingInfoList := cs_SchedulingInfo_NB_3SI(-, -, -, {}, -, -, -, {sibType22_NB_r14});</w:t>
      </w:r>
    </w:p>
    <w:p w14:paraId="2B24796D"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v_SIB1.message_.c1.systemInformationBlockType1_r13.nonCriticalExtension := cs_SystemInformationBlockType1_NB_v1350_NTN_r17(p_TrackingAreaCode, cs_SchedulingInfo_NB_c12_r15);</w:t>
      </w:r>
    </w:p>
    <w:p w14:paraId="31530D36"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w:t>
      </w:r>
    </w:p>
    <w:p w14:paraId="5A2E9673"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w:t>
      </w:r>
    </w:p>
    <w:p w14:paraId="484E9EB5"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 else if (p_Combination == c9)  {//@sic R5-235420, R5s230706 sic@</w:t>
      </w:r>
    </w:p>
    <w:p w14:paraId="0B2B52EF"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v_SIB2.sib_TypeAndInfo_r13[0].sib2_r13.radioResourceConfigCommon_r13.ntn_ConfigCommon_r17 := cs_508_NTN_ConfigCommon_r17;</w:t>
      </w:r>
    </w:p>
    <w:p w14:paraId="181951C0"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v_SI_List[0] :=cs_SystemInformation_Common_NB(cs_SI_NB_SIB2_and_SIB31(v_SIB2.sib_TypeAndInfo_r13[0].sib2_r13, f_NBIOT_InitSIB31().sib_TypeAndInfo_r13[0].sib31_v1700)); // @sic R5-235468 sic@</w:t>
      </w:r>
    </w:p>
    <w:p w14:paraId="1E61EBB3"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v_SI_List[1] := cs_SystemInformation_Common_NB(cs_SI_NB_SIB3(cs_508_SystemInformationBlockType3_NB_Def));</w:t>
      </w:r>
    </w:p>
    <w:p w14:paraId="2D9BE74E"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v_SchedulingInfoList := cs_SchedulingInfo_NB_2SI({sibType3_NB_r13});</w:t>
      </w:r>
    </w:p>
    <w:p w14:paraId="5105546E"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v_SIB1.message_.c1.systemInformationBlockType1_r13.nonCriticalExtension := cs_SystemInformationBlockType1_NB_v1350_NTN_r17(p_TrackingAreaCode, cs_SchedulingInfo_NB_c9_r15);</w:t>
      </w:r>
    </w:p>
    <w:p w14:paraId="5484E989"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v_SIB1.message_.c1.systemInformationBlockType1_r13.cellAccessRelatedInfo_r13.cellBarred_r13 := barred; //@sic R5s230706 Ch1 sic@</w:t>
      </w:r>
    </w:p>
    <w:p w14:paraId="0A0003FD"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v_MIB.message_.partEARFCN_17.earfcn_LSB := fl_NBIOT_Get_EARFCN_2LSB(v_CarrierFreq);</w:t>
      </w:r>
    </w:p>
    <w:p w14:paraId="3DA5C4DF"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v_MIB.message_.schedulingInfoSIB1_r13 := 5;</w:t>
      </w:r>
    </w:p>
    <w:p w14:paraId="1B7E6F30"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w:t>
      </w:r>
    </w:p>
    <w:p w14:paraId="5C7C458C"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 else {</w:t>
      </w:r>
    </w:p>
    <w:p w14:paraId="26850625"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 --- Initialise SIB3 ---</w:t>
      </w:r>
    </w:p>
    <w:p w14:paraId="58497DB3"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v_SIB_MappingInfo_SI2 := {sibType3_NB_r13};</w:t>
      </w:r>
    </w:p>
    <w:p w14:paraId="16682814"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val="de-DE" w:eastAsia="de-DE"/>
        </w:rPr>
      </w:pPr>
      <w:r w:rsidRPr="00DF6B17">
        <w:rPr>
          <w:rFonts w:ascii="Courier New" w:hAnsi="Courier New" w:cs="Courier New"/>
          <w:b/>
          <w:sz w:val="16"/>
          <w:szCs w:val="16"/>
          <w:highlight w:val="yellow"/>
          <w:lang w:eastAsia="de-DE"/>
        </w:rPr>
        <w:t xml:space="preserve">      </w:t>
      </w:r>
      <w:r w:rsidRPr="00DF6B17">
        <w:rPr>
          <w:rFonts w:ascii="Courier New" w:hAnsi="Courier New" w:cs="Courier New"/>
          <w:b/>
          <w:sz w:val="16"/>
          <w:szCs w:val="16"/>
          <w:highlight w:val="yellow"/>
          <w:lang w:val="de-DE" w:eastAsia="de-DE"/>
        </w:rPr>
        <w:t>v_SIB_SI2 := cs_SI_NB_SIB3(cs_508_SystemInformationBlockType3_NB_Def);</w:t>
      </w:r>
    </w:p>
    <w:p w14:paraId="34D637E5"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val="de-DE" w:eastAsia="de-DE"/>
        </w:rPr>
      </w:pPr>
      <w:r w:rsidRPr="00DF6B17">
        <w:rPr>
          <w:rFonts w:ascii="Courier New" w:hAnsi="Courier New" w:cs="Courier New"/>
          <w:b/>
          <w:sz w:val="16"/>
          <w:szCs w:val="16"/>
          <w:highlight w:val="yellow"/>
          <w:lang w:val="de-DE" w:eastAsia="de-DE"/>
        </w:rPr>
        <w:t xml:space="preserve">      </w:t>
      </w:r>
    </w:p>
    <w:p w14:paraId="192B219D"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val="de-DE" w:eastAsia="de-DE"/>
        </w:rPr>
        <w:t xml:space="preserve">      </w:t>
      </w:r>
      <w:r w:rsidRPr="00DF6B17">
        <w:rPr>
          <w:rFonts w:ascii="Courier New" w:hAnsi="Courier New" w:cs="Courier New"/>
          <w:b/>
          <w:sz w:val="16"/>
          <w:szCs w:val="16"/>
          <w:highlight w:val="yellow"/>
          <w:lang w:eastAsia="de-DE"/>
        </w:rPr>
        <w:t>select (p_Combination) { // @sic R5-185113 sic@</w:t>
      </w:r>
    </w:p>
    <w:p w14:paraId="26B53A36"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case (c2) { // SIB3 &amp; SIB4 Intra-Frequency</w:t>
      </w:r>
    </w:p>
    <w:p w14:paraId="1186E99C"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v_SIB_MappingInfo_SI3 := {sibType4_NB_r13};</w:t>
      </w:r>
    </w:p>
    <w:p w14:paraId="7FBCBDCA"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val="de-DE" w:eastAsia="de-DE"/>
        </w:rPr>
      </w:pPr>
      <w:r w:rsidRPr="00DF6B17">
        <w:rPr>
          <w:rFonts w:ascii="Courier New" w:hAnsi="Courier New" w:cs="Courier New"/>
          <w:b/>
          <w:sz w:val="16"/>
          <w:szCs w:val="16"/>
          <w:highlight w:val="yellow"/>
          <w:lang w:eastAsia="de-DE"/>
        </w:rPr>
        <w:t xml:space="preserve">          </w:t>
      </w:r>
      <w:r w:rsidRPr="00DF6B17">
        <w:rPr>
          <w:rFonts w:ascii="Courier New" w:hAnsi="Courier New" w:cs="Courier New"/>
          <w:b/>
          <w:sz w:val="16"/>
          <w:szCs w:val="16"/>
          <w:highlight w:val="yellow"/>
          <w:lang w:val="de-DE" w:eastAsia="de-DE"/>
        </w:rPr>
        <w:t>v_SIB_SI3 := cs_SI_NB_SIB4(cs_508_SystemInformationBlockType4_NB_Def);</w:t>
      </w:r>
    </w:p>
    <w:p w14:paraId="06C9F076"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val="de-DE" w:eastAsia="de-DE"/>
        </w:rPr>
        <w:t xml:space="preserve">        </w:t>
      </w:r>
      <w:r w:rsidRPr="00DF6B17">
        <w:rPr>
          <w:rFonts w:ascii="Courier New" w:hAnsi="Courier New" w:cs="Courier New"/>
          <w:b/>
          <w:sz w:val="16"/>
          <w:szCs w:val="16"/>
          <w:highlight w:val="yellow"/>
          <w:lang w:eastAsia="de-DE"/>
        </w:rPr>
        <w:t>}</w:t>
      </w:r>
    </w:p>
    <w:p w14:paraId="0C1A9EEF"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case (c3) { // SIB 3 &amp; SIB5 Inter-Frequency</w:t>
      </w:r>
    </w:p>
    <w:p w14:paraId="744FF5E9"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v_SIB_MappingInfo_SI3 := {sibType5_NB_r13};</w:t>
      </w:r>
    </w:p>
    <w:p w14:paraId="3A99E99A"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v_SIB_SI3 := cs_SI_NB_SIB5(f_NBIOT_InitSystemInformation5(p_CellId, p_FrequencyBand, p_OperationMode));</w:t>
      </w:r>
    </w:p>
    <w:p w14:paraId="3DA37976"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w:t>
      </w:r>
    </w:p>
    <w:p w14:paraId="43776667"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case (c4) { // SIB 3 &amp; 14</w:t>
      </w:r>
    </w:p>
    <w:p w14:paraId="56A062A5"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v_SIB_MappingInfo_SI3 := {sibType14_NB_r13};</w:t>
      </w:r>
    </w:p>
    <w:p w14:paraId="61F53CFD"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val="de-DE" w:eastAsia="de-DE"/>
        </w:rPr>
      </w:pPr>
      <w:r w:rsidRPr="00DF6B17">
        <w:rPr>
          <w:rFonts w:ascii="Courier New" w:hAnsi="Courier New" w:cs="Courier New"/>
          <w:b/>
          <w:sz w:val="16"/>
          <w:szCs w:val="16"/>
          <w:highlight w:val="yellow"/>
          <w:lang w:eastAsia="de-DE"/>
        </w:rPr>
        <w:t xml:space="preserve">          </w:t>
      </w:r>
      <w:r w:rsidRPr="00DF6B17">
        <w:rPr>
          <w:rFonts w:ascii="Courier New" w:hAnsi="Courier New" w:cs="Courier New"/>
          <w:b/>
          <w:sz w:val="16"/>
          <w:szCs w:val="16"/>
          <w:highlight w:val="yellow"/>
          <w:lang w:val="de-DE" w:eastAsia="de-DE"/>
        </w:rPr>
        <w:t>v_SIB_SI3 := cs_SI_NB_SIB14(cs_SystemInformationBlockType14_NB_Def);</w:t>
      </w:r>
    </w:p>
    <w:p w14:paraId="1831A914"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val="de-DE" w:eastAsia="de-DE"/>
        </w:rPr>
        <w:lastRenderedPageBreak/>
        <w:t xml:space="preserve">        </w:t>
      </w:r>
      <w:r w:rsidRPr="00DF6B17">
        <w:rPr>
          <w:rFonts w:ascii="Courier New" w:hAnsi="Courier New" w:cs="Courier New"/>
          <w:b/>
          <w:sz w:val="16"/>
          <w:szCs w:val="16"/>
          <w:highlight w:val="yellow"/>
          <w:lang w:eastAsia="de-DE"/>
        </w:rPr>
        <w:t>}</w:t>
      </w:r>
    </w:p>
    <w:p w14:paraId="44301EB6"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case else {</w:t>
      </w:r>
    </w:p>
    <w:p w14:paraId="0516F9AC"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FatalError(__FILE__, __LINE__, "invalid sysinfo combination");</w:t>
      </w:r>
    </w:p>
    <w:p w14:paraId="5D74EEE2"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w:t>
      </w:r>
    </w:p>
    <w:p w14:paraId="69FD452B"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w:t>
      </w:r>
    </w:p>
    <w:p w14:paraId="34536022"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v_SI_List[1] := cs_SystemInformation_Common_NB(v_SIB_SI2);</w:t>
      </w:r>
    </w:p>
    <w:p w14:paraId="7D9BC633"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v_SI_List[2] := cs_SystemInformation_Common_NB(v_SIB_SI3);</w:t>
      </w:r>
    </w:p>
    <w:p w14:paraId="5C0F882A"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v_SchedulingInfoList := cs_SchedulingInfo_NB_3SI(-, -, -, v_SIB_MappingInfo_SI2, -, -, -, v_SIB_MappingInfo_SI3);</w:t>
      </w:r>
    </w:p>
    <w:p w14:paraId="5AE793FD"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DF6B17">
        <w:rPr>
          <w:rFonts w:ascii="Courier New" w:hAnsi="Courier New" w:cs="Courier New"/>
          <w:b/>
          <w:sz w:val="16"/>
          <w:szCs w:val="16"/>
          <w:highlight w:val="yellow"/>
          <w:lang w:eastAsia="de-DE"/>
        </w:rPr>
        <w:t xml:space="preserve">    }</w:t>
      </w:r>
    </w:p>
    <w:p w14:paraId="01253DDC"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DF6B17">
        <w:rPr>
          <w:rFonts w:ascii="Courier New" w:hAnsi="Courier New" w:cs="Courier New"/>
          <w:b/>
          <w:sz w:val="16"/>
          <w:szCs w:val="16"/>
          <w:lang w:eastAsia="de-DE"/>
        </w:rPr>
        <w:t xml:space="preserve">    v_SIB1.message_.c1.systemInformationBlockType1_r13.schedulingInfoList_r13 := v_SchedulingInfoList;</w:t>
      </w:r>
    </w:p>
    <w:p w14:paraId="0CC2D872"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DF6B17">
        <w:rPr>
          <w:rFonts w:ascii="Courier New" w:hAnsi="Courier New" w:cs="Courier New"/>
          <w:b/>
          <w:sz w:val="16"/>
          <w:szCs w:val="16"/>
          <w:lang w:eastAsia="de-DE"/>
        </w:rPr>
        <w:t xml:space="preserve">    v_CellBcchInfo := cs_BCCHInfo_NB_C1(v_MIB, v_SIB1, v_SI_List);</w:t>
      </w:r>
    </w:p>
    <w:p w14:paraId="29F657BF"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DF6B17">
        <w:rPr>
          <w:rFonts w:ascii="Courier New" w:hAnsi="Courier New" w:cs="Courier New"/>
          <w:b/>
          <w:sz w:val="16"/>
          <w:szCs w:val="16"/>
          <w:lang w:eastAsia="de-DE"/>
        </w:rPr>
        <w:t xml:space="preserve">    return v_CellBcchInfo;</w:t>
      </w:r>
    </w:p>
    <w:p w14:paraId="23F18519" w14:textId="6A91008E"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DF6B17">
        <w:rPr>
          <w:rFonts w:ascii="Courier New" w:hAnsi="Courier New" w:cs="Courier New"/>
          <w:b/>
          <w:sz w:val="16"/>
          <w:szCs w:val="16"/>
          <w:lang w:eastAsia="de-DE"/>
        </w:rPr>
        <w:t xml:space="preserve">  }</w:t>
      </w:r>
    </w:p>
    <w:p w14:paraId="3CE23C64" w14:textId="77777777" w:rsidR="00FB0456" w:rsidRDefault="00FB0456" w:rsidP="00FB0456">
      <w:pPr>
        <w:rPr>
          <w:b/>
        </w:rPr>
      </w:pPr>
    </w:p>
    <w:p w14:paraId="149035A7" w14:textId="291B2222" w:rsidR="00FB0456" w:rsidRDefault="00FB5CFA" w:rsidP="00FB5CFA">
      <w:pPr>
        <w:autoSpaceDE w:val="0"/>
        <w:autoSpaceDN w:val="0"/>
        <w:adjustRightInd w:val="0"/>
        <w:spacing w:after="0"/>
        <w:rPr>
          <w:b/>
        </w:rPr>
      </w:pPr>
      <w:r>
        <w:rPr>
          <w:b/>
          <w:sz w:val="24"/>
          <w:szCs w:val="24"/>
          <w:lang w:eastAsia="de-DE"/>
        </w:rPr>
        <w:t>After</w:t>
      </w:r>
      <w:r>
        <w:rPr>
          <w:b/>
        </w:rPr>
        <w:t>:</w:t>
      </w:r>
    </w:p>
    <w:p w14:paraId="10F931F8" w14:textId="77777777" w:rsidR="00FB5CFA" w:rsidRPr="008529DD" w:rsidRDefault="00FB5CFA" w:rsidP="00FB5CFA">
      <w:pPr>
        <w:autoSpaceDE w:val="0"/>
        <w:autoSpaceDN w:val="0"/>
        <w:adjustRightInd w:val="0"/>
        <w:spacing w:after="0"/>
        <w:rPr>
          <w:b/>
        </w:rPr>
      </w:pPr>
    </w:p>
    <w:p w14:paraId="4EF18508"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DF6B17">
        <w:rPr>
          <w:rFonts w:ascii="Courier New" w:hAnsi="Courier New" w:cs="Courier New"/>
          <w:b/>
          <w:sz w:val="16"/>
          <w:szCs w:val="16"/>
          <w:lang w:eastAsia="de-DE"/>
        </w:rPr>
        <w:t xml:space="preserve">          function f_NBIOT_InitSystemInformation(NBIOT_CellId_Type                         p_CellId,</w:t>
      </w:r>
    </w:p>
    <w:p w14:paraId="2289629E"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DF6B17">
        <w:rPr>
          <w:rFonts w:ascii="Courier New" w:hAnsi="Courier New" w:cs="Courier New"/>
          <w:b/>
          <w:sz w:val="16"/>
          <w:szCs w:val="16"/>
          <w:lang w:eastAsia="de-DE"/>
        </w:rPr>
        <w:t xml:space="preserve">                                         EUTRA_ASN1_CellIdentity_Type              p_CellIdentity,</w:t>
      </w:r>
    </w:p>
    <w:p w14:paraId="0B9911A8"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DF6B17">
        <w:rPr>
          <w:rFonts w:ascii="Courier New" w:hAnsi="Courier New" w:cs="Courier New"/>
          <w:b/>
          <w:sz w:val="16"/>
          <w:szCs w:val="16"/>
          <w:lang w:eastAsia="de-DE"/>
        </w:rPr>
        <w:t xml:space="preserve">                                         NB_Combination_Type                       p_Combination,</w:t>
      </w:r>
    </w:p>
    <w:p w14:paraId="0A470DBC"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DF6B17">
        <w:rPr>
          <w:rFonts w:ascii="Courier New" w:hAnsi="Courier New" w:cs="Courier New"/>
          <w:b/>
          <w:sz w:val="16"/>
          <w:szCs w:val="16"/>
          <w:lang w:eastAsia="de-DE"/>
        </w:rPr>
        <w:t xml:space="preserve">                                         integer                                   p_FrequencyBand,</w:t>
      </w:r>
    </w:p>
    <w:p w14:paraId="62E6A582"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DF6B17">
        <w:rPr>
          <w:rFonts w:ascii="Courier New" w:hAnsi="Courier New" w:cs="Courier New"/>
          <w:b/>
          <w:sz w:val="16"/>
          <w:szCs w:val="16"/>
          <w:lang w:eastAsia="de-DE"/>
        </w:rPr>
        <w:t xml:space="preserve">                                         NB_OperationMode_Type                     p_OperationMode,</w:t>
      </w:r>
    </w:p>
    <w:p w14:paraId="45685F9E"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DF6B17">
        <w:rPr>
          <w:rFonts w:ascii="Courier New" w:hAnsi="Courier New" w:cs="Courier New"/>
          <w:b/>
          <w:sz w:val="16"/>
          <w:szCs w:val="16"/>
          <w:lang w:eastAsia="de-DE"/>
        </w:rPr>
        <w:t xml:space="preserve">                                         template (value) PLMN_IdentityList_NB_r13 p_PLMN_Identity,</w:t>
      </w:r>
    </w:p>
    <w:p w14:paraId="5028FFBF"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DF6B17">
        <w:rPr>
          <w:rFonts w:ascii="Courier New" w:hAnsi="Courier New" w:cs="Courier New"/>
          <w:b/>
          <w:sz w:val="16"/>
          <w:szCs w:val="16"/>
          <w:lang w:eastAsia="de-DE"/>
        </w:rPr>
        <w:t xml:space="preserve">                                         EUTRA_ASN1_TrackingAreaCode_Type          p_TrackingAreaCode,</w:t>
      </w:r>
    </w:p>
    <w:p w14:paraId="4FE829F0"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DF6B17">
        <w:rPr>
          <w:rFonts w:ascii="Courier New" w:hAnsi="Courier New" w:cs="Courier New"/>
          <w:b/>
          <w:sz w:val="16"/>
          <w:szCs w:val="16"/>
          <w:lang w:eastAsia="de-DE"/>
        </w:rPr>
        <w:t xml:space="preserve">                                         EUTRA_NAS_NumOfPLMN_Type p_CellsOnPLMN := LTE_AllCellsOnSamePLMN)</w:t>
      </w:r>
    </w:p>
    <w:p w14:paraId="189DB714"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DF6B17">
        <w:rPr>
          <w:rFonts w:ascii="Courier New" w:hAnsi="Courier New" w:cs="Courier New"/>
          <w:b/>
          <w:sz w:val="16"/>
          <w:szCs w:val="16"/>
          <w:lang w:eastAsia="de-DE"/>
        </w:rPr>
        <w:t xml:space="preserve">     runs on NBIOT_PTC return template (value) NB_BcchInfo_Type</w:t>
      </w:r>
    </w:p>
    <w:p w14:paraId="75853A67"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DF6B17">
        <w:rPr>
          <w:rFonts w:ascii="Courier New" w:hAnsi="Courier New" w:cs="Courier New"/>
          <w:b/>
          <w:sz w:val="16"/>
          <w:szCs w:val="16"/>
          <w:lang w:eastAsia="de-DE"/>
        </w:rPr>
        <w:t xml:space="preserve">  {</w:t>
      </w:r>
    </w:p>
    <w:p w14:paraId="131E6DD8"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DF6B17">
        <w:rPr>
          <w:rFonts w:ascii="Courier New" w:hAnsi="Courier New" w:cs="Courier New"/>
          <w:b/>
          <w:sz w:val="16"/>
          <w:szCs w:val="16"/>
          <w:lang w:eastAsia="de-DE"/>
        </w:rPr>
        <w:t xml:space="preserve">    var template (value) NB_BcchInfo_Type v_CellBcchInfo;</w:t>
      </w:r>
    </w:p>
    <w:p w14:paraId="1168A4A7"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DF6B17">
        <w:rPr>
          <w:rFonts w:ascii="Courier New" w:hAnsi="Courier New" w:cs="Courier New"/>
          <w:b/>
          <w:sz w:val="16"/>
          <w:szCs w:val="16"/>
          <w:lang w:eastAsia="de-DE"/>
        </w:rPr>
        <w:t xml:space="preserve">    var template (value) BCCH_BCH_Message_NB v_MIB;</w:t>
      </w:r>
    </w:p>
    <w:p w14:paraId="76816272"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DF6B17">
        <w:rPr>
          <w:rFonts w:ascii="Courier New" w:hAnsi="Courier New" w:cs="Courier New"/>
          <w:b/>
          <w:sz w:val="16"/>
          <w:szCs w:val="16"/>
          <w:lang w:eastAsia="de-DE"/>
        </w:rPr>
        <w:t xml:space="preserve">    var template (value) BCCH_DL_SCH_Message_NB v_SIB1;</w:t>
      </w:r>
    </w:p>
    <w:p w14:paraId="5CAAB011"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DF6B17">
        <w:rPr>
          <w:rFonts w:ascii="Courier New" w:hAnsi="Courier New" w:cs="Courier New"/>
          <w:b/>
          <w:sz w:val="16"/>
          <w:szCs w:val="16"/>
          <w:lang w:eastAsia="de-DE"/>
        </w:rPr>
        <w:t xml:space="preserve">    var template (value) NB_SI_List_Type v_SI_List;</w:t>
      </w:r>
    </w:p>
    <w:p w14:paraId="1B31515F"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DF6B17">
        <w:rPr>
          <w:rFonts w:ascii="Courier New" w:hAnsi="Courier New" w:cs="Courier New"/>
          <w:b/>
          <w:sz w:val="16"/>
          <w:szCs w:val="16"/>
          <w:lang w:eastAsia="de-DE"/>
        </w:rPr>
        <w:t xml:space="preserve">    var template (value) SystemInformation_NB_r13_IEs v_SIB2;</w:t>
      </w:r>
    </w:p>
    <w:p w14:paraId="4E0B7125"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DF6B17">
        <w:rPr>
          <w:rFonts w:ascii="Courier New" w:hAnsi="Courier New" w:cs="Courier New"/>
          <w:b/>
          <w:sz w:val="16"/>
          <w:szCs w:val="16"/>
          <w:lang w:eastAsia="de-DE"/>
        </w:rPr>
        <w:t xml:space="preserve">    var template (omit) NRS_CRS_PowerOffset_Type v_NRS_CRS_PowerOffset;</w:t>
      </w:r>
    </w:p>
    <w:p w14:paraId="280064CC"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DF6B17">
        <w:rPr>
          <w:rFonts w:ascii="Courier New" w:hAnsi="Courier New" w:cs="Courier New"/>
          <w:b/>
          <w:sz w:val="16"/>
          <w:szCs w:val="16"/>
          <w:lang w:eastAsia="de-DE"/>
        </w:rPr>
        <w:t xml:space="preserve">    var template (omit) NB_EutraControlRegionSize_Type v_NB_EutraControlRegionSize;</w:t>
      </w:r>
    </w:p>
    <w:p w14:paraId="32279D1C"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DF6B17">
        <w:rPr>
          <w:rFonts w:ascii="Courier New" w:hAnsi="Courier New" w:cs="Courier New"/>
          <w:b/>
          <w:sz w:val="16"/>
          <w:szCs w:val="16"/>
          <w:lang w:eastAsia="de-DE"/>
        </w:rPr>
        <w:t xml:space="preserve">    var template (value) NB_OperationModeInfo_Type v_OperationMode;</w:t>
      </w:r>
    </w:p>
    <w:p w14:paraId="34C2FB16"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DF6B17">
        <w:rPr>
          <w:rFonts w:ascii="Courier New" w:hAnsi="Courier New" w:cs="Courier New"/>
          <w:b/>
          <w:sz w:val="16"/>
          <w:szCs w:val="16"/>
          <w:lang w:eastAsia="de-DE"/>
        </w:rPr>
        <w:t xml:space="preserve">    var template (value) SchedulingInfoList_NB_r13 v_SchedulingInfoList;</w:t>
      </w:r>
    </w:p>
    <w:p w14:paraId="37275282"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DF6B17">
        <w:rPr>
          <w:rFonts w:ascii="Courier New" w:hAnsi="Courier New" w:cs="Courier New"/>
          <w:b/>
          <w:sz w:val="16"/>
          <w:szCs w:val="16"/>
          <w:lang w:eastAsia="de-DE"/>
        </w:rPr>
        <w:t xml:space="preserve">    var NB_CarrierFreq_Type v_CarrierFreq := fl_NBIOT_Get_CarrierFreq(p_CellId, p_FrequencyBand, p_OperationMode, p_CellsOnPLMN); // @sic R5-185113 sic@</w:t>
      </w:r>
    </w:p>
    <w:p w14:paraId="7A95250E"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p>
    <w:p w14:paraId="46BB9680"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DF6B17">
        <w:rPr>
          <w:rFonts w:ascii="Courier New" w:hAnsi="Courier New" w:cs="Courier New"/>
          <w:b/>
          <w:sz w:val="16"/>
          <w:szCs w:val="16"/>
          <w:lang w:eastAsia="de-DE"/>
        </w:rPr>
        <w:t xml:space="preserve">    select (p_OperationMode) {</w:t>
      </w:r>
    </w:p>
    <w:p w14:paraId="258995A0"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DF6B17">
        <w:rPr>
          <w:rFonts w:ascii="Courier New" w:hAnsi="Courier New" w:cs="Courier New"/>
          <w:b/>
          <w:sz w:val="16"/>
          <w:szCs w:val="16"/>
          <w:lang w:eastAsia="de-DE"/>
        </w:rPr>
        <w:t xml:space="preserve">      case (standalone) {</w:t>
      </w:r>
    </w:p>
    <w:p w14:paraId="2A3DEEE6"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DF6B17">
        <w:rPr>
          <w:rFonts w:ascii="Courier New" w:hAnsi="Courier New" w:cs="Courier New"/>
          <w:b/>
          <w:sz w:val="16"/>
          <w:szCs w:val="16"/>
          <w:lang w:eastAsia="de-DE"/>
        </w:rPr>
        <w:t xml:space="preserve">        v_OperationMode := cs_NB_OperationModeInfo_Standalone;</w:t>
      </w:r>
    </w:p>
    <w:p w14:paraId="2502A3E1"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DF6B17">
        <w:rPr>
          <w:rFonts w:ascii="Courier New" w:hAnsi="Courier New" w:cs="Courier New"/>
          <w:b/>
          <w:sz w:val="16"/>
          <w:szCs w:val="16"/>
          <w:lang w:eastAsia="de-DE"/>
        </w:rPr>
        <w:t xml:space="preserve">        v_NB_EutraControlRegionSize := omit;</w:t>
      </w:r>
    </w:p>
    <w:p w14:paraId="7155BCA9"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DF6B17">
        <w:rPr>
          <w:rFonts w:ascii="Courier New" w:hAnsi="Courier New" w:cs="Courier New"/>
          <w:b/>
          <w:sz w:val="16"/>
          <w:szCs w:val="16"/>
          <w:lang w:eastAsia="de-DE"/>
        </w:rPr>
        <w:t xml:space="preserve">        v_NRS_CRS_PowerOffset := omit;</w:t>
      </w:r>
    </w:p>
    <w:p w14:paraId="01339C01"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DF6B17">
        <w:rPr>
          <w:rFonts w:ascii="Courier New" w:hAnsi="Courier New" w:cs="Courier New"/>
          <w:b/>
          <w:sz w:val="16"/>
          <w:szCs w:val="16"/>
          <w:lang w:eastAsia="de-DE"/>
        </w:rPr>
        <w:t xml:space="preserve">      }</w:t>
      </w:r>
    </w:p>
    <w:p w14:paraId="33F4888A"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DF6B17">
        <w:rPr>
          <w:rFonts w:ascii="Courier New" w:hAnsi="Courier New" w:cs="Courier New"/>
          <w:b/>
          <w:sz w:val="16"/>
          <w:szCs w:val="16"/>
          <w:lang w:eastAsia="de-DE"/>
        </w:rPr>
        <w:t xml:space="preserve">      case (inband_samePCI) {</w:t>
      </w:r>
    </w:p>
    <w:p w14:paraId="4726D61F"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DF6B17">
        <w:rPr>
          <w:rFonts w:ascii="Courier New" w:hAnsi="Courier New" w:cs="Courier New"/>
          <w:b/>
          <w:sz w:val="16"/>
          <w:szCs w:val="16"/>
          <w:lang w:eastAsia="de-DE"/>
        </w:rPr>
        <w:t xml:space="preserve">        v_OperationMode := cs_NB_OperationModeInfo_InBandSamePCI (fl_NBIOT_MIB_GetEUTRA_CRS_SequenceInfo(p_FrequencyBand)); // @sic R5-181295 sic@</w:t>
      </w:r>
    </w:p>
    <w:p w14:paraId="37F14D40"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DF6B17">
        <w:rPr>
          <w:rFonts w:ascii="Courier New" w:hAnsi="Courier New" w:cs="Courier New"/>
          <w:b/>
          <w:sz w:val="16"/>
          <w:szCs w:val="16"/>
          <w:lang w:eastAsia="de-DE"/>
        </w:rPr>
        <w:t xml:space="preserve">        v_NB_EutraControlRegionSize := n2;</w:t>
      </w:r>
    </w:p>
    <w:p w14:paraId="3F2D5449"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DF6B17">
        <w:rPr>
          <w:rFonts w:ascii="Courier New" w:hAnsi="Courier New" w:cs="Courier New"/>
          <w:b/>
          <w:sz w:val="16"/>
          <w:szCs w:val="16"/>
          <w:lang w:eastAsia="de-DE"/>
        </w:rPr>
        <w:t xml:space="preserve">        v_NRS_CRS_PowerOffset := dB0;</w:t>
      </w:r>
    </w:p>
    <w:p w14:paraId="49074BA9"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DF6B17">
        <w:rPr>
          <w:rFonts w:ascii="Courier New" w:hAnsi="Courier New" w:cs="Courier New"/>
          <w:b/>
          <w:sz w:val="16"/>
          <w:szCs w:val="16"/>
          <w:lang w:eastAsia="de-DE"/>
        </w:rPr>
        <w:t xml:space="preserve">      }</w:t>
      </w:r>
    </w:p>
    <w:p w14:paraId="37EE75C0"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DF6B17">
        <w:rPr>
          <w:rFonts w:ascii="Courier New" w:hAnsi="Courier New" w:cs="Courier New"/>
          <w:b/>
          <w:sz w:val="16"/>
          <w:szCs w:val="16"/>
          <w:lang w:eastAsia="de-DE"/>
        </w:rPr>
        <w:lastRenderedPageBreak/>
        <w:t xml:space="preserve">      case (inband_differentPCI) {</w:t>
      </w:r>
    </w:p>
    <w:p w14:paraId="52281B0B"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DF6B17">
        <w:rPr>
          <w:rFonts w:ascii="Courier New" w:hAnsi="Courier New" w:cs="Courier New"/>
          <w:b/>
          <w:sz w:val="16"/>
          <w:szCs w:val="16"/>
          <w:lang w:eastAsia="de-DE"/>
        </w:rPr>
        <w:t xml:space="preserve">        v_OperationMode := cs_NB_OperationModeInfo_InBandDifferentPCI (fl_NBIOT_MIB_GetRasterOffset (p_CellId, p_FrequencyBand, p_OperationMode, p_CellsOnPLMN)); // @sic R5-176998 R5s180571 sic@</w:t>
      </w:r>
    </w:p>
    <w:p w14:paraId="67A25C18"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DF6B17">
        <w:rPr>
          <w:rFonts w:ascii="Courier New" w:hAnsi="Courier New" w:cs="Courier New"/>
          <w:b/>
          <w:sz w:val="16"/>
          <w:szCs w:val="16"/>
          <w:lang w:eastAsia="de-DE"/>
        </w:rPr>
        <w:t xml:space="preserve">        v_NB_EutraControlRegionSize := n2;</w:t>
      </w:r>
    </w:p>
    <w:p w14:paraId="5AB40286"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DF6B17">
        <w:rPr>
          <w:rFonts w:ascii="Courier New" w:hAnsi="Courier New" w:cs="Courier New"/>
          <w:b/>
          <w:sz w:val="16"/>
          <w:szCs w:val="16"/>
          <w:lang w:eastAsia="de-DE"/>
        </w:rPr>
        <w:t xml:space="preserve">        v_NRS_CRS_PowerOffset := omit;</w:t>
      </w:r>
    </w:p>
    <w:p w14:paraId="46D1A78B"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DF6B17">
        <w:rPr>
          <w:rFonts w:ascii="Courier New" w:hAnsi="Courier New" w:cs="Courier New"/>
          <w:b/>
          <w:sz w:val="16"/>
          <w:szCs w:val="16"/>
          <w:lang w:eastAsia="de-DE"/>
        </w:rPr>
        <w:t xml:space="preserve">      }</w:t>
      </w:r>
    </w:p>
    <w:p w14:paraId="741569AB"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DF6B17">
        <w:rPr>
          <w:rFonts w:ascii="Courier New" w:hAnsi="Courier New" w:cs="Courier New"/>
          <w:b/>
          <w:sz w:val="16"/>
          <w:szCs w:val="16"/>
          <w:lang w:eastAsia="de-DE"/>
        </w:rPr>
        <w:t xml:space="preserve">      case (guardband) {</w:t>
      </w:r>
    </w:p>
    <w:p w14:paraId="7483ADB8"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DF6B17">
        <w:rPr>
          <w:rFonts w:ascii="Courier New" w:hAnsi="Courier New" w:cs="Courier New"/>
          <w:b/>
          <w:sz w:val="16"/>
          <w:szCs w:val="16"/>
          <w:lang w:eastAsia="de-DE"/>
        </w:rPr>
        <w:t xml:space="preserve">        v_OperationMode := cs_NB_OperationModeInfo_GuardBand (fl_NBIOT_MIB_GetRasterOffset (p_CellId, p_FrequencyBand, p_OperationMode, p_CellsOnPLMN)); // @sic R5-176998 R5s180571 sic@</w:t>
      </w:r>
    </w:p>
    <w:p w14:paraId="7AAC5B8F"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DF6B17">
        <w:rPr>
          <w:rFonts w:ascii="Courier New" w:hAnsi="Courier New" w:cs="Courier New"/>
          <w:b/>
          <w:sz w:val="16"/>
          <w:szCs w:val="16"/>
          <w:lang w:eastAsia="de-DE"/>
        </w:rPr>
        <w:t xml:space="preserve">        v_NB_EutraControlRegionSize := omit;</w:t>
      </w:r>
    </w:p>
    <w:p w14:paraId="4141768F"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DF6B17">
        <w:rPr>
          <w:rFonts w:ascii="Courier New" w:hAnsi="Courier New" w:cs="Courier New"/>
          <w:b/>
          <w:sz w:val="16"/>
          <w:szCs w:val="16"/>
          <w:lang w:eastAsia="de-DE"/>
        </w:rPr>
        <w:t xml:space="preserve">        v_NRS_CRS_PowerOffset := omit;</w:t>
      </w:r>
    </w:p>
    <w:p w14:paraId="076E1E4D"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DF6B17">
        <w:rPr>
          <w:rFonts w:ascii="Courier New" w:hAnsi="Courier New" w:cs="Courier New"/>
          <w:b/>
          <w:sz w:val="16"/>
          <w:szCs w:val="16"/>
          <w:lang w:eastAsia="de-DE"/>
        </w:rPr>
        <w:t xml:space="preserve">      }</w:t>
      </w:r>
    </w:p>
    <w:p w14:paraId="268D14FD"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DF6B17">
        <w:rPr>
          <w:rFonts w:ascii="Courier New" w:hAnsi="Courier New" w:cs="Courier New"/>
          <w:b/>
          <w:sz w:val="16"/>
          <w:szCs w:val="16"/>
          <w:lang w:eastAsia="de-DE"/>
        </w:rPr>
        <w:t xml:space="preserve">    }</w:t>
      </w:r>
    </w:p>
    <w:p w14:paraId="0D6AFD6A"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DF6B17">
        <w:rPr>
          <w:rFonts w:ascii="Courier New" w:hAnsi="Courier New" w:cs="Courier New"/>
          <w:b/>
          <w:sz w:val="16"/>
          <w:szCs w:val="16"/>
          <w:lang w:eastAsia="de-DE"/>
        </w:rPr>
        <w:t xml:space="preserve">    // --- Initialise MIB ---</w:t>
      </w:r>
    </w:p>
    <w:p w14:paraId="5C887444"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DF6B17">
        <w:rPr>
          <w:rFonts w:ascii="Courier New" w:hAnsi="Courier New" w:cs="Courier New"/>
          <w:b/>
          <w:sz w:val="16"/>
          <w:szCs w:val="16"/>
          <w:lang w:eastAsia="de-DE"/>
        </w:rPr>
        <w:t xml:space="preserve">    v_MIB :=  cs_508_MasterInformationBlock_NB_Init(v_OperationMode);</w:t>
      </w:r>
    </w:p>
    <w:p w14:paraId="79E14DB6"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DF6B17">
        <w:rPr>
          <w:rFonts w:ascii="Courier New" w:hAnsi="Courier New" w:cs="Courier New"/>
          <w:b/>
          <w:sz w:val="16"/>
          <w:szCs w:val="16"/>
          <w:lang w:eastAsia="de-DE"/>
        </w:rPr>
        <w:t xml:space="preserve">    </w:t>
      </w:r>
    </w:p>
    <w:p w14:paraId="536F265E"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DF6B17">
        <w:rPr>
          <w:rFonts w:ascii="Courier New" w:hAnsi="Courier New" w:cs="Courier New"/>
          <w:b/>
          <w:sz w:val="16"/>
          <w:szCs w:val="16"/>
          <w:lang w:eastAsia="de-DE"/>
        </w:rPr>
        <w:t xml:space="preserve">    // --- Initialise SIB1 ---</w:t>
      </w:r>
    </w:p>
    <w:p w14:paraId="6A1FC9AD"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DF6B17">
        <w:rPr>
          <w:rFonts w:ascii="Courier New" w:hAnsi="Courier New" w:cs="Courier New"/>
          <w:b/>
          <w:sz w:val="16"/>
          <w:szCs w:val="16"/>
          <w:lang w:eastAsia="de-DE"/>
        </w:rPr>
        <w:t xml:space="preserve">    // -- A default scheduling assigned ----------</w:t>
      </w:r>
    </w:p>
    <w:p w14:paraId="6088D068"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DF6B17">
        <w:rPr>
          <w:rFonts w:ascii="Courier New" w:hAnsi="Courier New" w:cs="Courier New"/>
          <w:b/>
          <w:sz w:val="16"/>
          <w:szCs w:val="16"/>
          <w:lang w:eastAsia="de-DE"/>
        </w:rPr>
        <w:t xml:space="preserve">    v_SIB1 := cs_508_SystemInformationBlockType1_NB_Def(p_PLMN_Identity,</w:t>
      </w:r>
    </w:p>
    <w:p w14:paraId="7BB00875"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DF6B17">
        <w:rPr>
          <w:rFonts w:ascii="Courier New" w:hAnsi="Courier New" w:cs="Courier New"/>
          <w:b/>
          <w:sz w:val="16"/>
          <w:szCs w:val="16"/>
          <w:lang w:eastAsia="de-DE"/>
        </w:rPr>
        <w:t xml:space="preserve">                                                        p_TrackingAreaCode,</w:t>
      </w:r>
    </w:p>
    <w:p w14:paraId="2B41792D"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DF6B17">
        <w:rPr>
          <w:rFonts w:ascii="Courier New" w:hAnsi="Courier New" w:cs="Courier New"/>
          <w:b/>
          <w:sz w:val="16"/>
          <w:szCs w:val="16"/>
          <w:lang w:eastAsia="de-DE"/>
        </w:rPr>
        <w:t xml:space="preserve">                                                        p_CellIdentity,</w:t>
      </w:r>
    </w:p>
    <w:p w14:paraId="09D272D1"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DF6B17">
        <w:rPr>
          <w:rFonts w:ascii="Courier New" w:hAnsi="Courier New" w:cs="Courier New"/>
          <w:b/>
          <w:sz w:val="16"/>
          <w:szCs w:val="16"/>
          <w:lang w:eastAsia="de-DE"/>
        </w:rPr>
        <w:t xml:space="preserve">                                                        p_FrequencyBand,</w:t>
      </w:r>
    </w:p>
    <w:p w14:paraId="698B69A1"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DF6B17">
        <w:rPr>
          <w:rFonts w:ascii="Courier New" w:hAnsi="Courier New" w:cs="Courier New"/>
          <w:b/>
          <w:sz w:val="16"/>
          <w:szCs w:val="16"/>
          <w:lang w:eastAsia="de-DE"/>
        </w:rPr>
        <w:t xml:space="preserve">                                                        v_NB_EutraControlRegionSize,</w:t>
      </w:r>
    </w:p>
    <w:p w14:paraId="24603E0D"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DF6B17">
        <w:rPr>
          <w:rFonts w:ascii="Courier New" w:hAnsi="Courier New" w:cs="Courier New"/>
          <w:b/>
          <w:sz w:val="16"/>
          <w:szCs w:val="16"/>
          <w:lang w:eastAsia="de-DE"/>
        </w:rPr>
        <w:t xml:space="preserve">                                                        v_NRS_CRS_PowerOffset,</w:t>
      </w:r>
    </w:p>
    <w:p w14:paraId="1B39362B"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DF6B17">
        <w:rPr>
          <w:rFonts w:ascii="Courier New" w:hAnsi="Courier New" w:cs="Courier New"/>
          <w:b/>
          <w:sz w:val="16"/>
          <w:szCs w:val="16"/>
          <w:lang w:eastAsia="de-DE"/>
        </w:rPr>
        <w:t xml:space="preserve">                                                        cs_SchedulingInfo_NB_1SI);</w:t>
      </w:r>
    </w:p>
    <w:p w14:paraId="7CDFC0FF"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DF6B17">
        <w:rPr>
          <w:rFonts w:ascii="Courier New" w:hAnsi="Courier New" w:cs="Courier New"/>
          <w:b/>
          <w:sz w:val="16"/>
          <w:szCs w:val="16"/>
          <w:lang w:eastAsia="de-DE"/>
        </w:rPr>
        <w:t xml:space="preserve">    // --- Initialise SIB2 --- </w:t>
      </w:r>
    </w:p>
    <w:p w14:paraId="2EFBEB60"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DF6B17">
        <w:rPr>
          <w:rFonts w:ascii="Courier New" w:hAnsi="Courier New" w:cs="Courier New"/>
          <w:b/>
          <w:sz w:val="16"/>
          <w:szCs w:val="16"/>
          <w:lang w:eastAsia="de-DE"/>
        </w:rPr>
        <w:t xml:space="preserve">    v_SIB2 := cs_SI_NB_SIB2(f_NBIOT_InitSystemInformation2(p_CellId, p_FrequencyBand, p_OperationMode, p_CellsOnPLMN));</w:t>
      </w:r>
    </w:p>
    <w:p w14:paraId="11819BB8"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DF6B17">
        <w:rPr>
          <w:rFonts w:ascii="Courier New" w:hAnsi="Courier New" w:cs="Courier New"/>
          <w:b/>
          <w:sz w:val="16"/>
          <w:szCs w:val="16"/>
          <w:lang w:eastAsia="de-DE"/>
        </w:rPr>
        <w:t xml:space="preserve">    v_SI_List[0] := cs_SystemInformation_Common_NB(v_SIB2);</w:t>
      </w:r>
    </w:p>
    <w:p w14:paraId="343F8D27"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DF6B17">
        <w:rPr>
          <w:rFonts w:ascii="Courier New" w:hAnsi="Courier New" w:cs="Courier New"/>
          <w:b/>
          <w:sz w:val="16"/>
          <w:szCs w:val="16"/>
          <w:lang w:eastAsia="de-DE"/>
        </w:rPr>
        <w:t xml:space="preserve">    </w:t>
      </w:r>
    </w:p>
    <w:p w14:paraId="0516EA90"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DF6B17">
        <w:rPr>
          <w:rFonts w:ascii="Courier New" w:hAnsi="Courier New" w:cs="Courier New"/>
          <w:b/>
          <w:sz w:val="16"/>
          <w:szCs w:val="16"/>
          <w:lang w:eastAsia="de-DE"/>
        </w:rPr>
        <w:t xml:space="preserve">    // --- Initialise all SYSINFO --</w:t>
      </w:r>
    </w:p>
    <w:p w14:paraId="5B313E2C"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lang w:eastAsia="de-DE"/>
        </w:rPr>
        <w:t xml:space="preserve">    </w:t>
      </w:r>
      <w:r w:rsidRPr="00DF6B17">
        <w:rPr>
          <w:rFonts w:ascii="Courier New" w:hAnsi="Courier New" w:cs="Courier New"/>
          <w:b/>
          <w:sz w:val="16"/>
          <w:szCs w:val="16"/>
          <w:highlight w:val="yellow"/>
          <w:lang w:eastAsia="de-DE"/>
        </w:rPr>
        <w:t>select(p_Combination) { // re-design of Combination selecting and addition of combinations c10, c11 and c12 WI1233835</w:t>
      </w:r>
    </w:p>
    <w:p w14:paraId="0B2B101B"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case (c1){</w:t>
      </w:r>
    </w:p>
    <w:p w14:paraId="0E15816D"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 construct the scheduling info list</w:t>
      </w:r>
    </w:p>
    <w:p w14:paraId="6A12ED1D"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v_SchedulingInfoList := cs_SchedulingInfo_NB_1SI;</w:t>
      </w:r>
    </w:p>
    <w:p w14:paraId="731F6C6A"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w:t>
      </w:r>
    </w:p>
    <w:p w14:paraId="178F1A84"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case (c2){ // SIB 2, 3, 4</w:t>
      </w:r>
    </w:p>
    <w:p w14:paraId="67F9051B"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 Add SIBs to v_SI_List</w:t>
      </w:r>
    </w:p>
    <w:p w14:paraId="5745BDC4"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f_NBIOT_Init_SIBs(3, v_SI_List);</w:t>
      </w:r>
    </w:p>
    <w:p w14:paraId="298DE3B1"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f_NBIOT_Init_SIBs(4, v_SI_List);</w:t>
      </w:r>
    </w:p>
    <w:p w14:paraId="4364CED3"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w:t>
      </w:r>
    </w:p>
    <w:p w14:paraId="0D5F401C"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 construct the scheduling info list</w:t>
      </w:r>
    </w:p>
    <w:p w14:paraId="1A2B2247"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v_SchedulingInfoList := cs_SchedulingInfo_NB_3SI(-, -, -, {sibType3_NB_r13}, -, -, -, {sibType4_NB_r13}); </w:t>
      </w:r>
    </w:p>
    <w:p w14:paraId="03CEC8CD"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w:t>
      </w:r>
    </w:p>
    <w:p w14:paraId="2EFA0D22"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case (c3){ // SIB 2, 3, 5</w:t>
      </w:r>
    </w:p>
    <w:p w14:paraId="49D68EB8"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 Add SIBs to v_SI_List</w:t>
      </w:r>
    </w:p>
    <w:p w14:paraId="472DF99E"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f_NBIOT_Init_SIBs(3, v_SI_List);</w:t>
      </w:r>
    </w:p>
    <w:p w14:paraId="49CDF4E5"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f_NBIOT_Init_SIBs(5, v_SI_List, p_CellId, p_FrequencyBand, p_OperationMode);</w:t>
      </w:r>
    </w:p>
    <w:p w14:paraId="7D38CE81"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w:t>
      </w:r>
    </w:p>
    <w:p w14:paraId="0757187D"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 construct the scheduling info list</w:t>
      </w:r>
    </w:p>
    <w:p w14:paraId="33531CFF"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v_SchedulingInfoList := cs_SchedulingInfo_NB_3SI(-, -, -, {sibType3_NB_r13}, -, -, -, {sibType5_NB_r13});</w:t>
      </w:r>
    </w:p>
    <w:p w14:paraId="168C3536"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w:t>
      </w:r>
    </w:p>
    <w:p w14:paraId="1BE2128A"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case (c4){ // SIB 2, 3, 14</w:t>
      </w:r>
    </w:p>
    <w:p w14:paraId="4AEDFB45"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 Add SIBs to v_SI_List</w:t>
      </w:r>
    </w:p>
    <w:p w14:paraId="26CD5651"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lastRenderedPageBreak/>
        <w:t xml:space="preserve">            f_NBIOT_Init_SIBs(3, v_SI_List);</w:t>
      </w:r>
    </w:p>
    <w:p w14:paraId="2E752982"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f_NBIOT_Init_SIBs(14, v_SI_List);</w:t>
      </w:r>
    </w:p>
    <w:p w14:paraId="5FC63006"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w:t>
      </w:r>
    </w:p>
    <w:p w14:paraId="512D412D"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 construct the scheduling info list</w:t>
      </w:r>
    </w:p>
    <w:p w14:paraId="502A43DF"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v_SchedulingInfoList := cs_SchedulingInfo_NB_3SI(-, -, -, {sibType3_NB_r13}, -, -, -, {sibType14_NB_r13});</w:t>
      </w:r>
    </w:p>
    <w:p w14:paraId="007AAAC4"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w:t>
      </w:r>
    </w:p>
    <w:p w14:paraId="7CF5D221"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case (c5){ // SIB 2, 20</w:t>
      </w:r>
    </w:p>
    <w:p w14:paraId="7D8B2D47"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 Add SIBs to v_SI_List</w:t>
      </w:r>
    </w:p>
    <w:p w14:paraId="5F54FABF"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f_NBIOT_Init_SIBs(20, v_SI_List);</w:t>
      </w:r>
    </w:p>
    <w:p w14:paraId="5A245843"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w:t>
      </w:r>
    </w:p>
    <w:p w14:paraId="3F5AEB3D"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 construct the scheduling info list</w:t>
      </w:r>
    </w:p>
    <w:p w14:paraId="1DFF6864"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v_SchedulingInfoList := cs_SchedulingInfo_NB_2SI({sibType20_NB_r14});</w:t>
      </w:r>
    </w:p>
    <w:p w14:paraId="6A548703"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w:t>
      </w:r>
    </w:p>
    <w:p w14:paraId="47CC7141"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case (c6){ // SIB 2, 22</w:t>
      </w:r>
    </w:p>
    <w:p w14:paraId="0921AB6D"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 Add SIBs to v_SI_List</w:t>
      </w:r>
    </w:p>
    <w:p w14:paraId="6BBA1BC8"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f_NBIOT_Init_SIBs(22, v_SI_List, p_CellId, p_FrequencyBand, p_OperationMode, p_CellsOnPLMN);</w:t>
      </w:r>
    </w:p>
    <w:p w14:paraId="5DC8C7C8"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w:t>
      </w:r>
    </w:p>
    <w:p w14:paraId="7AA534DF"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 construct the scheduling info list</w:t>
      </w:r>
    </w:p>
    <w:p w14:paraId="2EEA3A76"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v_SchedulingInfoList := cs_SchedulingInfo_NB_2SI({sibType22_NB_r14});</w:t>
      </w:r>
    </w:p>
    <w:p w14:paraId="6AD186A0"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w:t>
      </w:r>
    </w:p>
    <w:p w14:paraId="03268617"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case (c7){ // SIB 2, 22, 23</w:t>
      </w:r>
    </w:p>
    <w:p w14:paraId="77F2CB70"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 Add SIBs to v_SI_List</w:t>
      </w:r>
    </w:p>
    <w:p w14:paraId="3873728A"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f_NBIOT_Init_SIBs(22, v_SI_List, p_CellId, p_FrequencyBand, p_OperationMode, p_CellsOnPLMN);</w:t>
      </w:r>
    </w:p>
    <w:p w14:paraId="3FFDE370"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f_NBIOT_Init_SIBs(23, v_SI_List);</w:t>
      </w:r>
    </w:p>
    <w:p w14:paraId="0A0B0839"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w:t>
      </w:r>
    </w:p>
    <w:p w14:paraId="64471F96"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 construct the scheduling info list</w:t>
      </w:r>
    </w:p>
    <w:p w14:paraId="1793B621"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v_SchedulingInfoList := cs_SchedulingInfo_NB_3SI(-, -, -, {sibType22_NB_r14}, -, -, -, {});</w:t>
      </w:r>
    </w:p>
    <w:p w14:paraId="18BED467"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v_SIB1.message_.c1.systemInformationBlockType1_r13.nonCriticalExtension.nonCriticalExtension.nonCriticalExtension.nonCriticalExtension.schedulingInfoList_v1530 := cs_SchedulingInfo_NB_c7_r15;</w:t>
      </w:r>
    </w:p>
    <w:p w14:paraId="6BE720AC"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w:t>
      </w:r>
    </w:p>
    <w:p w14:paraId="1CDD5B9A"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case (c8){ // SIB 2, 31</w:t>
      </w:r>
    </w:p>
    <w:p w14:paraId="730FD2D2"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 Add SIBs to v_SI_List</w:t>
      </w:r>
    </w:p>
    <w:p w14:paraId="4117C51D"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f_NBIOT_Init_SIBs(31, v_SI_List); // Sets SIB31 at end of v_SI_List</w:t>
      </w:r>
    </w:p>
    <w:p w14:paraId="47F1C912"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w:t>
      </w:r>
    </w:p>
    <w:p w14:paraId="21BB81B8"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 NTN SIB31 specific config</w:t>
      </w:r>
    </w:p>
    <w:p w14:paraId="316C42F1"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v_MIB.message_.partEARFCN_17.earfcn_LSB := fl_NBIOT_Get_EARFCN_2LSB(v_CarrierFreq);</w:t>
      </w:r>
    </w:p>
    <w:p w14:paraId="2150DBE3"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v_MIB.message_.schedulingInfoSIB1_r13 := 5; //@sic R5-235420 sic@</w:t>
      </w:r>
    </w:p>
    <w:p w14:paraId="3610601E"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v_SIB1.message_.c1.systemInformationBlockType1_r13.cellAccessRelatedInfo_r13.cellBarred_r13 := barred;</w:t>
      </w:r>
    </w:p>
    <w:p w14:paraId="2D4431C5"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v_SIB1.message_.c1.systemInformationBlockType1_r13.nonCriticalExtension := cs_SystemInformationBlockType1_NB_v1350_NTN_r17(p_TrackingAreaCode); ////WA#WI=1195606 moved code here to update for c8</w:t>
      </w:r>
    </w:p>
    <w:p w14:paraId="2C36285C"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v_SIB2.sib_TypeAndInfo_r13[0].sib2_r13.radioResourceConfigCommon_r13.ntn_ConfigCommon_r17 := cs_508_NTN_ConfigCommon_r17;</w:t>
      </w:r>
    </w:p>
    <w:p w14:paraId="34B72A70"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v_SI_List[0] := cs_SystemInformation_Common_NB(v_SIB2); //@sic R5s230478 sic@</w:t>
      </w:r>
    </w:p>
    <w:p w14:paraId="71E3DC6E"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w:t>
      </w:r>
    </w:p>
    <w:p w14:paraId="4D8C6EAE"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//v_MIB.message_.schedulingInfoSIB1_r13 := 5; // MIB value changes to 5 based on 36.213 Table 16.4.1.5.2-1 WA#WI=1172359 MIB value updated to increase the TBS size R5s230550</w:t>
      </w:r>
    </w:p>
    <w:p w14:paraId="1F7EF9D5"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w:t>
      </w:r>
    </w:p>
    <w:p w14:paraId="65431414"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 construct the scheduling info list</w:t>
      </w:r>
    </w:p>
    <w:p w14:paraId="596629D7"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v_SchedulingInfoList := cs_SchedulingInfo_NB_2SI({});</w:t>
      </w:r>
    </w:p>
    <w:p w14:paraId="3F60107F"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w:t>
      </w:r>
    </w:p>
    <w:p w14:paraId="6365A77C"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case (c9){ // SIB 2, 3, 31</w:t>
      </w:r>
    </w:p>
    <w:p w14:paraId="4DD72799"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 Add SIBs to v_SI_List</w:t>
      </w:r>
    </w:p>
    <w:p w14:paraId="5216F378"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f_NBIOT_Init_SIBs(3, v_SI_List);</w:t>
      </w:r>
    </w:p>
    <w:p w14:paraId="55872918"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lastRenderedPageBreak/>
        <w:t xml:space="preserve">            //v_SI_List := f_NBIOT_Init_SIBs(31, v_SI_List);</w:t>
      </w:r>
    </w:p>
    <w:p w14:paraId="3D406A24"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 SIB 2 and 31 is conjoined in c9</w:t>
      </w:r>
    </w:p>
    <w:p w14:paraId="6B34BA8C"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v_SI_List[0] :=cs_SystemInformation_Common_NB(cs_SI_NB_SIB2_and_SIB31(v_SIB2.sib_TypeAndInfo_r13[0].sib2_r13, f_NBIOT_InitSIB31().sib_TypeAndInfo_r13[0].sib31_v1700)); // @sic R5-235468 sic@</w:t>
      </w:r>
    </w:p>
    <w:p w14:paraId="60E57409"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p>
    <w:p w14:paraId="5DA15BC1"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w:t>
      </w:r>
    </w:p>
    <w:p w14:paraId="1249D6D4"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 NTN SIB31 specific config</w:t>
      </w:r>
    </w:p>
    <w:p w14:paraId="35C34315"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v_SIB1.message_.c1.systemInformationBlockType1_r13.cellAccessRelatedInfo_r13.cellBarred_r13 := barred;</w:t>
      </w:r>
    </w:p>
    <w:p w14:paraId="1EF13BB9"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v_SIB2.sib_TypeAndInfo_r13[0].sib2_r13.radioResourceConfigCommon_r13.ntn_ConfigCommon_r17 := cs_508_NTN_ConfigCommon_r17;</w:t>
      </w:r>
    </w:p>
    <w:p w14:paraId="278CD970"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v_SchedulingInfoList := cs_SchedulingInfo_NB_2SI({sibType3_NB_r13});</w:t>
      </w:r>
    </w:p>
    <w:p w14:paraId="617E5E20"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v_SIB1.message_.c1.systemInformationBlockType1_r13.nonCriticalExtension := cs_SystemInformationBlockType1_NB_v1350_NTN_r17(p_TrackingAreaCode, cs_SchedulingInfo_NB_c9_r15);</w:t>
      </w:r>
    </w:p>
    <w:p w14:paraId="47EDD38E"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v_MIB.message_.partEARFCN_17.earfcn_LSB := fl_NBIOT_Get_EARFCN_2LSB(v_CarrierFreq);</w:t>
      </w:r>
    </w:p>
    <w:p w14:paraId="09D9D7F0"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v_MIB.message_.schedulingInfoSIB1_r13 := 5;</w:t>
      </w:r>
    </w:p>
    <w:p w14:paraId="053DD481"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w:t>
      </w:r>
    </w:p>
    <w:p w14:paraId="300E02D3"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 construct the scheduling info list</w:t>
      </w:r>
    </w:p>
    <w:p w14:paraId="248F27B4"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v_SchedulingInfoList := cs_SchedulingInfo_NB_2SI({sibType3_NB_r13}); // 2SI as SIB 31 bundled with SIB 2</w:t>
      </w:r>
    </w:p>
    <w:p w14:paraId="22F2F012"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w:t>
      </w:r>
    </w:p>
    <w:p w14:paraId="5CF0A78C"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case (c10){ // new // SIB 2, 3, 4, 31</w:t>
      </w:r>
    </w:p>
    <w:p w14:paraId="17588ADE"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 Add SIBs to v_SI_List</w:t>
      </w:r>
    </w:p>
    <w:p w14:paraId="3AD4146E"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f_NBIOT_Init_SIBs(31, v_SI_List);</w:t>
      </w:r>
    </w:p>
    <w:p w14:paraId="7520991F"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f_NBIOT_Init_SIBs(3, v_SI_List);</w:t>
      </w:r>
    </w:p>
    <w:p w14:paraId="7E9F404E"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f_NBIOT_Init_SIBs(4, v_SI_List);</w:t>
      </w:r>
    </w:p>
    <w:p w14:paraId="3E72EEE4"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w:t>
      </w:r>
    </w:p>
    <w:p w14:paraId="5A4372B9"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 NTN SIB31 specific config</w:t>
      </w:r>
    </w:p>
    <w:p w14:paraId="68951180"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v_MIB.message_.partEARFCN_17.earfcn_LSB := fl_NBIOT_Get_EARFCN_2LSB(v_CarrierFreq);</w:t>
      </w:r>
    </w:p>
    <w:p w14:paraId="39CD43BA"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v_MIB.message_.schedulingInfoSIB1_r13 := 5; //@sic R5-235420 sic@</w:t>
      </w:r>
    </w:p>
    <w:p w14:paraId="12AC0373"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v_SIB1.message_.c1.systemInformationBlockType1_r13.cellAccessRelatedInfo_r13.cellBarred_r13 := barred;</w:t>
      </w:r>
    </w:p>
    <w:p w14:paraId="6C0D1430"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v_SIB1.message_.c1.systemInformationBlockType1_r13.nonCriticalExtension := cs_SystemInformationBlockType1_NB_v1350_NTN_r17(p_TrackingAreaCode); </w:t>
      </w:r>
    </w:p>
    <w:p w14:paraId="4CCC653B"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v_SIB2.sib_TypeAndInfo_r13[0].sib2_r13.radioResourceConfigCommon_r13.ntn_ConfigCommon_r17 := cs_508_NTN_ConfigCommon_r17;</w:t>
      </w:r>
    </w:p>
    <w:p w14:paraId="58546292"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v_SI_List[0] := cs_SystemInformation_Common_NB(v_SIB2); //@sic R5s230478 sic@</w:t>
      </w:r>
    </w:p>
    <w:p w14:paraId="38566896"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w:t>
      </w:r>
    </w:p>
    <w:p w14:paraId="65F70B65"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w:t>
      </w:r>
    </w:p>
    <w:p w14:paraId="517D17C7"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 construct the scheduling info list</w:t>
      </w:r>
    </w:p>
    <w:p w14:paraId="47061152"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v_SchedulingInfoList := cs_SchedulingInfo_NB_4SI_NTN({sibType4_NB_r13});</w:t>
      </w:r>
    </w:p>
    <w:p w14:paraId="4ED3636F"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v_SIB1.message_.c1.systemInformationBlockType1_r13.nonCriticalExtension := cs_SystemInformationBlockType1_NB_v1350_NTN_r17(p_TrackingAreaCode, cs_SchedulingInfo_NB_c10_c11_c13_r15);</w:t>
      </w:r>
    </w:p>
    <w:p w14:paraId="1E9A81B4"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w:t>
      </w:r>
    </w:p>
    <w:p w14:paraId="286E8AD8"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case (c11) { // new // SIB 2, 3, 5, 31</w:t>
      </w:r>
    </w:p>
    <w:p w14:paraId="33D139A4"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 Add SIBs to v_SI_List</w:t>
      </w:r>
    </w:p>
    <w:p w14:paraId="7C9D12C1"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f_NBIOT_Init_SIBs(31, v_SI_List);</w:t>
      </w:r>
    </w:p>
    <w:p w14:paraId="30E56F93"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f_NBIOT_Init_SIBs(3, v_SI_List);</w:t>
      </w:r>
    </w:p>
    <w:p w14:paraId="6CF61ECF"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f_NBIOT_Init_SIBs(5, v_SI_List, p_CellId, p_FrequencyBand, p_OperationMode);</w:t>
      </w:r>
    </w:p>
    <w:p w14:paraId="3908E52F"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w:t>
      </w:r>
    </w:p>
    <w:p w14:paraId="254D0AD3"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 NTN SIB31 specific config</w:t>
      </w:r>
    </w:p>
    <w:p w14:paraId="17A516D3"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v_MIB.message_.partEARFCN_17.earfcn_LSB := fl_NBIOT_Get_EARFCN_2LSB(v_CarrierFreq);</w:t>
      </w:r>
    </w:p>
    <w:p w14:paraId="33694BC9"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v_MIB.message_.schedulingInfoSIB1_r13 := 5; //@sic R5-235420 sic@</w:t>
      </w:r>
    </w:p>
    <w:p w14:paraId="698D1B29"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v_SIB1.message_.c1.systemInformationBlockType1_r13.cellAccessRelatedInfo_r13.cellBarred_r13 := barred;</w:t>
      </w:r>
    </w:p>
    <w:p w14:paraId="6557D620"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v_SIB2.sib_TypeAndInfo_r13[0].sib2_r13.radioResourceConfigCommon_r13.ntn_ConfigCommon_r17 := cs_508_NTN_ConfigCommon_r17;</w:t>
      </w:r>
    </w:p>
    <w:p w14:paraId="75BE687B"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v_SI_List[0] := cs_SystemInformation_Common_NB(v_SIB2); //@sic R5s230478 sic@</w:t>
      </w:r>
    </w:p>
    <w:p w14:paraId="24BB353D"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w:t>
      </w:r>
    </w:p>
    <w:p w14:paraId="3CF6370F"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p>
    <w:p w14:paraId="4CAB0261"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lastRenderedPageBreak/>
        <w:t xml:space="preserve">            </w:t>
      </w:r>
    </w:p>
    <w:p w14:paraId="57872B76"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 construct the scheduling info list</w:t>
      </w:r>
    </w:p>
    <w:p w14:paraId="779B411B"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v_SchedulingInfoList := cs_SchedulingInfo_NB_4SI_NTN({sibType5_NB_r13});</w:t>
      </w:r>
    </w:p>
    <w:p w14:paraId="1A1D9096"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v_SIB1.message_.c1.systemInformationBlockType1_r13.nonCriticalExtension := cs_SystemInformationBlockType1_NB_v1350_NTN_r17(p_TrackingAreaCode, cs_SchedulingInfo_NB_c10_c11_c13_r15);</w:t>
      </w:r>
    </w:p>
    <w:p w14:paraId="7B4093FE"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w:t>
      </w:r>
    </w:p>
    <w:p w14:paraId="777A7EBE"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case (c12) { // new // SIBs 2, 22, 31</w:t>
      </w:r>
    </w:p>
    <w:p w14:paraId="315D2873"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 Add SIBs to v_SI_List</w:t>
      </w:r>
    </w:p>
    <w:p w14:paraId="5DE58D21"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f_NBIOT_Init_SIBs(31, v_SI_List);</w:t>
      </w:r>
    </w:p>
    <w:p w14:paraId="4A642486"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f_NBIOT_Init_SIBs(22, v_SI_List, p_CellId, p_FrequencyBand, p_OperationMode, p_CellsOnPLMN);</w:t>
      </w:r>
    </w:p>
    <w:p w14:paraId="7ED9F3FB"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w:t>
      </w:r>
    </w:p>
    <w:p w14:paraId="0A71D315"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 NTN SIB31 specific config</w:t>
      </w:r>
    </w:p>
    <w:p w14:paraId="4BBB7983"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v_MIB.message_.partEARFCN_17.earfcn_LSB := fl_NBIOT_Get_EARFCN_2LSB(v_CarrierFreq);</w:t>
      </w:r>
    </w:p>
    <w:p w14:paraId="723168DC"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v_MIB.message_.schedulingInfoSIB1_r13 := 5; //@sic R5-235420 sic@</w:t>
      </w:r>
    </w:p>
    <w:p w14:paraId="6C90AAB1"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v_SIB1.message_.c1.systemInformationBlockType1_r13.cellAccessRelatedInfo_r13.cellBarred_r13 := barred;</w:t>
      </w:r>
    </w:p>
    <w:p w14:paraId="04F1425D"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v_SIB2.sib_TypeAndInfo_r13[0].sib2_r13.radioResourceConfigCommon_r13.ntn_ConfigCommon_r17 := cs_508_NTN_ConfigCommon_r17;</w:t>
      </w:r>
    </w:p>
    <w:p w14:paraId="368B9937"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v_SI_List[0] := cs_SystemInformation_Common_NB(v_SIB2); //@sic R5s230478 sic@</w:t>
      </w:r>
    </w:p>
    <w:p w14:paraId="2481ABFF"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w:t>
      </w:r>
    </w:p>
    <w:p w14:paraId="1DB02763"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w:t>
      </w:r>
    </w:p>
    <w:p w14:paraId="09E3BAF7"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 construct the scheduling info list</w:t>
      </w:r>
    </w:p>
    <w:p w14:paraId="0088397A"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v_SchedulingInfoList := cs_SchedulingInfo_NB_3SI(-, -, -, {}, -, -, -, {sibType22_NB_r14});</w:t>
      </w:r>
    </w:p>
    <w:p w14:paraId="0511A317"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v_SIB1.message_.c1.systemInformationBlockType1_r13.nonCriticalExtension := cs_SystemInformationBlockType1_NB_v1350_NTN_r17(p_TrackingAreaCode, cs_SchedulingInfo_NB_c12_r15);</w:t>
      </w:r>
    </w:p>
    <w:p w14:paraId="10AA4B74"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w:t>
      </w:r>
    </w:p>
    <w:p w14:paraId="701D528C"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case (c13){ // SIBs 2, 3, 14</w:t>
      </w:r>
    </w:p>
    <w:p w14:paraId="2FF4C8A4"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 Add SIBs to v_SI_List</w:t>
      </w:r>
    </w:p>
    <w:p w14:paraId="5CC20A54"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f_NBIOT_Init_SIBs(31, v_SI_List);</w:t>
      </w:r>
    </w:p>
    <w:p w14:paraId="1B130EB0"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f_NBIOT_Init_SIBs(3, v_SI_List);</w:t>
      </w:r>
    </w:p>
    <w:p w14:paraId="45272511"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f_NBIOT_Init_SIBs(14, v_SI_List);</w:t>
      </w:r>
    </w:p>
    <w:p w14:paraId="09C5E0AF"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p>
    <w:p w14:paraId="07495572"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 NTN SIB31 specific config</w:t>
      </w:r>
    </w:p>
    <w:p w14:paraId="235FAEE9"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v_MIB.message_.partEARFCN_17.earfcn_LSB := fl_NBIOT_Get_EARFCN_2LSB(v_CarrierFreq);</w:t>
      </w:r>
    </w:p>
    <w:p w14:paraId="28C5F8D6"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v_MIB.message_.schedulingInfoSIB1_r13 := 5; //@sic R5-235420 sic@</w:t>
      </w:r>
    </w:p>
    <w:p w14:paraId="4DE7FB90"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v_SIB1.message_.c1.systemInformationBlockType1_r13.cellAccessRelatedInfo_r13.cellBarred_r13 := barred;</w:t>
      </w:r>
    </w:p>
    <w:p w14:paraId="57AAAAA3"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v_SIB2.sib_TypeAndInfo_r13[0].sib2_r13.radioResourceConfigCommon_r13.ntn_ConfigCommon_r17 := cs_508_NTN_ConfigCommon_r17;</w:t>
      </w:r>
    </w:p>
    <w:p w14:paraId="49611B90"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v_SI_List[0] := cs_SystemInformation_Common_NB(v_SIB2); //@sic R5s230478 sic@</w:t>
      </w:r>
    </w:p>
    <w:p w14:paraId="2D6B2FD1"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w:t>
      </w:r>
    </w:p>
    <w:p w14:paraId="041629DD"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 construct the scheduling info list</w:t>
      </w:r>
    </w:p>
    <w:p w14:paraId="6150BAF5"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v_SchedulingInfoList := cs_SchedulingInfo_NB_4SI_NTN({sibType14_NB_r13});</w:t>
      </w:r>
    </w:p>
    <w:p w14:paraId="71212144"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v_SIB1.message_.c1.systemInformationBlockType1_r13.nonCriticalExtension := cs_SystemInformationBlockType1_NB_v1350_NTN_r17(p_TrackingAreaCode, cs_SchedulingInfo_NB_c10_c11_c13_r15);</w:t>
      </w:r>
    </w:p>
    <w:p w14:paraId="1F062CDC"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w:t>
      </w:r>
    </w:p>
    <w:p w14:paraId="4AF3B0D7"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case else{</w:t>
      </w:r>
    </w:p>
    <w:p w14:paraId="01D3F570"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FatalError(__FILE__, __LINE__, "Combination not supported");</w:t>
      </w:r>
    </w:p>
    <w:p w14:paraId="3B7B682F"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w:t>
      </w:r>
    </w:p>
    <w:p w14:paraId="0858AA26"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DF6B17">
        <w:rPr>
          <w:rFonts w:ascii="Courier New" w:hAnsi="Courier New" w:cs="Courier New"/>
          <w:b/>
          <w:sz w:val="16"/>
          <w:szCs w:val="16"/>
          <w:highlight w:val="yellow"/>
          <w:lang w:eastAsia="de-DE"/>
        </w:rPr>
        <w:t xml:space="preserve">    }</w:t>
      </w:r>
    </w:p>
    <w:p w14:paraId="4C841A78"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p>
    <w:p w14:paraId="02F83CF2"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DF6B17">
        <w:rPr>
          <w:rFonts w:ascii="Courier New" w:hAnsi="Courier New" w:cs="Courier New"/>
          <w:b/>
          <w:sz w:val="16"/>
          <w:szCs w:val="16"/>
          <w:lang w:eastAsia="de-DE"/>
        </w:rPr>
        <w:t xml:space="preserve">    v_SIB1.message_.c1.systemInformationBlockType1_r13.schedulingInfoList_r13 := v_SchedulingInfoList;</w:t>
      </w:r>
    </w:p>
    <w:p w14:paraId="0846D11B"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DF6B17">
        <w:rPr>
          <w:rFonts w:ascii="Courier New" w:hAnsi="Courier New" w:cs="Courier New"/>
          <w:b/>
          <w:sz w:val="16"/>
          <w:szCs w:val="16"/>
          <w:lang w:eastAsia="de-DE"/>
        </w:rPr>
        <w:t xml:space="preserve">    v_CellBcchInfo := cs_BCCHInfo_NB_C1(v_MIB, v_SIB1, v_SI_List);</w:t>
      </w:r>
    </w:p>
    <w:p w14:paraId="1FD0AD57" w14:textId="77777777" w:rsidR="00DF6B17" w:rsidRPr="00DF6B17" w:rsidRDefault="00DF6B17" w:rsidP="00DF6B1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DF6B17">
        <w:rPr>
          <w:rFonts w:ascii="Courier New" w:hAnsi="Courier New" w:cs="Courier New"/>
          <w:b/>
          <w:sz w:val="16"/>
          <w:szCs w:val="16"/>
          <w:lang w:eastAsia="de-DE"/>
        </w:rPr>
        <w:t xml:space="preserve">    return v_CellBcchInfo;</w:t>
      </w:r>
    </w:p>
    <w:p w14:paraId="0CB1AB7E" w14:textId="5F65B629" w:rsidR="00762FF1" w:rsidRPr="00762FF1" w:rsidRDefault="00DF6B17" w:rsidP="00762FF1">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DF6B17">
        <w:rPr>
          <w:rFonts w:ascii="Courier New" w:hAnsi="Courier New" w:cs="Courier New"/>
          <w:b/>
          <w:sz w:val="16"/>
          <w:szCs w:val="16"/>
          <w:lang w:eastAsia="de-DE"/>
        </w:rPr>
        <w:t xml:space="preserve">  }</w:t>
      </w:r>
    </w:p>
    <w:p w14:paraId="44CD47E4" w14:textId="4B596147" w:rsidR="00762FF1" w:rsidRPr="006A0F34" w:rsidRDefault="00762FF1" w:rsidP="008529DD">
      <w:pPr>
        <w:pStyle w:val="ListParagraph"/>
        <w:numPr>
          <w:ilvl w:val="1"/>
          <w:numId w:val="3"/>
        </w:numPr>
        <w:outlineLvl w:val="1"/>
        <w:rPr>
          <w:rFonts w:ascii="Arial" w:hAnsi="Arial" w:cs="Arial"/>
          <w:sz w:val="32"/>
          <w:szCs w:val="32"/>
        </w:rPr>
      </w:pPr>
      <w:r w:rsidRPr="006A0F34">
        <w:rPr>
          <w:rFonts w:ascii="Arial" w:hAnsi="Arial" w:cs="Arial"/>
          <w:sz w:val="32"/>
          <w:szCs w:val="32"/>
        </w:rPr>
        <w:lastRenderedPageBreak/>
        <w:t>Correction to Get and Set Functions</w:t>
      </w: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015DB7" w:rsidRPr="002F7064" w14:paraId="5F66F42C" w14:textId="77777777" w:rsidTr="00AC10A1">
        <w:trPr>
          <w:trHeight w:val="447"/>
        </w:trPr>
        <w:tc>
          <w:tcPr>
            <w:tcW w:w="1985" w:type="dxa"/>
            <w:tcBorders>
              <w:top w:val="single" w:sz="4" w:space="0" w:color="auto"/>
              <w:left w:val="single" w:sz="4" w:space="0" w:color="auto"/>
              <w:bottom w:val="single" w:sz="4" w:space="0" w:color="auto"/>
              <w:right w:val="single" w:sz="4" w:space="0" w:color="auto"/>
            </w:tcBorders>
          </w:tcPr>
          <w:p w14:paraId="132363B4" w14:textId="6063AAF3" w:rsidR="00015DB7" w:rsidRDefault="00015DB7" w:rsidP="00AC10A1">
            <w:pPr>
              <w:spacing w:before="40" w:after="40"/>
              <w:rPr>
                <w:rFonts w:ascii="Arial" w:hAnsi="Arial" w:cs="Arial"/>
                <w:b/>
              </w:rPr>
            </w:pPr>
            <w:r>
              <w:rPr>
                <w:rFonts w:ascii="Arial" w:hAnsi="Arial" w:cs="Arial"/>
                <w:b/>
              </w:rPr>
              <w:t>Function names</w:t>
            </w:r>
          </w:p>
        </w:tc>
        <w:tc>
          <w:tcPr>
            <w:tcW w:w="7654" w:type="dxa"/>
            <w:tcBorders>
              <w:top w:val="single" w:sz="4" w:space="0" w:color="auto"/>
              <w:left w:val="single" w:sz="4" w:space="0" w:color="auto"/>
              <w:bottom w:val="single" w:sz="4" w:space="0" w:color="auto"/>
              <w:right w:val="single" w:sz="4" w:space="0" w:color="auto"/>
            </w:tcBorders>
          </w:tcPr>
          <w:p w14:paraId="76B9DFB2" w14:textId="5A5E195B" w:rsidR="00015DB7" w:rsidRDefault="00015DB7" w:rsidP="00AC10A1">
            <w:pPr>
              <w:spacing w:after="0"/>
              <w:rPr>
                <w:rFonts w:ascii="Arial" w:hAnsi="Arial" w:cs="Arial"/>
                <w:color w:val="000000"/>
                <w:lang w:eastAsia="zh-CN"/>
              </w:rPr>
            </w:pPr>
            <w:r w:rsidRPr="00015DB7">
              <w:rPr>
                <w:rFonts w:ascii="Arial" w:hAnsi="Arial" w:cs="Arial"/>
                <w:color w:val="000000"/>
                <w:lang w:eastAsia="zh-CN"/>
              </w:rPr>
              <w:t>f_NBIOT_CellInfo_GetSIB2</w:t>
            </w:r>
            <w:r w:rsidR="00752318">
              <w:rPr>
                <w:rFonts w:ascii="Arial" w:hAnsi="Arial" w:cs="Arial"/>
                <w:color w:val="000000"/>
                <w:lang w:eastAsia="zh-CN"/>
              </w:rPr>
              <w:t xml:space="preserve"> (example where used 22.4.1)</w:t>
            </w:r>
            <w:r>
              <w:rPr>
                <w:rFonts w:ascii="Arial" w:hAnsi="Arial" w:cs="Arial"/>
                <w:color w:val="000000"/>
                <w:lang w:eastAsia="zh-CN"/>
              </w:rPr>
              <w:t xml:space="preserve">, </w:t>
            </w:r>
            <w:r w:rsidRPr="00015DB7">
              <w:rPr>
                <w:rFonts w:ascii="Arial" w:hAnsi="Arial" w:cs="Arial"/>
                <w:color w:val="000000"/>
                <w:lang w:eastAsia="zh-CN"/>
              </w:rPr>
              <w:t>f_NBIOT_CellInfo_GetSIB3</w:t>
            </w:r>
            <w:r w:rsidR="00752318">
              <w:rPr>
                <w:rFonts w:ascii="Arial" w:hAnsi="Arial" w:cs="Arial"/>
                <w:color w:val="000000"/>
                <w:lang w:eastAsia="zh-CN"/>
              </w:rPr>
              <w:t xml:space="preserve"> (example where used 22.2.4)</w:t>
            </w:r>
            <w:r>
              <w:rPr>
                <w:rFonts w:ascii="Arial" w:hAnsi="Arial" w:cs="Arial"/>
                <w:color w:val="000000"/>
                <w:lang w:eastAsia="zh-CN"/>
              </w:rPr>
              <w:t xml:space="preserve">, </w:t>
            </w:r>
            <w:r w:rsidRPr="00015DB7">
              <w:rPr>
                <w:rFonts w:ascii="Arial" w:hAnsi="Arial" w:cs="Arial"/>
                <w:color w:val="000000"/>
                <w:lang w:eastAsia="zh-CN"/>
              </w:rPr>
              <w:t>f_NBIOT_CellInfo_GetSIB</w:t>
            </w:r>
            <w:r>
              <w:rPr>
                <w:rFonts w:ascii="Arial" w:hAnsi="Arial" w:cs="Arial"/>
                <w:color w:val="000000"/>
                <w:lang w:eastAsia="zh-CN"/>
              </w:rPr>
              <w:t xml:space="preserve">5, </w:t>
            </w:r>
            <w:r w:rsidRPr="00015DB7">
              <w:rPr>
                <w:rFonts w:ascii="Arial" w:hAnsi="Arial" w:cs="Arial"/>
                <w:color w:val="000000"/>
                <w:lang w:eastAsia="zh-CN"/>
              </w:rPr>
              <w:t>f_NBIOT_CellInfo_GetSIB</w:t>
            </w:r>
            <w:r>
              <w:rPr>
                <w:rFonts w:ascii="Arial" w:hAnsi="Arial" w:cs="Arial"/>
                <w:color w:val="000000"/>
                <w:lang w:eastAsia="zh-CN"/>
              </w:rPr>
              <w:t>14</w:t>
            </w:r>
            <w:r w:rsidR="00752318">
              <w:rPr>
                <w:rFonts w:ascii="Arial" w:hAnsi="Arial" w:cs="Arial"/>
                <w:color w:val="000000"/>
                <w:lang w:eastAsia="zh-CN"/>
              </w:rPr>
              <w:t xml:space="preserve"> (example where used 22.4.5)</w:t>
            </w:r>
            <w:r>
              <w:rPr>
                <w:rFonts w:ascii="Arial" w:hAnsi="Arial" w:cs="Arial"/>
                <w:color w:val="000000"/>
                <w:lang w:eastAsia="zh-CN"/>
              </w:rPr>
              <w:t>,</w:t>
            </w:r>
          </w:p>
          <w:p w14:paraId="61617383" w14:textId="77777777" w:rsidR="00015DB7" w:rsidRDefault="00015DB7" w:rsidP="00AC10A1">
            <w:pPr>
              <w:spacing w:after="0"/>
              <w:rPr>
                <w:rFonts w:ascii="Arial" w:hAnsi="Arial" w:cs="Arial"/>
                <w:color w:val="000000"/>
                <w:lang w:eastAsia="zh-CN"/>
              </w:rPr>
            </w:pPr>
            <w:r w:rsidRPr="00015DB7">
              <w:rPr>
                <w:rFonts w:ascii="Arial" w:hAnsi="Arial" w:cs="Arial"/>
                <w:color w:val="000000"/>
                <w:lang w:eastAsia="zh-CN"/>
              </w:rPr>
              <w:t>f_NBIOT_CellInfo_GetSIB</w:t>
            </w:r>
            <w:r>
              <w:rPr>
                <w:rFonts w:ascii="Arial" w:hAnsi="Arial" w:cs="Arial"/>
                <w:color w:val="000000"/>
                <w:lang w:eastAsia="zh-CN"/>
              </w:rPr>
              <w:t xml:space="preserve">22, </w:t>
            </w:r>
            <w:r w:rsidRPr="00015DB7">
              <w:rPr>
                <w:rFonts w:ascii="Arial" w:hAnsi="Arial" w:cs="Arial"/>
                <w:color w:val="000000"/>
                <w:lang w:eastAsia="zh-CN"/>
              </w:rPr>
              <w:t>f_NBIOT_CellInfo_GetSIB</w:t>
            </w:r>
            <w:r>
              <w:rPr>
                <w:rFonts w:ascii="Arial" w:hAnsi="Arial" w:cs="Arial"/>
                <w:color w:val="000000"/>
                <w:lang w:eastAsia="zh-CN"/>
              </w:rPr>
              <w:t>23,</w:t>
            </w:r>
          </w:p>
          <w:p w14:paraId="1C71B676" w14:textId="03C96B89" w:rsidR="00015DB7" w:rsidRDefault="00015DB7" w:rsidP="00AC10A1">
            <w:pPr>
              <w:spacing w:after="0"/>
              <w:rPr>
                <w:rFonts w:ascii="Arial" w:hAnsi="Arial" w:cs="Arial"/>
                <w:color w:val="000000"/>
                <w:lang w:eastAsia="zh-CN"/>
              </w:rPr>
            </w:pPr>
            <w:r w:rsidRPr="00015DB7">
              <w:rPr>
                <w:rFonts w:ascii="Arial" w:hAnsi="Arial" w:cs="Arial"/>
                <w:color w:val="000000"/>
                <w:lang w:eastAsia="zh-CN"/>
              </w:rPr>
              <w:t>f_NBIOT_CellInfo_GetSIB</w:t>
            </w:r>
            <w:r>
              <w:rPr>
                <w:rFonts w:ascii="Arial" w:hAnsi="Arial" w:cs="Arial"/>
                <w:color w:val="000000"/>
                <w:lang w:eastAsia="zh-CN"/>
              </w:rPr>
              <w:t>31</w:t>
            </w:r>
            <w:r w:rsidR="00752318">
              <w:rPr>
                <w:rFonts w:ascii="Arial" w:hAnsi="Arial" w:cs="Arial"/>
                <w:color w:val="000000"/>
                <w:lang w:eastAsia="zh-CN"/>
              </w:rPr>
              <w:t xml:space="preserve"> (used in </w:t>
            </w:r>
            <w:r w:rsidR="00752318" w:rsidRPr="00752318">
              <w:rPr>
                <w:rFonts w:ascii="Arial" w:hAnsi="Arial" w:cs="Arial"/>
                <w:color w:val="000000"/>
                <w:lang w:eastAsia="zh-CN"/>
              </w:rPr>
              <w:t>f_NBIOT_CellInfo_Get_Koffset</w:t>
            </w:r>
            <w:r w:rsidR="00752318">
              <w:rPr>
                <w:rFonts w:ascii="Arial" w:hAnsi="Arial" w:cs="Arial"/>
                <w:color w:val="000000"/>
                <w:lang w:eastAsia="zh-CN"/>
              </w:rPr>
              <w:t xml:space="preserve">) </w:t>
            </w:r>
            <w:r>
              <w:rPr>
                <w:rFonts w:ascii="Arial" w:hAnsi="Arial" w:cs="Arial"/>
                <w:color w:val="000000"/>
                <w:lang w:eastAsia="zh-CN"/>
              </w:rPr>
              <w:t>.</w:t>
            </w:r>
          </w:p>
          <w:p w14:paraId="0CD964AD" w14:textId="77777777" w:rsidR="00015DB7" w:rsidRDefault="00015DB7" w:rsidP="00AC10A1">
            <w:pPr>
              <w:spacing w:after="0"/>
              <w:rPr>
                <w:rFonts w:ascii="Arial" w:hAnsi="Arial" w:cs="Arial"/>
                <w:color w:val="000000"/>
                <w:lang w:eastAsia="zh-CN"/>
              </w:rPr>
            </w:pPr>
          </w:p>
          <w:p w14:paraId="73D64B64" w14:textId="18117E12" w:rsidR="00015DB7" w:rsidRDefault="00015DB7" w:rsidP="00AC10A1">
            <w:pPr>
              <w:spacing w:after="0"/>
              <w:rPr>
                <w:rFonts w:ascii="Arial" w:hAnsi="Arial" w:cs="Arial"/>
                <w:color w:val="000000"/>
                <w:lang w:eastAsia="zh-CN"/>
              </w:rPr>
            </w:pPr>
            <w:r w:rsidRPr="00015DB7">
              <w:rPr>
                <w:rFonts w:ascii="Arial" w:hAnsi="Arial" w:cs="Arial"/>
                <w:color w:val="000000"/>
                <w:lang w:eastAsia="zh-CN"/>
              </w:rPr>
              <w:t>f_NBIOT_CellInfo_SetSIB2</w:t>
            </w:r>
            <w:r w:rsidR="00C75D9A">
              <w:rPr>
                <w:rFonts w:ascii="Arial" w:hAnsi="Arial" w:cs="Arial"/>
                <w:color w:val="000000"/>
                <w:lang w:eastAsia="zh-CN"/>
              </w:rPr>
              <w:t xml:space="preserve"> (Used in 22.3.1.1)</w:t>
            </w:r>
            <w:r>
              <w:rPr>
                <w:rFonts w:ascii="Arial" w:hAnsi="Arial" w:cs="Arial"/>
                <w:color w:val="000000"/>
                <w:lang w:eastAsia="zh-CN"/>
              </w:rPr>
              <w:t xml:space="preserve">, </w:t>
            </w:r>
            <w:r w:rsidRPr="00015DB7">
              <w:rPr>
                <w:rFonts w:ascii="Arial" w:hAnsi="Arial" w:cs="Arial"/>
                <w:color w:val="000000"/>
                <w:lang w:eastAsia="zh-CN"/>
              </w:rPr>
              <w:t>f_NBIOT_CellInfo_SetSIB</w:t>
            </w:r>
            <w:r>
              <w:rPr>
                <w:rFonts w:ascii="Arial" w:hAnsi="Arial" w:cs="Arial"/>
                <w:color w:val="000000"/>
                <w:lang w:eastAsia="zh-CN"/>
              </w:rPr>
              <w:t>3,</w:t>
            </w:r>
          </w:p>
          <w:p w14:paraId="5AD57A2B" w14:textId="77777777" w:rsidR="00015DB7" w:rsidRDefault="00015DB7" w:rsidP="00AC10A1">
            <w:pPr>
              <w:spacing w:after="0"/>
              <w:rPr>
                <w:rFonts w:ascii="Arial" w:hAnsi="Arial" w:cs="Arial"/>
                <w:color w:val="000000"/>
                <w:lang w:eastAsia="zh-CN"/>
              </w:rPr>
            </w:pPr>
            <w:r w:rsidRPr="00015DB7">
              <w:rPr>
                <w:rFonts w:ascii="Arial" w:hAnsi="Arial" w:cs="Arial"/>
                <w:color w:val="000000"/>
                <w:lang w:eastAsia="zh-CN"/>
              </w:rPr>
              <w:t>f_NBIOT_CellInfo_SetSIB</w:t>
            </w:r>
            <w:r>
              <w:rPr>
                <w:rFonts w:ascii="Arial" w:hAnsi="Arial" w:cs="Arial"/>
                <w:color w:val="000000"/>
                <w:lang w:eastAsia="zh-CN"/>
              </w:rPr>
              <w:t xml:space="preserve">4, </w:t>
            </w:r>
            <w:r w:rsidRPr="00015DB7">
              <w:rPr>
                <w:rFonts w:ascii="Arial" w:hAnsi="Arial" w:cs="Arial"/>
                <w:color w:val="000000"/>
                <w:lang w:eastAsia="zh-CN"/>
              </w:rPr>
              <w:t>f_NBIOT_CellInfo_SetSIB</w:t>
            </w:r>
            <w:r>
              <w:rPr>
                <w:rFonts w:ascii="Arial" w:hAnsi="Arial" w:cs="Arial"/>
                <w:color w:val="000000"/>
                <w:lang w:eastAsia="zh-CN"/>
              </w:rPr>
              <w:t>5,</w:t>
            </w:r>
          </w:p>
          <w:p w14:paraId="5FB221D1" w14:textId="75C7875F" w:rsidR="00015DB7" w:rsidRDefault="00015DB7" w:rsidP="00AC10A1">
            <w:pPr>
              <w:spacing w:after="0"/>
              <w:rPr>
                <w:rFonts w:ascii="Arial" w:hAnsi="Arial" w:cs="Arial"/>
                <w:color w:val="000000"/>
                <w:lang w:eastAsia="zh-CN"/>
              </w:rPr>
            </w:pPr>
            <w:r w:rsidRPr="00015DB7">
              <w:rPr>
                <w:rFonts w:ascii="Arial" w:hAnsi="Arial" w:cs="Arial"/>
                <w:color w:val="000000"/>
                <w:lang w:eastAsia="zh-CN"/>
              </w:rPr>
              <w:t>f_NBIOT_CellInfo_SetSIB</w:t>
            </w:r>
            <w:r>
              <w:rPr>
                <w:rFonts w:ascii="Arial" w:hAnsi="Arial" w:cs="Arial"/>
                <w:color w:val="000000"/>
                <w:lang w:eastAsia="zh-CN"/>
              </w:rPr>
              <w:t>14</w:t>
            </w:r>
            <w:r w:rsidR="00C75D9A">
              <w:rPr>
                <w:rFonts w:ascii="Arial" w:hAnsi="Arial" w:cs="Arial"/>
                <w:color w:val="000000"/>
                <w:lang w:eastAsia="zh-CN"/>
              </w:rPr>
              <w:t xml:space="preserve"> (Used in 22.4.8)</w:t>
            </w:r>
            <w:r>
              <w:rPr>
                <w:rFonts w:ascii="Arial" w:hAnsi="Arial" w:cs="Arial"/>
                <w:color w:val="000000"/>
                <w:lang w:eastAsia="zh-CN"/>
              </w:rPr>
              <w:t xml:space="preserve">, </w:t>
            </w:r>
            <w:r w:rsidRPr="00015DB7">
              <w:rPr>
                <w:rFonts w:ascii="Arial" w:hAnsi="Arial" w:cs="Arial"/>
                <w:color w:val="000000"/>
                <w:lang w:eastAsia="zh-CN"/>
              </w:rPr>
              <w:t>f_NBIOT_CellInfo_SetSIB2</w:t>
            </w:r>
            <w:r>
              <w:rPr>
                <w:rFonts w:ascii="Arial" w:hAnsi="Arial" w:cs="Arial"/>
                <w:color w:val="000000"/>
                <w:lang w:eastAsia="zh-CN"/>
              </w:rPr>
              <w:t>2</w:t>
            </w:r>
            <w:r w:rsidR="00C75D9A">
              <w:rPr>
                <w:rFonts w:ascii="Arial" w:hAnsi="Arial" w:cs="Arial"/>
                <w:color w:val="000000"/>
                <w:lang w:eastAsia="zh-CN"/>
              </w:rPr>
              <w:t xml:space="preserve"> (Used in 22.4.24)</w:t>
            </w:r>
            <w:r>
              <w:rPr>
                <w:rFonts w:ascii="Arial" w:hAnsi="Arial" w:cs="Arial"/>
                <w:color w:val="000000"/>
                <w:lang w:eastAsia="zh-CN"/>
              </w:rPr>
              <w:t>,</w:t>
            </w:r>
          </w:p>
          <w:p w14:paraId="7DE94329" w14:textId="0E776FEF" w:rsidR="00015DB7" w:rsidRDefault="00015DB7" w:rsidP="00AC10A1">
            <w:pPr>
              <w:spacing w:after="0"/>
              <w:rPr>
                <w:rFonts w:ascii="Arial" w:hAnsi="Arial" w:cs="Arial"/>
                <w:color w:val="000000"/>
                <w:lang w:eastAsia="zh-CN"/>
              </w:rPr>
            </w:pPr>
            <w:r w:rsidRPr="00015DB7">
              <w:rPr>
                <w:rFonts w:ascii="Arial" w:hAnsi="Arial" w:cs="Arial"/>
                <w:color w:val="000000"/>
                <w:lang w:eastAsia="zh-CN"/>
              </w:rPr>
              <w:t>f_NBIOT_CellInfo_SetSIB</w:t>
            </w:r>
            <w:r>
              <w:rPr>
                <w:rFonts w:ascii="Arial" w:hAnsi="Arial" w:cs="Arial"/>
                <w:color w:val="000000"/>
                <w:lang w:eastAsia="zh-CN"/>
              </w:rPr>
              <w:t xml:space="preserve">23, </w:t>
            </w:r>
            <w:r w:rsidRPr="00015DB7">
              <w:rPr>
                <w:rFonts w:ascii="Arial" w:hAnsi="Arial" w:cs="Arial"/>
                <w:color w:val="000000"/>
                <w:lang w:eastAsia="zh-CN"/>
              </w:rPr>
              <w:t>f_NBIOT_CellInfo_SetSIB</w:t>
            </w:r>
            <w:r>
              <w:rPr>
                <w:rFonts w:ascii="Arial" w:hAnsi="Arial" w:cs="Arial"/>
                <w:color w:val="000000"/>
                <w:lang w:eastAsia="zh-CN"/>
              </w:rPr>
              <w:t>31</w:t>
            </w:r>
            <w:r w:rsidR="00C75D9A">
              <w:rPr>
                <w:rFonts w:ascii="Arial" w:hAnsi="Arial" w:cs="Arial"/>
                <w:color w:val="000000"/>
                <w:lang w:eastAsia="zh-CN"/>
              </w:rPr>
              <w:t xml:space="preserve"> (Used in </w:t>
            </w:r>
            <w:r w:rsidR="00C75D9A" w:rsidRPr="00C75D9A">
              <w:rPr>
                <w:rFonts w:ascii="Arial" w:hAnsi="Arial" w:cs="Arial"/>
                <w:color w:val="000000"/>
                <w:lang w:eastAsia="zh-CN"/>
              </w:rPr>
              <w:t>fl_NBIOT_Common_Init</w:t>
            </w:r>
            <w:r w:rsidR="00C75D9A">
              <w:rPr>
                <w:rFonts w:ascii="Arial" w:hAnsi="Arial" w:cs="Arial"/>
                <w:color w:val="000000"/>
                <w:lang w:eastAsia="zh-CN"/>
              </w:rPr>
              <w:t>)</w:t>
            </w:r>
            <w:r>
              <w:rPr>
                <w:rFonts w:ascii="Arial" w:hAnsi="Arial" w:cs="Arial"/>
                <w:color w:val="000000"/>
                <w:lang w:eastAsia="zh-CN"/>
              </w:rPr>
              <w:t>,</w:t>
            </w:r>
          </w:p>
          <w:p w14:paraId="4FB49FE5" w14:textId="563FAC48" w:rsidR="00015DB7" w:rsidRPr="002F7064" w:rsidRDefault="00015DB7" w:rsidP="00AC10A1">
            <w:pPr>
              <w:spacing w:after="0"/>
              <w:rPr>
                <w:rFonts w:ascii="Arial" w:hAnsi="Arial" w:cs="Arial"/>
                <w:color w:val="000000"/>
                <w:lang w:eastAsia="zh-CN"/>
              </w:rPr>
            </w:pPr>
            <w:r w:rsidRPr="00015DB7">
              <w:rPr>
                <w:rFonts w:ascii="Arial" w:hAnsi="Arial" w:cs="Arial"/>
                <w:color w:val="000000"/>
                <w:lang w:eastAsia="zh-CN"/>
              </w:rPr>
              <w:t>f_NBIOT_CellInfo_ModifySIB31_UL_SyncValidityDuration_r17</w:t>
            </w:r>
          </w:p>
        </w:tc>
      </w:tr>
      <w:tr w:rsidR="00015DB7" w:rsidRPr="005E3DBB" w14:paraId="3C2FD262" w14:textId="77777777" w:rsidTr="00AC10A1">
        <w:trPr>
          <w:trHeight w:val="452"/>
        </w:trPr>
        <w:tc>
          <w:tcPr>
            <w:tcW w:w="1985" w:type="dxa"/>
            <w:tcBorders>
              <w:top w:val="single" w:sz="4" w:space="0" w:color="auto"/>
              <w:left w:val="single" w:sz="4" w:space="0" w:color="auto"/>
              <w:bottom w:val="single" w:sz="4" w:space="0" w:color="auto"/>
              <w:right w:val="single" w:sz="4" w:space="0" w:color="auto"/>
            </w:tcBorders>
          </w:tcPr>
          <w:p w14:paraId="0BB22FFA" w14:textId="77777777" w:rsidR="00015DB7" w:rsidRDefault="00015DB7" w:rsidP="00AC10A1">
            <w:pPr>
              <w:spacing w:before="40" w:after="40"/>
              <w:rPr>
                <w:rFonts w:ascii="Arial" w:hAnsi="Arial" w:cs="Arial"/>
                <w:b/>
              </w:rPr>
            </w:pPr>
            <w:r>
              <w:rPr>
                <w:rFonts w:ascii="Arial" w:hAnsi="Arial" w:cs="Arial"/>
                <w:b/>
              </w:rPr>
              <w:t>Reason for change</w:t>
            </w:r>
          </w:p>
        </w:tc>
        <w:tc>
          <w:tcPr>
            <w:tcW w:w="7654" w:type="dxa"/>
            <w:tcBorders>
              <w:top w:val="single" w:sz="4" w:space="0" w:color="auto"/>
              <w:left w:val="single" w:sz="4" w:space="0" w:color="auto"/>
              <w:bottom w:val="single" w:sz="4" w:space="0" w:color="auto"/>
              <w:right w:val="single" w:sz="4" w:space="0" w:color="auto"/>
            </w:tcBorders>
          </w:tcPr>
          <w:p w14:paraId="4DE74430" w14:textId="709CF912" w:rsidR="00015DB7" w:rsidRPr="00015DB7" w:rsidRDefault="00015DB7" w:rsidP="00AC10A1">
            <w:pPr>
              <w:pStyle w:val="CRCoverPage"/>
              <w:spacing w:after="0"/>
              <w:rPr>
                <w:noProof/>
              </w:rPr>
            </w:pPr>
            <w:r>
              <w:rPr>
                <w:noProof/>
              </w:rPr>
              <w:t xml:space="preserve">Functions use harcoded values for getting the index of SIBs from the SI list. </w:t>
            </w:r>
          </w:p>
        </w:tc>
      </w:tr>
      <w:tr w:rsidR="00015DB7" w:rsidRPr="002F7064" w14:paraId="47DB8FC2" w14:textId="77777777" w:rsidTr="00AC10A1">
        <w:tc>
          <w:tcPr>
            <w:tcW w:w="1985" w:type="dxa"/>
            <w:tcBorders>
              <w:top w:val="single" w:sz="4" w:space="0" w:color="auto"/>
              <w:left w:val="single" w:sz="4" w:space="0" w:color="auto"/>
              <w:bottom w:val="single" w:sz="4" w:space="0" w:color="auto"/>
              <w:right w:val="single" w:sz="4" w:space="0" w:color="auto"/>
            </w:tcBorders>
          </w:tcPr>
          <w:p w14:paraId="11A6D77D" w14:textId="77777777" w:rsidR="00015DB7" w:rsidRDefault="00015DB7" w:rsidP="00AC10A1">
            <w:pPr>
              <w:spacing w:before="40" w:after="40"/>
              <w:rPr>
                <w:rFonts w:ascii="Arial" w:hAnsi="Arial" w:cs="Arial"/>
                <w:b/>
              </w:rPr>
            </w:pPr>
            <w:r>
              <w:rPr>
                <w:rFonts w:ascii="Arial" w:hAnsi="Arial" w:cs="Arial"/>
                <w:b/>
              </w:rPr>
              <w:t>Summary of change</w:t>
            </w:r>
          </w:p>
        </w:tc>
        <w:tc>
          <w:tcPr>
            <w:tcW w:w="7654" w:type="dxa"/>
            <w:tcBorders>
              <w:top w:val="single" w:sz="4" w:space="0" w:color="auto"/>
              <w:left w:val="single" w:sz="4" w:space="0" w:color="auto"/>
              <w:bottom w:val="single" w:sz="4" w:space="0" w:color="auto"/>
              <w:right w:val="single" w:sz="4" w:space="0" w:color="auto"/>
            </w:tcBorders>
          </w:tcPr>
          <w:p w14:paraId="48A5A0BD" w14:textId="0315B1B6" w:rsidR="00015DB7" w:rsidRPr="002F7064" w:rsidRDefault="00174367" w:rsidP="00AC10A1">
            <w:pPr>
              <w:pStyle w:val="CRCoverPage"/>
              <w:spacing w:after="0"/>
              <w:rPr>
                <w:rFonts w:cs="Arial"/>
                <w:color w:val="000000"/>
                <w:lang w:eastAsia="zh-CN"/>
              </w:rPr>
            </w:pPr>
            <w:r>
              <w:rPr>
                <w:rFonts w:cs="Arial"/>
                <w:color w:val="000000"/>
                <w:lang w:eastAsia="zh-CN"/>
              </w:rPr>
              <w:t xml:space="preserve">Changed each function to use </w:t>
            </w:r>
            <w:r w:rsidR="00572F87">
              <w:rPr>
                <w:rFonts w:cs="Arial"/>
                <w:color w:val="000000"/>
                <w:lang w:eastAsia="zh-CN"/>
              </w:rPr>
              <w:t>[</w:t>
            </w:r>
            <w:r>
              <w:rPr>
                <w:rFonts w:cs="Arial"/>
                <w:color w:val="000000"/>
                <w:lang w:eastAsia="zh-CN"/>
              </w:rPr>
              <w:t>2</w:t>
            </w:r>
            <w:r w:rsidR="00572F87">
              <w:rPr>
                <w:rFonts w:cs="Arial"/>
                <w:color w:val="000000"/>
                <w:lang w:eastAsia="zh-CN"/>
              </w:rPr>
              <w:t>.4]</w:t>
            </w:r>
            <w:r>
              <w:rPr>
                <w:rFonts w:cs="Arial"/>
                <w:color w:val="000000"/>
                <w:lang w:eastAsia="zh-CN"/>
              </w:rPr>
              <w:t xml:space="preserve"> </w:t>
            </w:r>
            <w:r w:rsidRPr="00174367">
              <w:rPr>
                <w:rFonts w:cs="Arial"/>
                <w:color w:val="000000"/>
                <w:lang w:eastAsia="zh-CN"/>
              </w:rPr>
              <w:t>f_NBIOT_CellInfo_Get_SI_Index</w:t>
            </w:r>
            <w:r>
              <w:rPr>
                <w:rFonts w:cs="Arial"/>
                <w:color w:val="000000"/>
                <w:lang w:eastAsia="zh-CN"/>
              </w:rPr>
              <w:t xml:space="preserve"> to get the SI index and then use it to return the correct the SIB.</w:t>
            </w:r>
          </w:p>
          <w:p w14:paraId="151453B2" w14:textId="77777777" w:rsidR="00015DB7" w:rsidRPr="002F7064" w:rsidRDefault="00015DB7" w:rsidP="00AC10A1">
            <w:pPr>
              <w:pStyle w:val="CRCoverPage"/>
              <w:spacing w:after="0"/>
              <w:rPr>
                <w:rFonts w:cs="Arial"/>
                <w:color w:val="000000"/>
                <w:lang w:eastAsia="zh-CN"/>
              </w:rPr>
            </w:pPr>
          </w:p>
        </w:tc>
      </w:tr>
      <w:tr w:rsidR="00015DB7" w14:paraId="4CFF069F" w14:textId="77777777" w:rsidTr="00AC10A1">
        <w:tc>
          <w:tcPr>
            <w:tcW w:w="1985" w:type="dxa"/>
            <w:tcBorders>
              <w:top w:val="single" w:sz="4" w:space="0" w:color="auto"/>
              <w:left w:val="single" w:sz="4" w:space="0" w:color="auto"/>
              <w:bottom w:val="single" w:sz="4" w:space="0" w:color="auto"/>
              <w:right w:val="single" w:sz="4" w:space="0" w:color="auto"/>
            </w:tcBorders>
          </w:tcPr>
          <w:p w14:paraId="4D26D2E1" w14:textId="77777777" w:rsidR="00015DB7" w:rsidRDefault="00015DB7" w:rsidP="00AC10A1">
            <w:pPr>
              <w:spacing w:before="40" w:after="40"/>
              <w:rPr>
                <w:rFonts w:ascii="Arial" w:hAnsi="Arial" w:cs="Arial"/>
                <w:b/>
              </w:rPr>
            </w:pPr>
            <w:r>
              <w:rPr>
                <w:rFonts w:ascii="Arial" w:hAnsi="Arial" w:cs="Arial"/>
                <w:b/>
              </w:rPr>
              <w:t>TTCN module</w:t>
            </w:r>
          </w:p>
        </w:tc>
        <w:tc>
          <w:tcPr>
            <w:tcW w:w="7654" w:type="dxa"/>
            <w:tcBorders>
              <w:top w:val="single" w:sz="4" w:space="0" w:color="auto"/>
              <w:left w:val="single" w:sz="4" w:space="0" w:color="auto"/>
              <w:bottom w:val="single" w:sz="4" w:space="0" w:color="auto"/>
              <w:right w:val="single" w:sz="4" w:space="0" w:color="auto"/>
            </w:tcBorders>
          </w:tcPr>
          <w:p w14:paraId="6574CD90" w14:textId="77777777" w:rsidR="00015DB7" w:rsidRDefault="00015DB7" w:rsidP="00AC10A1">
            <w:pPr>
              <w:spacing w:after="0"/>
              <w:rPr>
                <w:rFonts w:ascii="Arial" w:hAnsi="Arial" w:cs="Arial"/>
                <w:color w:val="000000"/>
              </w:rPr>
            </w:pPr>
            <w:r w:rsidRPr="002F7064">
              <w:rPr>
                <w:rFonts w:ascii="Arial" w:hAnsi="Arial" w:cs="Arial"/>
                <w:color w:val="000000"/>
              </w:rPr>
              <w:t>NBIOT_CellInfo.ttcn</w:t>
            </w:r>
          </w:p>
        </w:tc>
      </w:tr>
      <w:tr w:rsidR="00015DB7" w14:paraId="3E16CC99" w14:textId="77777777" w:rsidTr="00AC10A1">
        <w:tc>
          <w:tcPr>
            <w:tcW w:w="1985" w:type="dxa"/>
            <w:tcBorders>
              <w:top w:val="single" w:sz="4" w:space="0" w:color="auto"/>
              <w:left w:val="single" w:sz="4" w:space="0" w:color="auto"/>
              <w:bottom w:val="single" w:sz="4" w:space="0" w:color="auto"/>
              <w:right w:val="single" w:sz="4" w:space="0" w:color="auto"/>
            </w:tcBorders>
          </w:tcPr>
          <w:p w14:paraId="6EADDE85" w14:textId="77777777" w:rsidR="00015DB7" w:rsidRDefault="00015DB7" w:rsidP="00AC10A1">
            <w:pPr>
              <w:spacing w:before="40" w:after="40"/>
              <w:rPr>
                <w:rFonts w:ascii="Arial" w:hAnsi="Arial" w:cs="Arial"/>
                <w:b/>
                <w:highlight w:val="red"/>
              </w:rPr>
            </w:pPr>
            <w:r>
              <w:rPr>
                <w:rFonts w:ascii="Arial" w:hAnsi="Arial" w:cs="Arial"/>
                <w:b/>
              </w:rPr>
              <w:t>MCC160 Comment</w:t>
            </w:r>
          </w:p>
        </w:tc>
        <w:tc>
          <w:tcPr>
            <w:tcW w:w="7654" w:type="dxa"/>
            <w:tcBorders>
              <w:top w:val="single" w:sz="4" w:space="0" w:color="auto"/>
              <w:left w:val="single" w:sz="4" w:space="0" w:color="auto"/>
              <w:bottom w:val="single" w:sz="4" w:space="0" w:color="auto"/>
              <w:right w:val="single" w:sz="4" w:space="0" w:color="auto"/>
            </w:tcBorders>
          </w:tcPr>
          <w:p w14:paraId="1F3E8F93" w14:textId="77777777" w:rsidR="00015DB7" w:rsidRDefault="00015DB7" w:rsidP="00AC10A1">
            <w:pPr>
              <w:rPr>
                <w:rFonts w:ascii="Arial" w:hAnsi="Arial" w:cs="Arial"/>
                <w:highlight w:val="red"/>
              </w:rPr>
            </w:pPr>
          </w:p>
        </w:tc>
      </w:tr>
    </w:tbl>
    <w:p w14:paraId="16B1785B" w14:textId="77777777" w:rsidR="00FB5CFA" w:rsidRDefault="00FB5CFA" w:rsidP="00FB5CFA">
      <w:pPr>
        <w:autoSpaceDE w:val="0"/>
        <w:autoSpaceDN w:val="0"/>
        <w:adjustRightInd w:val="0"/>
        <w:spacing w:after="0"/>
        <w:rPr>
          <w:b/>
          <w:sz w:val="24"/>
          <w:szCs w:val="24"/>
          <w:lang w:eastAsia="de-DE"/>
        </w:rPr>
      </w:pPr>
    </w:p>
    <w:p w14:paraId="14383A74" w14:textId="4C2731E2" w:rsidR="00FB5CFA" w:rsidRDefault="00FB5CFA" w:rsidP="00FB5CFA">
      <w:pPr>
        <w:autoSpaceDE w:val="0"/>
        <w:autoSpaceDN w:val="0"/>
        <w:adjustRightInd w:val="0"/>
        <w:spacing w:after="0"/>
        <w:rPr>
          <w:b/>
          <w:sz w:val="24"/>
          <w:szCs w:val="24"/>
          <w:lang w:eastAsia="de-DE"/>
        </w:rPr>
      </w:pPr>
      <w:r w:rsidRPr="00FB5CFA">
        <w:rPr>
          <w:b/>
          <w:sz w:val="24"/>
          <w:szCs w:val="24"/>
          <w:lang w:eastAsia="de-DE"/>
        </w:rPr>
        <w:t>Before</w:t>
      </w:r>
      <w:r>
        <w:rPr>
          <w:b/>
          <w:sz w:val="24"/>
          <w:szCs w:val="24"/>
          <w:lang w:eastAsia="de-DE"/>
        </w:rPr>
        <w:t>:</w:t>
      </w:r>
    </w:p>
    <w:p w14:paraId="0763A55C" w14:textId="6836969A" w:rsidR="00174367" w:rsidRPr="00174367" w:rsidRDefault="00174367" w:rsidP="00174367">
      <w:pPr>
        <w:pStyle w:val="ListParagraph"/>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174367">
        <w:rPr>
          <w:rFonts w:ascii="Courier New" w:hAnsi="Courier New" w:cs="Courier New"/>
          <w:b/>
          <w:sz w:val="16"/>
          <w:szCs w:val="16"/>
          <w:lang w:eastAsia="de-DE"/>
        </w:rPr>
        <w:t>function f_NBIOT_CellInfo_GetSIB2(NBIOT_CellId_Type p_CellId) runs on NBIOT_PTC return SystemInformationBlockType2_NB_r13</w:t>
      </w:r>
    </w:p>
    <w:p w14:paraId="14CB5CEE" w14:textId="77777777" w:rsidR="00174367" w:rsidRPr="00174367" w:rsidRDefault="00174367" w:rsidP="00174367">
      <w:pPr>
        <w:pStyle w:val="ListParagraph"/>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174367">
        <w:rPr>
          <w:rFonts w:ascii="Courier New" w:hAnsi="Courier New" w:cs="Courier New"/>
          <w:b/>
          <w:sz w:val="16"/>
          <w:szCs w:val="16"/>
          <w:lang w:eastAsia="de-DE"/>
        </w:rPr>
        <w:t xml:space="preserve">  {</w:t>
      </w:r>
    </w:p>
    <w:p w14:paraId="58B8CF85" w14:textId="77777777" w:rsidR="00174367" w:rsidRPr="00174367" w:rsidRDefault="00174367" w:rsidP="00174367">
      <w:pPr>
        <w:pStyle w:val="ListParagraph"/>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174367">
        <w:rPr>
          <w:rFonts w:ascii="Courier New" w:hAnsi="Courier New" w:cs="Courier New"/>
          <w:b/>
          <w:sz w:val="16"/>
          <w:szCs w:val="16"/>
          <w:lang w:eastAsia="de-DE"/>
        </w:rPr>
        <w:t xml:space="preserve">    var NBIOT_CellInfo_Type v_CellInfo := f_NBIOT_CellInfo_Get(p_CellId);</w:t>
      </w:r>
    </w:p>
    <w:p w14:paraId="44FDF439" w14:textId="77777777" w:rsidR="00174367" w:rsidRPr="00174367" w:rsidRDefault="00174367" w:rsidP="00174367">
      <w:pPr>
        <w:pStyle w:val="ListParagraph"/>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174367">
        <w:rPr>
          <w:rFonts w:ascii="Courier New" w:hAnsi="Courier New" w:cs="Courier New"/>
          <w:b/>
          <w:sz w:val="16"/>
          <w:szCs w:val="16"/>
          <w:lang w:eastAsia="de-DE"/>
        </w:rPr>
        <w:t xml:space="preserve">    return v_CellInfo.Sysinfo.BCCH_Info.SIs[0].message_.c1.systemInformation_r13.criticalExtensions.systemInformation_r13.sib_TypeAndInfo_r13[0].sib2_r13;</w:t>
      </w:r>
    </w:p>
    <w:p w14:paraId="02CEEBAB" w14:textId="044D5DBE" w:rsidR="00174367" w:rsidRDefault="00174367" w:rsidP="00174367">
      <w:pPr>
        <w:pStyle w:val="ListParagraph"/>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174367">
        <w:rPr>
          <w:rFonts w:ascii="Courier New" w:hAnsi="Courier New" w:cs="Courier New"/>
          <w:b/>
          <w:sz w:val="16"/>
          <w:szCs w:val="16"/>
          <w:lang w:eastAsia="de-DE"/>
        </w:rPr>
        <w:t xml:space="preserve">  }</w:t>
      </w:r>
    </w:p>
    <w:p w14:paraId="4EA6FC80" w14:textId="77777777" w:rsidR="00174367" w:rsidRDefault="00174367" w:rsidP="00174367">
      <w:pPr>
        <w:spacing w:after="0"/>
        <w:rPr>
          <w:rFonts w:ascii="Courier New" w:hAnsi="Courier New" w:cs="Courier New"/>
          <w:b/>
          <w:sz w:val="16"/>
          <w:szCs w:val="16"/>
          <w:lang w:eastAsia="de-DE"/>
        </w:rPr>
      </w:pPr>
    </w:p>
    <w:p w14:paraId="42FEB2BD" w14:textId="77777777" w:rsidR="00FB5CFA" w:rsidRDefault="00FB5CFA" w:rsidP="00FB5CFA">
      <w:pPr>
        <w:autoSpaceDE w:val="0"/>
        <w:autoSpaceDN w:val="0"/>
        <w:adjustRightInd w:val="0"/>
        <w:spacing w:after="0"/>
        <w:rPr>
          <w:b/>
        </w:rPr>
      </w:pPr>
      <w:r>
        <w:rPr>
          <w:b/>
          <w:sz w:val="24"/>
          <w:szCs w:val="24"/>
          <w:lang w:eastAsia="de-DE"/>
        </w:rPr>
        <w:t>After</w:t>
      </w:r>
      <w:r>
        <w:rPr>
          <w:b/>
        </w:rPr>
        <w:t>:</w:t>
      </w:r>
    </w:p>
    <w:p w14:paraId="1D7CE21F" w14:textId="77777777" w:rsidR="00174367" w:rsidRPr="00174367" w:rsidRDefault="00174367" w:rsidP="0017436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174367">
        <w:rPr>
          <w:rFonts w:ascii="Courier New" w:hAnsi="Courier New" w:cs="Courier New"/>
          <w:b/>
          <w:sz w:val="16"/>
          <w:szCs w:val="16"/>
          <w:lang w:eastAsia="de-DE"/>
        </w:rPr>
        <w:t>function f_NBIOT_CellInfo_GetSIB2(NBIOT_CellId_Type p_CellId) runs on NBIOT_PTC return SystemInformationBlockType2_NB_r13 // Updated to use function to determine index of where SIB should be WI1233835</w:t>
      </w:r>
    </w:p>
    <w:p w14:paraId="5AFB8039" w14:textId="77777777" w:rsidR="00174367" w:rsidRPr="00174367" w:rsidRDefault="00174367" w:rsidP="0017436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174367">
        <w:rPr>
          <w:rFonts w:ascii="Courier New" w:hAnsi="Courier New" w:cs="Courier New"/>
          <w:b/>
          <w:sz w:val="16"/>
          <w:szCs w:val="16"/>
          <w:lang w:eastAsia="de-DE"/>
        </w:rPr>
        <w:t xml:space="preserve">  {</w:t>
      </w:r>
    </w:p>
    <w:p w14:paraId="7D72F70D" w14:textId="77777777" w:rsidR="00174367" w:rsidRPr="00174367" w:rsidRDefault="00174367" w:rsidP="0017436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174367">
        <w:rPr>
          <w:rFonts w:ascii="Courier New" w:hAnsi="Courier New" w:cs="Courier New"/>
          <w:b/>
          <w:sz w:val="16"/>
          <w:szCs w:val="16"/>
          <w:lang w:eastAsia="de-DE"/>
        </w:rPr>
        <w:t xml:space="preserve">    var NBIOT_CellInfo_Type v_CellInfo := f_NBIOT_CellInfo_Get(p_CellId);</w:t>
      </w:r>
    </w:p>
    <w:p w14:paraId="3E7CA097" w14:textId="77777777" w:rsidR="00174367" w:rsidRPr="002568A4" w:rsidRDefault="00174367" w:rsidP="0017436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174367">
        <w:rPr>
          <w:rFonts w:ascii="Courier New" w:hAnsi="Courier New" w:cs="Courier New"/>
          <w:b/>
          <w:sz w:val="16"/>
          <w:szCs w:val="16"/>
          <w:lang w:eastAsia="de-DE"/>
        </w:rPr>
        <w:t xml:space="preserve">    </w:t>
      </w:r>
      <w:r w:rsidRPr="002568A4">
        <w:rPr>
          <w:rFonts w:ascii="Courier New" w:hAnsi="Courier New" w:cs="Courier New"/>
          <w:b/>
          <w:sz w:val="16"/>
          <w:szCs w:val="16"/>
          <w:highlight w:val="yellow"/>
          <w:lang w:eastAsia="de-DE"/>
        </w:rPr>
        <w:t>var integer index := f_NBIOT_CellInfo_Get_SI_Index(p_CellId, 2);</w:t>
      </w:r>
    </w:p>
    <w:p w14:paraId="4E2985DD" w14:textId="77777777" w:rsidR="00174367" w:rsidRPr="002568A4" w:rsidRDefault="00174367" w:rsidP="0017436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2568A4">
        <w:rPr>
          <w:rFonts w:ascii="Courier New" w:hAnsi="Courier New" w:cs="Courier New"/>
          <w:b/>
          <w:sz w:val="16"/>
          <w:szCs w:val="16"/>
          <w:highlight w:val="yellow"/>
          <w:lang w:eastAsia="de-DE"/>
        </w:rPr>
        <w:t xml:space="preserve">    return v_CellInfo.Sysinfo.BCCH_Info.SIs[index].message_.c1.systemInformation_r13.criticalExtensions.systemInformation_r13.sib_TypeAndInfo_r13[0].sib2_r13;</w:t>
      </w:r>
    </w:p>
    <w:p w14:paraId="307B6F9E" w14:textId="185748D8" w:rsidR="00174367" w:rsidRDefault="00174367" w:rsidP="00174367">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568A4">
        <w:rPr>
          <w:rFonts w:ascii="Courier New" w:hAnsi="Courier New" w:cs="Courier New"/>
          <w:b/>
          <w:sz w:val="16"/>
          <w:szCs w:val="16"/>
          <w:highlight w:val="yellow"/>
          <w:lang w:eastAsia="de-DE"/>
        </w:rPr>
        <w:t xml:space="preserve">  }</w:t>
      </w:r>
    </w:p>
    <w:p w14:paraId="71863669" w14:textId="77777777" w:rsidR="00174367" w:rsidRDefault="00174367" w:rsidP="00174367">
      <w:pPr>
        <w:spacing w:after="0"/>
        <w:rPr>
          <w:rFonts w:ascii="Courier New" w:hAnsi="Courier New" w:cs="Courier New"/>
          <w:b/>
          <w:sz w:val="16"/>
          <w:szCs w:val="16"/>
          <w:lang w:eastAsia="de-DE"/>
        </w:rPr>
      </w:pPr>
    </w:p>
    <w:p w14:paraId="3162F8F3" w14:textId="77777777" w:rsidR="00FB5CFA" w:rsidRDefault="00FB5CFA" w:rsidP="00FB5CFA">
      <w:pPr>
        <w:autoSpaceDE w:val="0"/>
        <w:autoSpaceDN w:val="0"/>
        <w:adjustRightInd w:val="0"/>
        <w:spacing w:after="0"/>
        <w:rPr>
          <w:b/>
          <w:sz w:val="24"/>
          <w:szCs w:val="24"/>
          <w:lang w:eastAsia="de-DE"/>
        </w:rPr>
      </w:pPr>
      <w:r w:rsidRPr="00FB5CFA">
        <w:rPr>
          <w:b/>
          <w:sz w:val="24"/>
          <w:szCs w:val="24"/>
          <w:lang w:eastAsia="de-DE"/>
        </w:rPr>
        <w:t>Before</w:t>
      </w:r>
      <w:r>
        <w:rPr>
          <w:b/>
          <w:sz w:val="24"/>
          <w:szCs w:val="24"/>
          <w:lang w:eastAsia="de-DE"/>
        </w:rPr>
        <w:t>:</w:t>
      </w:r>
    </w:p>
    <w:p w14:paraId="145F2146" w14:textId="77777777" w:rsidR="002568A4" w:rsidRPr="002568A4" w:rsidRDefault="002568A4" w:rsidP="002568A4">
      <w:pPr>
        <w:pStyle w:val="ListParagraph"/>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568A4">
        <w:rPr>
          <w:rFonts w:ascii="Courier New" w:hAnsi="Courier New" w:cs="Courier New"/>
          <w:b/>
          <w:sz w:val="16"/>
          <w:szCs w:val="16"/>
          <w:lang w:eastAsia="de-DE"/>
        </w:rPr>
        <w:t>function f_NBIOT_CellInfo_GetSIB3(NBIOT_CellId_Type p_CellId) runs on NBIOT_PTC return SystemInformationBlockType3_NB_r13</w:t>
      </w:r>
    </w:p>
    <w:p w14:paraId="208C38FF" w14:textId="77777777" w:rsidR="002568A4" w:rsidRPr="002568A4" w:rsidRDefault="002568A4" w:rsidP="002568A4">
      <w:pPr>
        <w:pStyle w:val="ListParagraph"/>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568A4">
        <w:rPr>
          <w:rFonts w:ascii="Courier New" w:hAnsi="Courier New" w:cs="Courier New"/>
          <w:b/>
          <w:sz w:val="16"/>
          <w:szCs w:val="16"/>
          <w:lang w:eastAsia="de-DE"/>
        </w:rPr>
        <w:t xml:space="preserve">  {</w:t>
      </w:r>
    </w:p>
    <w:p w14:paraId="3E735BD0" w14:textId="77777777" w:rsidR="002568A4" w:rsidRPr="002568A4" w:rsidRDefault="002568A4" w:rsidP="002568A4">
      <w:pPr>
        <w:pStyle w:val="ListParagraph"/>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568A4">
        <w:rPr>
          <w:rFonts w:ascii="Courier New" w:hAnsi="Courier New" w:cs="Courier New"/>
          <w:b/>
          <w:sz w:val="16"/>
          <w:szCs w:val="16"/>
          <w:lang w:eastAsia="de-DE"/>
        </w:rPr>
        <w:t xml:space="preserve">    var NBIOT_CellInfo_Type v_CellInfo := f_NBIOT_CellInfo_Get(p_CellId);</w:t>
      </w:r>
    </w:p>
    <w:p w14:paraId="6A9617D9" w14:textId="77777777" w:rsidR="002568A4" w:rsidRPr="002568A4" w:rsidRDefault="002568A4" w:rsidP="002568A4">
      <w:pPr>
        <w:pStyle w:val="ListParagraph"/>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568A4">
        <w:rPr>
          <w:rFonts w:ascii="Courier New" w:hAnsi="Courier New" w:cs="Courier New"/>
          <w:b/>
          <w:sz w:val="16"/>
          <w:szCs w:val="16"/>
          <w:lang w:eastAsia="de-DE"/>
        </w:rPr>
        <w:t xml:space="preserve">    return v_CellInfo.Sysinfo.BCCH_Info.SIs[1].message_.c1.systemInformation_r13.criticalExtensions.systemInformation_r13.sib_TypeAndInfo_r13[0].sib3_r13;</w:t>
      </w:r>
    </w:p>
    <w:p w14:paraId="70420B5A" w14:textId="1B1DBF25" w:rsidR="00174367" w:rsidRDefault="002568A4" w:rsidP="002568A4">
      <w:pPr>
        <w:pStyle w:val="ListParagraph"/>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568A4">
        <w:rPr>
          <w:rFonts w:ascii="Courier New" w:hAnsi="Courier New" w:cs="Courier New"/>
          <w:b/>
          <w:sz w:val="16"/>
          <w:szCs w:val="16"/>
          <w:lang w:eastAsia="de-DE"/>
        </w:rPr>
        <w:t xml:space="preserve">  }</w:t>
      </w:r>
    </w:p>
    <w:p w14:paraId="30BA7DFF" w14:textId="77777777" w:rsidR="00174367" w:rsidRDefault="00174367" w:rsidP="00174367">
      <w:pPr>
        <w:spacing w:after="0"/>
        <w:rPr>
          <w:rFonts w:ascii="Courier New" w:hAnsi="Courier New" w:cs="Courier New"/>
          <w:b/>
          <w:sz w:val="16"/>
          <w:szCs w:val="16"/>
          <w:lang w:eastAsia="de-DE"/>
        </w:rPr>
      </w:pPr>
    </w:p>
    <w:p w14:paraId="401BC69D" w14:textId="77777777" w:rsidR="00FB5CFA" w:rsidRDefault="00FB5CFA" w:rsidP="00FB5CFA">
      <w:pPr>
        <w:autoSpaceDE w:val="0"/>
        <w:autoSpaceDN w:val="0"/>
        <w:adjustRightInd w:val="0"/>
        <w:spacing w:after="0"/>
        <w:rPr>
          <w:b/>
        </w:rPr>
      </w:pPr>
      <w:r>
        <w:rPr>
          <w:b/>
          <w:sz w:val="24"/>
          <w:szCs w:val="24"/>
          <w:lang w:eastAsia="de-DE"/>
        </w:rPr>
        <w:t>After</w:t>
      </w:r>
      <w:r>
        <w:rPr>
          <w:b/>
        </w:rPr>
        <w:t>:</w:t>
      </w:r>
    </w:p>
    <w:p w14:paraId="5CEF9F23" w14:textId="77777777" w:rsidR="002568A4" w:rsidRPr="002568A4" w:rsidRDefault="002568A4" w:rsidP="002568A4">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568A4">
        <w:rPr>
          <w:rFonts w:ascii="Courier New" w:hAnsi="Courier New" w:cs="Courier New"/>
          <w:b/>
          <w:sz w:val="16"/>
          <w:szCs w:val="16"/>
          <w:lang w:eastAsia="de-DE"/>
        </w:rPr>
        <w:t>function f_NBIOT_CellInfo_GetSIB3(NBIOT_CellId_Type p_CellId) runs on NBIOT_PTC return SystemInformationBlockType3_NB_r13 // Updated to use function to determine index of where SIB should be WI1233835</w:t>
      </w:r>
    </w:p>
    <w:p w14:paraId="6FB8D7F4" w14:textId="77777777" w:rsidR="002568A4" w:rsidRPr="002568A4" w:rsidRDefault="002568A4" w:rsidP="002568A4">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568A4">
        <w:rPr>
          <w:rFonts w:ascii="Courier New" w:hAnsi="Courier New" w:cs="Courier New"/>
          <w:b/>
          <w:sz w:val="16"/>
          <w:szCs w:val="16"/>
          <w:lang w:eastAsia="de-DE"/>
        </w:rPr>
        <w:t xml:space="preserve">  {</w:t>
      </w:r>
    </w:p>
    <w:p w14:paraId="2141AE78" w14:textId="77777777" w:rsidR="002568A4" w:rsidRPr="002568A4" w:rsidRDefault="002568A4" w:rsidP="002568A4">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568A4">
        <w:rPr>
          <w:rFonts w:ascii="Courier New" w:hAnsi="Courier New" w:cs="Courier New"/>
          <w:b/>
          <w:sz w:val="16"/>
          <w:szCs w:val="16"/>
          <w:lang w:eastAsia="de-DE"/>
        </w:rPr>
        <w:t xml:space="preserve">    var NBIOT_CellInfo_Type v_CellInfo := f_NBIOT_CellInfo_Get(p_CellId);</w:t>
      </w:r>
    </w:p>
    <w:p w14:paraId="6FCEEAC3" w14:textId="77777777" w:rsidR="002568A4" w:rsidRPr="002568A4" w:rsidRDefault="002568A4" w:rsidP="002568A4">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2568A4">
        <w:rPr>
          <w:rFonts w:ascii="Courier New" w:hAnsi="Courier New" w:cs="Courier New"/>
          <w:b/>
          <w:sz w:val="16"/>
          <w:szCs w:val="16"/>
          <w:lang w:eastAsia="de-DE"/>
        </w:rPr>
        <w:t xml:space="preserve">    </w:t>
      </w:r>
      <w:r w:rsidRPr="002568A4">
        <w:rPr>
          <w:rFonts w:ascii="Courier New" w:hAnsi="Courier New" w:cs="Courier New"/>
          <w:b/>
          <w:sz w:val="16"/>
          <w:szCs w:val="16"/>
          <w:highlight w:val="yellow"/>
          <w:lang w:eastAsia="de-DE"/>
        </w:rPr>
        <w:t>var integer index := f_NBIOT_CellInfo_Get_SI_Index(p_CellId, 3);</w:t>
      </w:r>
    </w:p>
    <w:p w14:paraId="70112B61" w14:textId="77777777" w:rsidR="002568A4" w:rsidRPr="002568A4" w:rsidRDefault="002568A4" w:rsidP="002568A4">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568A4">
        <w:rPr>
          <w:rFonts w:ascii="Courier New" w:hAnsi="Courier New" w:cs="Courier New"/>
          <w:b/>
          <w:sz w:val="16"/>
          <w:szCs w:val="16"/>
          <w:highlight w:val="yellow"/>
          <w:lang w:eastAsia="de-DE"/>
        </w:rPr>
        <w:t xml:space="preserve">    return v_CellInfo.Sysinfo.BCCH_Info.SIs[index].message_.c1.systemInformation_r13.criticalExtensions.systemInformation_r13.sib_TypeAndInfo_r13[0].sib3_r13;</w:t>
      </w:r>
    </w:p>
    <w:p w14:paraId="6C85AA03" w14:textId="5DBA21D8" w:rsidR="00174367" w:rsidRDefault="002568A4" w:rsidP="002568A4">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568A4">
        <w:rPr>
          <w:rFonts w:ascii="Courier New" w:hAnsi="Courier New" w:cs="Courier New"/>
          <w:b/>
          <w:sz w:val="16"/>
          <w:szCs w:val="16"/>
          <w:lang w:eastAsia="de-DE"/>
        </w:rPr>
        <w:t xml:space="preserve">  }</w:t>
      </w:r>
    </w:p>
    <w:p w14:paraId="361CC096" w14:textId="77777777" w:rsidR="00174367" w:rsidRDefault="00174367" w:rsidP="00174367">
      <w:pPr>
        <w:spacing w:after="0"/>
        <w:rPr>
          <w:rFonts w:ascii="Courier New" w:hAnsi="Courier New" w:cs="Courier New"/>
          <w:b/>
          <w:sz w:val="16"/>
          <w:szCs w:val="16"/>
          <w:lang w:eastAsia="de-DE"/>
        </w:rPr>
      </w:pPr>
    </w:p>
    <w:p w14:paraId="3CF55D77" w14:textId="77777777" w:rsidR="00FB5CFA" w:rsidRDefault="00FB5CFA" w:rsidP="00FB5CFA">
      <w:pPr>
        <w:autoSpaceDE w:val="0"/>
        <w:autoSpaceDN w:val="0"/>
        <w:adjustRightInd w:val="0"/>
        <w:spacing w:after="0"/>
        <w:rPr>
          <w:b/>
          <w:sz w:val="24"/>
          <w:szCs w:val="24"/>
          <w:lang w:eastAsia="de-DE"/>
        </w:rPr>
      </w:pPr>
      <w:r w:rsidRPr="00FB5CFA">
        <w:rPr>
          <w:b/>
          <w:sz w:val="24"/>
          <w:szCs w:val="24"/>
          <w:lang w:eastAsia="de-DE"/>
        </w:rPr>
        <w:t>Before</w:t>
      </w:r>
      <w:r>
        <w:rPr>
          <w:b/>
          <w:sz w:val="24"/>
          <w:szCs w:val="24"/>
          <w:lang w:eastAsia="de-DE"/>
        </w:rPr>
        <w:t>:</w:t>
      </w:r>
    </w:p>
    <w:p w14:paraId="04595878" w14:textId="77777777" w:rsidR="002568A4" w:rsidRPr="002568A4" w:rsidRDefault="002568A4" w:rsidP="002568A4">
      <w:pPr>
        <w:pStyle w:val="ListParagraph"/>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568A4">
        <w:rPr>
          <w:rFonts w:ascii="Courier New" w:hAnsi="Courier New" w:cs="Courier New"/>
          <w:b/>
          <w:sz w:val="16"/>
          <w:szCs w:val="16"/>
          <w:lang w:eastAsia="de-DE"/>
        </w:rPr>
        <w:t>function f_NBIOT_CellInfo_GetSIB5(NBIOT_CellId_Type p_CellId) runs on NBIOT_PTC return SystemInformationBlockType5_NB_r13</w:t>
      </w:r>
    </w:p>
    <w:p w14:paraId="72A39D67" w14:textId="77777777" w:rsidR="002568A4" w:rsidRPr="002568A4" w:rsidRDefault="002568A4" w:rsidP="002568A4">
      <w:pPr>
        <w:pStyle w:val="ListParagraph"/>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568A4">
        <w:rPr>
          <w:rFonts w:ascii="Courier New" w:hAnsi="Courier New" w:cs="Courier New"/>
          <w:b/>
          <w:sz w:val="16"/>
          <w:szCs w:val="16"/>
          <w:lang w:eastAsia="de-DE"/>
        </w:rPr>
        <w:t xml:space="preserve">  {</w:t>
      </w:r>
    </w:p>
    <w:p w14:paraId="09DA5FE6" w14:textId="77777777" w:rsidR="002568A4" w:rsidRPr="002568A4" w:rsidRDefault="002568A4" w:rsidP="002568A4">
      <w:pPr>
        <w:pStyle w:val="ListParagraph"/>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568A4">
        <w:rPr>
          <w:rFonts w:ascii="Courier New" w:hAnsi="Courier New" w:cs="Courier New"/>
          <w:b/>
          <w:sz w:val="16"/>
          <w:szCs w:val="16"/>
          <w:lang w:eastAsia="de-DE"/>
        </w:rPr>
        <w:t xml:space="preserve">    var NBIOT_CellInfo_Type v_CellInfo := f_NBIOT_CellInfo_Get(p_CellId);</w:t>
      </w:r>
    </w:p>
    <w:p w14:paraId="199DA830" w14:textId="77777777" w:rsidR="002568A4" w:rsidRPr="002568A4" w:rsidRDefault="002568A4" w:rsidP="002568A4">
      <w:pPr>
        <w:pStyle w:val="ListParagraph"/>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568A4">
        <w:rPr>
          <w:rFonts w:ascii="Courier New" w:hAnsi="Courier New" w:cs="Courier New"/>
          <w:b/>
          <w:sz w:val="16"/>
          <w:szCs w:val="16"/>
          <w:lang w:eastAsia="de-DE"/>
        </w:rPr>
        <w:t xml:space="preserve">    return v_CellInfo.Sysinfo.BCCH_Info.SIs[2].message_.c1.systemInformation_r13.criticalExtensions.systemInformation_r13.sib_TypeAndInfo_r13[0].sib5_r13;</w:t>
      </w:r>
    </w:p>
    <w:p w14:paraId="13D41C1F" w14:textId="504A04AA" w:rsidR="00174367" w:rsidRDefault="002568A4" w:rsidP="002568A4">
      <w:pPr>
        <w:pStyle w:val="ListParagraph"/>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568A4">
        <w:rPr>
          <w:rFonts w:ascii="Courier New" w:hAnsi="Courier New" w:cs="Courier New"/>
          <w:b/>
          <w:sz w:val="16"/>
          <w:szCs w:val="16"/>
          <w:lang w:eastAsia="de-DE"/>
        </w:rPr>
        <w:t xml:space="preserve">  }</w:t>
      </w:r>
    </w:p>
    <w:p w14:paraId="4B478423" w14:textId="77777777" w:rsidR="00174367" w:rsidRDefault="00174367" w:rsidP="00174367">
      <w:pPr>
        <w:spacing w:after="0"/>
        <w:rPr>
          <w:rFonts w:ascii="Courier New" w:hAnsi="Courier New" w:cs="Courier New"/>
          <w:b/>
          <w:sz w:val="16"/>
          <w:szCs w:val="16"/>
          <w:lang w:eastAsia="de-DE"/>
        </w:rPr>
      </w:pPr>
    </w:p>
    <w:p w14:paraId="049F5998" w14:textId="77777777" w:rsidR="00FB5CFA" w:rsidRDefault="00FB5CFA" w:rsidP="00FB5CFA">
      <w:pPr>
        <w:autoSpaceDE w:val="0"/>
        <w:autoSpaceDN w:val="0"/>
        <w:adjustRightInd w:val="0"/>
        <w:spacing w:after="0"/>
        <w:rPr>
          <w:b/>
        </w:rPr>
      </w:pPr>
      <w:r>
        <w:rPr>
          <w:b/>
          <w:sz w:val="24"/>
          <w:szCs w:val="24"/>
          <w:lang w:eastAsia="de-DE"/>
        </w:rPr>
        <w:t>After</w:t>
      </w:r>
      <w:r>
        <w:rPr>
          <w:b/>
        </w:rPr>
        <w:t>:</w:t>
      </w:r>
    </w:p>
    <w:p w14:paraId="774C2F2F" w14:textId="77777777" w:rsidR="002568A4" w:rsidRPr="002568A4" w:rsidRDefault="002568A4" w:rsidP="002568A4">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568A4">
        <w:rPr>
          <w:rFonts w:ascii="Courier New" w:hAnsi="Courier New" w:cs="Courier New"/>
          <w:b/>
          <w:sz w:val="16"/>
          <w:szCs w:val="16"/>
          <w:lang w:eastAsia="de-DE"/>
        </w:rPr>
        <w:t xml:space="preserve">  function f_NBIOT_CellInfo_GetSIB5(NBIOT_CellId_Type p_CellId) runs on NBIOT_PTC return SystemInformationBlockType5_NB_r13 // Updated to use function to determine index of where SIB should be WI1233835</w:t>
      </w:r>
    </w:p>
    <w:p w14:paraId="40BB0926" w14:textId="77777777" w:rsidR="002568A4" w:rsidRPr="002568A4" w:rsidRDefault="002568A4" w:rsidP="002568A4">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568A4">
        <w:rPr>
          <w:rFonts w:ascii="Courier New" w:hAnsi="Courier New" w:cs="Courier New"/>
          <w:b/>
          <w:sz w:val="16"/>
          <w:szCs w:val="16"/>
          <w:lang w:eastAsia="de-DE"/>
        </w:rPr>
        <w:t xml:space="preserve">  {</w:t>
      </w:r>
    </w:p>
    <w:p w14:paraId="625AC002" w14:textId="77777777" w:rsidR="002568A4" w:rsidRPr="002568A4" w:rsidRDefault="002568A4" w:rsidP="002568A4">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568A4">
        <w:rPr>
          <w:rFonts w:ascii="Courier New" w:hAnsi="Courier New" w:cs="Courier New"/>
          <w:b/>
          <w:sz w:val="16"/>
          <w:szCs w:val="16"/>
          <w:lang w:eastAsia="de-DE"/>
        </w:rPr>
        <w:t xml:space="preserve">    var NBIOT_CellInfo_Type v_CellInfo := f_NBIOT_CellInfo_Get(p_CellId);</w:t>
      </w:r>
    </w:p>
    <w:p w14:paraId="4E84F853" w14:textId="77777777" w:rsidR="002568A4" w:rsidRPr="002568A4" w:rsidRDefault="002568A4" w:rsidP="002568A4">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2568A4">
        <w:rPr>
          <w:rFonts w:ascii="Courier New" w:hAnsi="Courier New" w:cs="Courier New"/>
          <w:b/>
          <w:sz w:val="16"/>
          <w:szCs w:val="16"/>
          <w:lang w:eastAsia="de-DE"/>
        </w:rPr>
        <w:t xml:space="preserve">    </w:t>
      </w:r>
      <w:r w:rsidRPr="002568A4">
        <w:rPr>
          <w:rFonts w:ascii="Courier New" w:hAnsi="Courier New" w:cs="Courier New"/>
          <w:b/>
          <w:sz w:val="16"/>
          <w:szCs w:val="16"/>
          <w:highlight w:val="yellow"/>
          <w:lang w:eastAsia="de-DE"/>
        </w:rPr>
        <w:t>var integer index := f_NBIOT_CellInfo_Get_SI_Index(p_CellId, 5);</w:t>
      </w:r>
    </w:p>
    <w:p w14:paraId="5E375BB2" w14:textId="77777777" w:rsidR="002568A4" w:rsidRPr="002568A4" w:rsidRDefault="002568A4" w:rsidP="002568A4">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2568A4">
        <w:rPr>
          <w:rFonts w:ascii="Courier New" w:hAnsi="Courier New" w:cs="Courier New"/>
          <w:b/>
          <w:sz w:val="16"/>
          <w:szCs w:val="16"/>
          <w:highlight w:val="yellow"/>
          <w:lang w:eastAsia="de-DE"/>
        </w:rPr>
        <w:t xml:space="preserve">    return v_CellInfo.Sysinfo.BCCH_Info.SIs[index].message_.c1.systemInformation_r13.criticalExtensions.systemInformation_r13.sib_TypeAndInfo_r13[0].sib5_r13;</w:t>
      </w:r>
    </w:p>
    <w:p w14:paraId="63C6FC86" w14:textId="0CC5A9D0" w:rsidR="00174367" w:rsidRDefault="002568A4" w:rsidP="002568A4">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568A4">
        <w:rPr>
          <w:rFonts w:ascii="Courier New" w:hAnsi="Courier New" w:cs="Courier New"/>
          <w:b/>
          <w:sz w:val="16"/>
          <w:szCs w:val="16"/>
          <w:highlight w:val="yellow"/>
          <w:lang w:eastAsia="de-DE"/>
        </w:rPr>
        <w:t xml:space="preserve">  }</w:t>
      </w:r>
    </w:p>
    <w:p w14:paraId="63D288E7" w14:textId="77777777" w:rsidR="00174367" w:rsidRDefault="00174367" w:rsidP="00174367">
      <w:pPr>
        <w:spacing w:after="0"/>
        <w:rPr>
          <w:rFonts w:ascii="Courier New" w:hAnsi="Courier New" w:cs="Courier New"/>
          <w:b/>
          <w:sz w:val="16"/>
          <w:szCs w:val="16"/>
          <w:lang w:eastAsia="de-DE"/>
        </w:rPr>
      </w:pPr>
    </w:p>
    <w:p w14:paraId="2C0F7A3E" w14:textId="77777777" w:rsidR="00FB5CFA" w:rsidRDefault="00FB5CFA" w:rsidP="00FB5CFA">
      <w:pPr>
        <w:autoSpaceDE w:val="0"/>
        <w:autoSpaceDN w:val="0"/>
        <w:adjustRightInd w:val="0"/>
        <w:spacing w:after="0"/>
        <w:rPr>
          <w:b/>
          <w:sz w:val="24"/>
          <w:szCs w:val="24"/>
          <w:lang w:eastAsia="de-DE"/>
        </w:rPr>
      </w:pPr>
      <w:r w:rsidRPr="00FB5CFA">
        <w:rPr>
          <w:b/>
          <w:sz w:val="24"/>
          <w:szCs w:val="24"/>
          <w:lang w:eastAsia="de-DE"/>
        </w:rPr>
        <w:t>Before</w:t>
      </w:r>
      <w:r>
        <w:rPr>
          <w:b/>
          <w:sz w:val="24"/>
          <w:szCs w:val="24"/>
          <w:lang w:eastAsia="de-DE"/>
        </w:rPr>
        <w:t>:</w:t>
      </w:r>
    </w:p>
    <w:p w14:paraId="5B304413" w14:textId="77777777" w:rsidR="002568A4" w:rsidRPr="002568A4" w:rsidRDefault="002568A4" w:rsidP="002568A4">
      <w:pPr>
        <w:pStyle w:val="ListParagraph"/>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568A4">
        <w:rPr>
          <w:rFonts w:ascii="Courier New" w:hAnsi="Courier New" w:cs="Courier New"/>
          <w:b/>
          <w:sz w:val="16"/>
          <w:szCs w:val="16"/>
          <w:lang w:eastAsia="de-DE"/>
        </w:rPr>
        <w:t>function f_NBIOT_CellInfo_GetSIB14(NBIOT_CellId_Type p_CellId) runs on NBIOT_PTC return SystemInformationBlockType14_NB_r13</w:t>
      </w:r>
    </w:p>
    <w:p w14:paraId="65B06863" w14:textId="77777777" w:rsidR="002568A4" w:rsidRPr="002568A4" w:rsidRDefault="002568A4" w:rsidP="002568A4">
      <w:pPr>
        <w:pStyle w:val="ListParagraph"/>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568A4">
        <w:rPr>
          <w:rFonts w:ascii="Courier New" w:hAnsi="Courier New" w:cs="Courier New"/>
          <w:b/>
          <w:sz w:val="16"/>
          <w:szCs w:val="16"/>
          <w:lang w:eastAsia="de-DE"/>
        </w:rPr>
        <w:t xml:space="preserve">  {</w:t>
      </w:r>
    </w:p>
    <w:p w14:paraId="3BA195DA" w14:textId="77777777" w:rsidR="002568A4" w:rsidRPr="002568A4" w:rsidRDefault="002568A4" w:rsidP="002568A4">
      <w:pPr>
        <w:pStyle w:val="ListParagraph"/>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568A4">
        <w:rPr>
          <w:rFonts w:ascii="Courier New" w:hAnsi="Courier New" w:cs="Courier New"/>
          <w:b/>
          <w:sz w:val="16"/>
          <w:szCs w:val="16"/>
          <w:lang w:eastAsia="de-DE"/>
        </w:rPr>
        <w:t xml:space="preserve">    var NBIOT_CellInfo_Type v_CellInfo := f_NBIOT_CellInfo_Get(p_CellId);</w:t>
      </w:r>
    </w:p>
    <w:p w14:paraId="40FE97A6" w14:textId="77777777" w:rsidR="002568A4" w:rsidRPr="002568A4" w:rsidRDefault="002568A4" w:rsidP="002568A4">
      <w:pPr>
        <w:pStyle w:val="ListParagraph"/>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568A4">
        <w:rPr>
          <w:rFonts w:ascii="Courier New" w:hAnsi="Courier New" w:cs="Courier New"/>
          <w:b/>
          <w:sz w:val="16"/>
          <w:szCs w:val="16"/>
          <w:lang w:eastAsia="de-DE"/>
        </w:rPr>
        <w:t xml:space="preserve">    return  v_CellInfo.Sysinfo.BCCH_Info.SIs[2].message_.c1.systemInformation_r13.criticalExtensions.systemInformation_r13.sib_TypeAndInfo_r13[0].sib14_r13;</w:t>
      </w:r>
    </w:p>
    <w:p w14:paraId="61962CE3" w14:textId="020C91C7" w:rsidR="00174367" w:rsidRDefault="002568A4" w:rsidP="002568A4">
      <w:pPr>
        <w:pStyle w:val="ListParagraph"/>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568A4">
        <w:rPr>
          <w:rFonts w:ascii="Courier New" w:hAnsi="Courier New" w:cs="Courier New"/>
          <w:b/>
          <w:sz w:val="16"/>
          <w:szCs w:val="16"/>
          <w:lang w:eastAsia="de-DE"/>
        </w:rPr>
        <w:t xml:space="preserve">  }</w:t>
      </w:r>
    </w:p>
    <w:p w14:paraId="5944F68D" w14:textId="77777777" w:rsidR="00174367" w:rsidRDefault="00174367" w:rsidP="00174367">
      <w:pPr>
        <w:spacing w:after="0"/>
        <w:rPr>
          <w:rFonts w:ascii="Courier New" w:hAnsi="Courier New" w:cs="Courier New"/>
          <w:b/>
          <w:sz w:val="16"/>
          <w:szCs w:val="16"/>
          <w:lang w:eastAsia="de-DE"/>
        </w:rPr>
      </w:pPr>
    </w:p>
    <w:p w14:paraId="703CC68D" w14:textId="77777777" w:rsidR="00FB5CFA" w:rsidRDefault="00FB5CFA" w:rsidP="00FB5CFA">
      <w:pPr>
        <w:autoSpaceDE w:val="0"/>
        <w:autoSpaceDN w:val="0"/>
        <w:adjustRightInd w:val="0"/>
        <w:spacing w:after="0"/>
        <w:rPr>
          <w:b/>
        </w:rPr>
      </w:pPr>
      <w:r>
        <w:rPr>
          <w:b/>
          <w:sz w:val="24"/>
          <w:szCs w:val="24"/>
          <w:lang w:eastAsia="de-DE"/>
        </w:rPr>
        <w:t>After</w:t>
      </w:r>
      <w:r>
        <w:rPr>
          <w:b/>
        </w:rPr>
        <w:t>:</w:t>
      </w:r>
    </w:p>
    <w:p w14:paraId="663926F7" w14:textId="77777777" w:rsidR="002568A4" w:rsidRPr="002568A4" w:rsidRDefault="002568A4" w:rsidP="002568A4">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568A4">
        <w:rPr>
          <w:rFonts w:ascii="Courier New" w:hAnsi="Courier New" w:cs="Courier New"/>
          <w:b/>
          <w:sz w:val="16"/>
          <w:szCs w:val="16"/>
          <w:lang w:eastAsia="de-DE"/>
        </w:rPr>
        <w:lastRenderedPageBreak/>
        <w:t xml:space="preserve">  function f_NBIOT_CellInfo_GetSIB14(NBIOT_CellId_Type p_CellId) runs on NBIOT_PTC return SystemInformationBlockType14_NB_r13 // Updated to use function to determine index of where SIB should be WI1233835</w:t>
      </w:r>
    </w:p>
    <w:p w14:paraId="3998CB57" w14:textId="77777777" w:rsidR="002568A4" w:rsidRPr="002568A4" w:rsidRDefault="002568A4" w:rsidP="002568A4">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568A4">
        <w:rPr>
          <w:rFonts w:ascii="Courier New" w:hAnsi="Courier New" w:cs="Courier New"/>
          <w:b/>
          <w:sz w:val="16"/>
          <w:szCs w:val="16"/>
          <w:lang w:eastAsia="de-DE"/>
        </w:rPr>
        <w:t xml:space="preserve">  {</w:t>
      </w:r>
    </w:p>
    <w:p w14:paraId="35BD9AE1" w14:textId="77777777" w:rsidR="002568A4" w:rsidRPr="002568A4" w:rsidRDefault="002568A4" w:rsidP="002568A4">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568A4">
        <w:rPr>
          <w:rFonts w:ascii="Courier New" w:hAnsi="Courier New" w:cs="Courier New"/>
          <w:b/>
          <w:sz w:val="16"/>
          <w:szCs w:val="16"/>
          <w:lang w:eastAsia="de-DE"/>
        </w:rPr>
        <w:t xml:space="preserve">    var NBIOT_CellInfo_Type v_CellInfo := f_NBIOT_CellInfo_Get(p_CellId);</w:t>
      </w:r>
    </w:p>
    <w:p w14:paraId="45EB6E26" w14:textId="77777777" w:rsidR="002568A4" w:rsidRPr="002568A4" w:rsidRDefault="002568A4" w:rsidP="002568A4">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2568A4">
        <w:rPr>
          <w:rFonts w:ascii="Courier New" w:hAnsi="Courier New" w:cs="Courier New"/>
          <w:b/>
          <w:sz w:val="16"/>
          <w:szCs w:val="16"/>
          <w:lang w:eastAsia="de-DE"/>
        </w:rPr>
        <w:t xml:space="preserve">    </w:t>
      </w:r>
      <w:r w:rsidRPr="002568A4">
        <w:rPr>
          <w:rFonts w:ascii="Courier New" w:hAnsi="Courier New" w:cs="Courier New"/>
          <w:b/>
          <w:sz w:val="16"/>
          <w:szCs w:val="16"/>
          <w:highlight w:val="yellow"/>
          <w:lang w:eastAsia="de-DE"/>
        </w:rPr>
        <w:t>var integer index := f_NBIOT_CellInfo_Get_SI_Index(p_CellId, 14);</w:t>
      </w:r>
    </w:p>
    <w:p w14:paraId="73ED7B6C" w14:textId="77777777" w:rsidR="002568A4" w:rsidRPr="002568A4" w:rsidRDefault="002568A4" w:rsidP="002568A4">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568A4">
        <w:rPr>
          <w:rFonts w:ascii="Courier New" w:hAnsi="Courier New" w:cs="Courier New"/>
          <w:b/>
          <w:sz w:val="16"/>
          <w:szCs w:val="16"/>
          <w:highlight w:val="yellow"/>
          <w:lang w:eastAsia="de-DE"/>
        </w:rPr>
        <w:t xml:space="preserve">    return  v_CellInfo.Sysinfo.BCCH_Info.SIs[index].message_.c1.systemInformation_r13.criticalExtensions.systemInformation_r13.sib_TypeAndInfo_r13[0].sib14_r13;</w:t>
      </w:r>
    </w:p>
    <w:p w14:paraId="1B09CFD1" w14:textId="78A4D358" w:rsidR="00174367" w:rsidRDefault="002568A4" w:rsidP="002568A4">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568A4">
        <w:rPr>
          <w:rFonts w:ascii="Courier New" w:hAnsi="Courier New" w:cs="Courier New"/>
          <w:b/>
          <w:sz w:val="16"/>
          <w:szCs w:val="16"/>
          <w:lang w:eastAsia="de-DE"/>
        </w:rPr>
        <w:t xml:space="preserve">  }</w:t>
      </w:r>
    </w:p>
    <w:p w14:paraId="2D2301F6" w14:textId="54055C0E" w:rsidR="00174367" w:rsidRDefault="00174367" w:rsidP="00174367">
      <w:pPr>
        <w:spacing w:after="0"/>
        <w:rPr>
          <w:rFonts w:ascii="Courier New" w:hAnsi="Courier New" w:cs="Courier New"/>
          <w:b/>
          <w:sz w:val="16"/>
          <w:szCs w:val="16"/>
          <w:lang w:eastAsia="de-DE"/>
        </w:rPr>
      </w:pPr>
    </w:p>
    <w:p w14:paraId="68D17875" w14:textId="77777777" w:rsidR="00FB5CFA" w:rsidRDefault="00FB5CFA" w:rsidP="00FB5CFA">
      <w:pPr>
        <w:autoSpaceDE w:val="0"/>
        <w:autoSpaceDN w:val="0"/>
        <w:adjustRightInd w:val="0"/>
        <w:spacing w:after="0"/>
        <w:rPr>
          <w:b/>
          <w:sz w:val="24"/>
          <w:szCs w:val="24"/>
          <w:lang w:eastAsia="de-DE"/>
        </w:rPr>
      </w:pPr>
      <w:r w:rsidRPr="00FB5CFA">
        <w:rPr>
          <w:b/>
          <w:sz w:val="24"/>
          <w:szCs w:val="24"/>
          <w:lang w:eastAsia="de-DE"/>
        </w:rPr>
        <w:t>Before</w:t>
      </w:r>
      <w:r>
        <w:rPr>
          <w:b/>
          <w:sz w:val="24"/>
          <w:szCs w:val="24"/>
          <w:lang w:eastAsia="de-DE"/>
        </w:rPr>
        <w:t>:</w:t>
      </w:r>
    </w:p>
    <w:p w14:paraId="6CC616C4" w14:textId="77777777" w:rsidR="002568A4" w:rsidRPr="002568A4" w:rsidRDefault="002568A4" w:rsidP="002568A4">
      <w:pPr>
        <w:pStyle w:val="ListParagraph"/>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568A4">
        <w:rPr>
          <w:rFonts w:ascii="Courier New" w:hAnsi="Courier New" w:cs="Courier New"/>
          <w:b/>
          <w:sz w:val="16"/>
          <w:szCs w:val="16"/>
          <w:lang w:eastAsia="de-DE"/>
        </w:rPr>
        <w:t>function f_NBIOT_CellInfo_GetSIB22(NBIOT_CellId_Type p_CellId) runs on NBIOT_PTC return SystemInformationBlockType22_NB_r14</w:t>
      </w:r>
    </w:p>
    <w:p w14:paraId="06643F10" w14:textId="77777777" w:rsidR="002568A4" w:rsidRPr="002568A4" w:rsidRDefault="002568A4" w:rsidP="002568A4">
      <w:pPr>
        <w:pStyle w:val="ListParagraph"/>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568A4">
        <w:rPr>
          <w:rFonts w:ascii="Courier New" w:hAnsi="Courier New" w:cs="Courier New"/>
          <w:b/>
          <w:sz w:val="16"/>
          <w:szCs w:val="16"/>
          <w:lang w:eastAsia="de-DE"/>
        </w:rPr>
        <w:t xml:space="preserve">  {</w:t>
      </w:r>
    </w:p>
    <w:p w14:paraId="4ED404FB" w14:textId="77777777" w:rsidR="002568A4" w:rsidRPr="002568A4" w:rsidRDefault="002568A4" w:rsidP="002568A4">
      <w:pPr>
        <w:pStyle w:val="ListParagraph"/>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568A4">
        <w:rPr>
          <w:rFonts w:ascii="Courier New" w:hAnsi="Courier New" w:cs="Courier New"/>
          <w:b/>
          <w:sz w:val="16"/>
          <w:szCs w:val="16"/>
          <w:lang w:eastAsia="de-DE"/>
        </w:rPr>
        <w:t xml:space="preserve">    var NBIOT_CellInfo_Type v_CellInfo := f_NBIOT_CellInfo_Get(p_CellId);</w:t>
      </w:r>
    </w:p>
    <w:p w14:paraId="36CFE58E" w14:textId="77777777" w:rsidR="002568A4" w:rsidRPr="002568A4" w:rsidRDefault="002568A4" w:rsidP="002568A4">
      <w:pPr>
        <w:pStyle w:val="ListParagraph"/>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568A4">
        <w:rPr>
          <w:rFonts w:ascii="Courier New" w:hAnsi="Courier New" w:cs="Courier New"/>
          <w:b/>
          <w:sz w:val="16"/>
          <w:szCs w:val="16"/>
          <w:lang w:eastAsia="de-DE"/>
        </w:rPr>
        <w:t xml:space="preserve">    return v_CellInfo.Sysinfo.BCCH_Info.SIs[1].message_.c1.systemInformation_r13.criticalExtensions.systemInformation_r13.sib_TypeAndInfo_r13[0].sib22_v1430;</w:t>
      </w:r>
    </w:p>
    <w:p w14:paraId="06A5189E" w14:textId="60A6404A" w:rsidR="00174367" w:rsidRDefault="002568A4" w:rsidP="002568A4">
      <w:pPr>
        <w:pStyle w:val="ListParagraph"/>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568A4">
        <w:rPr>
          <w:rFonts w:ascii="Courier New" w:hAnsi="Courier New" w:cs="Courier New"/>
          <w:b/>
          <w:sz w:val="16"/>
          <w:szCs w:val="16"/>
          <w:lang w:eastAsia="de-DE"/>
        </w:rPr>
        <w:t xml:space="preserve">  }</w:t>
      </w:r>
    </w:p>
    <w:p w14:paraId="06AE1A87" w14:textId="77777777" w:rsidR="00174367" w:rsidRDefault="00174367" w:rsidP="00174367">
      <w:pPr>
        <w:spacing w:after="0"/>
        <w:rPr>
          <w:rFonts w:ascii="Courier New" w:hAnsi="Courier New" w:cs="Courier New"/>
          <w:b/>
          <w:sz w:val="16"/>
          <w:szCs w:val="16"/>
          <w:lang w:eastAsia="de-DE"/>
        </w:rPr>
      </w:pPr>
    </w:p>
    <w:p w14:paraId="669A011D" w14:textId="77777777" w:rsidR="00FB5CFA" w:rsidRDefault="00FB5CFA" w:rsidP="00FB5CFA">
      <w:pPr>
        <w:autoSpaceDE w:val="0"/>
        <w:autoSpaceDN w:val="0"/>
        <w:adjustRightInd w:val="0"/>
        <w:spacing w:after="0"/>
        <w:rPr>
          <w:b/>
        </w:rPr>
      </w:pPr>
      <w:r>
        <w:rPr>
          <w:b/>
          <w:sz w:val="24"/>
          <w:szCs w:val="24"/>
          <w:lang w:eastAsia="de-DE"/>
        </w:rPr>
        <w:t>After</w:t>
      </w:r>
      <w:r>
        <w:rPr>
          <w:b/>
        </w:rPr>
        <w:t>:</w:t>
      </w:r>
    </w:p>
    <w:p w14:paraId="33A21847" w14:textId="77777777" w:rsidR="002568A4" w:rsidRPr="002568A4" w:rsidRDefault="002568A4" w:rsidP="002568A4">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568A4">
        <w:rPr>
          <w:rFonts w:ascii="Courier New" w:hAnsi="Courier New" w:cs="Courier New"/>
          <w:b/>
          <w:sz w:val="16"/>
          <w:szCs w:val="16"/>
          <w:lang w:eastAsia="de-DE"/>
        </w:rPr>
        <w:t xml:space="preserve">  function f_NBIOT_CellInfo_GetSIB22(NBIOT_CellId_Type p_CellId) runs on NBIOT_PTC return SystemInformationBlockType22_NB_r14 // Updated to use function to determine index of where SIB should be WI1233835</w:t>
      </w:r>
    </w:p>
    <w:p w14:paraId="6C8A24D8" w14:textId="77777777" w:rsidR="002568A4" w:rsidRPr="002568A4" w:rsidRDefault="002568A4" w:rsidP="002568A4">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568A4">
        <w:rPr>
          <w:rFonts w:ascii="Courier New" w:hAnsi="Courier New" w:cs="Courier New"/>
          <w:b/>
          <w:sz w:val="16"/>
          <w:szCs w:val="16"/>
          <w:lang w:eastAsia="de-DE"/>
        </w:rPr>
        <w:t xml:space="preserve">  {</w:t>
      </w:r>
    </w:p>
    <w:p w14:paraId="0AB4767F" w14:textId="77777777" w:rsidR="002568A4" w:rsidRPr="002568A4" w:rsidRDefault="002568A4" w:rsidP="002568A4">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568A4">
        <w:rPr>
          <w:rFonts w:ascii="Courier New" w:hAnsi="Courier New" w:cs="Courier New"/>
          <w:b/>
          <w:sz w:val="16"/>
          <w:szCs w:val="16"/>
          <w:lang w:eastAsia="de-DE"/>
        </w:rPr>
        <w:t xml:space="preserve">    var NBIOT_CellInfo_Type v_CellInfo := f_NBIOT_CellInfo_Get(p_CellId);</w:t>
      </w:r>
    </w:p>
    <w:p w14:paraId="48329BB6" w14:textId="77777777" w:rsidR="002568A4" w:rsidRPr="002568A4" w:rsidRDefault="002568A4" w:rsidP="002568A4">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2568A4">
        <w:rPr>
          <w:rFonts w:ascii="Courier New" w:hAnsi="Courier New" w:cs="Courier New"/>
          <w:b/>
          <w:sz w:val="16"/>
          <w:szCs w:val="16"/>
          <w:lang w:eastAsia="de-DE"/>
        </w:rPr>
        <w:t xml:space="preserve">    </w:t>
      </w:r>
      <w:r w:rsidRPr="002568A4">
        <w:rPr>
          <w:rFonts w:ascii="Courier New" w:hAnsi="Courier New" w:cs="Courier New"/>
          <w:b/>
          <w:sz w:val="16"/>
          <w:szCs w:val="16"/>
          <w:highlight w:val="yellow"/>
          <w:lang w:eastAsia="de-DE"/>
        </w:rPr>
        <w:t>var integer index := f_NBIOT_CellInfo_Get_SI_Index(p_CellId, 22);</w:t>
      </w:r>
    </w:p>
    <w:p w14:paraId="588C6A16" w14:textId="77777777" w:rsidR="002568A4" w:rsidRPr="002568A4" w:rsidRDefault="002568A4" w:rsidP="002568A4">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568A4">
        <w:rPr>
          <w:rFonts w:ascii="Courier New" w:hAnsi="Courier New" w:cs="Courier New"/>
          <w:b/>
          <w:sz w:val="16"/>
          <w:szCs w:val="16"/>
          <w:highlight w:val="yellow"/>
          <w:lang w:eastAsia="de-DE"/>
        </w:rPr>
        <w:t xml:space="preserve">    return v_CellInfo.Sysinfo.BCCH_Info.SIs[index].message_.c1.systemInformation_r13.criticalExtensions.systemInformation_r13.sib_TypeAndInfo_r13[0].sib22_v1430;</w:t>
      </w:r>
    </w:p>
    <w:p w14:paraId="633E3416" w14:textId="1DCEA716" w:rsidR="00174367" w:rsidRDefault="002568A4" w:rsidP="002568A4">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568A4">
        <w:rPr>
          <w:rFonts w:ascii="Courier New" w:hAnsi="Courier New" w:cs="Courier New"/>
          <w:b/>
          <w:sz w:val="16"/>
          <w:szCs w:val="16"/>
          <w:lang w:eastAsia="de-DE"/>
        </w:rPr>
        <w:t xml:space="preserve">  }</w:t>
      </w:r>
    </w:p>
    <w:p w14:paraId="646128DA" w14:textId="77777777" w:rsidR="00174367" w:rsidRDefault="00174367" w:rsidP="00174367">
      <w:pPr>
        <w:spacing w:after="0"/>
        <w:rPr>
          <w:rFonts w:ascii="Courier New" w:hAnsi="Courier New" w:cs="Courier New"/>
          <w:b/>
          <w:sz w:val="16"/>
          <w:szCs w:val="16"/>
          <w:lang w:eastAsia="de-DE"/>
        </w:rPr>
      </w:pPr>
    </w:p>
    <w:p w14:paraId="47071BD6" w14:textId="77777777" w:rsidR="00FB5CFA" w:rsidRDefault="00FB5CFA" w:rsidP="00FB5CFA">
      <w:pPr>
        <w:autoSpaceDE w:val="0"/>
        <w:autoSpaceDN w:val="0"/>
        <w:adjustRightInd w:val="0"/>
        <w:spacing w:after="0"/>
        <w:rPr>
          <w:b/>
          <w:sz w:val="24"/>
          <w:szCs w:val="24"/>
          <w:lang w:eastAsia="de-DE"/>
        </w:rPr>
      </w:pPr>
      <w:r w:rsidRPr="00FB5CFA">
        <w:rPr>
          <w:b/>
          <w:sz w:val="24"/>
          <w:szCs w:val="24"/>
          <w:lang w:eastAsia="de-DE"/>
        </w:rPr>
        <w:t>Before</w:t>
      </w:r>
      <w:r>
        <w:rPr>
          <w:b/>
          <w:sz w:val="24"/>
          <w:szCs w:val="24"/>
          <w:lang w:eastAsia="de-DE"/>
        </w:rPr>
        <w:t>:</w:t>
      </w:r>
    </w:p>
    <w:p w14:paraId="05D6140E" w14:textId="77777777" w:rsidR="002568A4" w:rsidRPr="002568A4" w:rsidRDefault="002568A4" w:rsidP="002568A4">
      <w:pPr>
        <w:pStyle w:val="ListParagraph"/>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568A4">
        <w:rPr>
          <w:rFonts w:ascii="Courier New" w:hAnsi="Courier New" w:cs="Courier New"/>
          <w:b/>
          <w:sz w:val="16"/>
          <w:szCs w:val="16"/>
          <w:lang w:eastAsia="de-DE"/>
        </w:rPr>
        <w:t xml:space="preserve">  /*</w:t>
      </w:r>
    </w:p>
    <w:p w14:paraId="00CC0879" w14:textId="77777777" w:rsidR="002568A4" w:rsidRPr="002568A4" w:rsidRDefault="002568A4" w:rsidP="002568A4">
      <w:pPr>
        <w:pStyle w:val="ListParagraph"/>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568A4">
        <w:rPr>
          <w:rFonts w:ascii="Courier New" w:hAnsi="Courier New" w:cs="Courier New"/>
          <w:b/>
          <w:sz w:val="16"/>
          <w:szCs w:val="16"/>
          <w:lang w:eastAsia="de-DE"/>
        </w:rPr>
        <w:t xml:space="preserve">   * @desc      return the SystemInformationBlockType23_NB_r15 stored in NBIOT_CellInfo</w:t>
      </w:r>
    </w:p>
    <w:p w14:paraId="2E6DC3F4" w14:textId="77777777" w:rsidR="002568A4" w:rsidRPr="002568A4" w:rsidRDefault="002568A4" w:rsidP="002568A4">
      <w:pPr>
        <w:pStyle w:val="ListParagraph"/>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568A4">
        <w:rPr>
          <w:rFonts w:ascii="Courier New" w:hAnsi="Courier New" w:cs="Courier New"/>
          <w:b/>
          <w:sz w:val="16"/>
          <w:szCs w:val="16"/>
          <w:lang w:eastAsia="de-DE"/>
        </w:rPr>
        <w:t xml:space="preserve">   * @param     p_CellId</w:t>
      </w:r>
    </w:p>
    <w:p w14:paraId="440331BF" w14:textId="77777777" w:rsidR="002568A4" w:rsidRPr="002568A4" w:rsidRDefault="002568A4" w:rsidP="002568A4">
      <w:pPr>
        <w:pStyle w:val="ListParagraph"/>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568A4">
        <w:rPr>
          <w:rFonts w:ascii="Courier New" w:hAnsi="Courier New" w:cs="Courier New"/>
          <w:b/>
          <w:sz w:val="16"/>
          <w:szCs w:val="16"/>
          <w:lang w:eastAsia="de-DE"/>
        </w:rPr>
        <w:t xml:space="preserve">   * @return    SystemInformationBlockType22_NB_r15</w:t>
      </w:r>
    </w:p>
    <w:p w14:paraId="49984404" w14:textId="77777777" w:rsidR="002568A4" w:rsidRPr="002568A4" w:rsidRDefault="002568A4" w:rsidP="002568A4">
      <w:pPr>
        <w:pStyle w:val="ListParagraph"/>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568A4">
        <w:rPr>
          <w:rFonts w:ascii="Courier New" w:hAnsi="Courier New" w:cs="Courier New"/>
          <w:b/>
          <w:sz w:val="16"/>
          <w:szCs w:val="16"/>
          <w:lang w:eastAsia="de-DE"/>
        </w:rPr>
        <w:t xml:space="preserve">   * @status</w:t>
      </w:r>
    </w:p>
    <w:p w14:paraId="71762484" w14:textId="77777777" w:rsidR="002568A4" w:rsidRPr="002568A4" w:rsidRDefault="002568A4" w:rsidP="002568A4">
      <w:pPr>
        <w:pStyle w:val="ListParagraph"/>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568A4">
        <w:rPr>
          <w:rFonts w:ascii="Courier New" w:hAnsi="Courier New" w:cs="Courier New"/>
          <w:b/>
          <w:sz w:val="16"/>
          <w:szCs w:val="16"/>
          <w:lang w:eastAsia="de-DE"/>
        </w:rPr>
        <w:t xml:space="preserve">   */</w:t>
      </w:r>
    </w:p>
    <w:p w14:paraId="5C63DEB4" w14:textId="77777777" w:rsidR="002568A4" w:rsidRPr="002568A4" w:rsidRDefault="002568A4" w:rsidP="002568A4">
      <w:pPr>
        <w:pStyle w:val="ListParagraph"/>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568A4">
        <w:rPr>
          <w:rFonts w:ascii="Courier New" w:hAnsi="Courier New" w:cs="Courier New"/>
          <w:b/>
          <w:sz w:val="16"/>
          <w:szCs w:val="16"/>
          <w:lang w:eastAsia="de-DE"/>
        </w:rPr>
        <w:t xml:space="preserve">  function f_NBIOT_CellInfo_GetSIB23(NBIOT_CellId_Type p_CellId) runs on NBIOT_PTC return SystemInformationBlockType23_NB_r15</w:t>
      </w:r>
    </w:p>
    <w:p w14:paraId="7E6377E1" w14:textId="77777777" w:rsidR="002568A4" w:rsidRPr="002568A4" w:rsidRDefault="002568A4" w:rsidP="002568A4">
      <w:pPr>
        <w:pStyle w:val="ListParagraph"/>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568A4">
        <w:rPr>
          <w:rFonts w:ascii="Courier New" w:hAnsi="Courier New" w:cs="Courier New"/>
          <w:b/>
          <w:sz w:val="16"/>
          <w:szCs w:val="16"/>
          <w:lang w:eastAsia="de-DE"/>
        </w:rPr>
        <w:t xml:space="preserve">  {</w:t>
      </w:r>
    </w:p>
    <w:p w14:paraId="48FAE06F" w14:textId="77777777" w:rsidR="002568A4" w:rsidRPr="002568A4" w:rsidRDefault="002568A4" w:rsidP="002568A4">
      <w:pPr>
        <w:pStyle w:val="ListParagraph"/>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568A4">
        <w:rPr>
          <w:rFonts w:ascii="Courier New" w:hAnsi="Courier New" w:cs="Courier New"/>
          <w:b/>
          <w:sz w:val="16"/>
          <w:szCs w:val="16"/>
          <w:lang w:eastAsia="de-DE"/>
        </w:rPr>
        <w:t xml:space="preserve">    var NBIOT_CellInfo_Type v_CellInfo := f_NBIOT_CellInfo_Get(p_CellId);</w:t>
      </w:r>
    </w:p>
    <w:p w14:paraId="5B80D92A" w14:textId="77777777" w:rsidR="002568A4" w:rsidRPr="002568A4" w:rsidRDefault="002568A4" w:rsidP="002568A4">
      <w:pPr>
        <w:pStyle w:val="ListParagraph"/>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568A4">
        <w:rPr>
          <w:rFonts w:ascii="Courier New" w:hAnsi="Courier New" w:cs="Courier New"/>
          <w:b/>
          <w:sz w:val="16"/>
          <w:szCs w:val="16"/>
          <w:lang w:eastAsia="de-DE"/>
        </w:rPr>
        <w:t xml:space="preserve">    return v_CellInfo.Sysinfo.BCCH_Info.SIs[1].message_.c1.systemInformation_r13.criticalExtensions.systemInformation_r13.sib_TypeAndInfo_r13[0].sib23_v1530;</w:t>
      </w:r>
    </w:p>
    <w:p w14:paraId="37CE1E45" w14:textId="79180E19" w:rsidR="00174367" w:rsidRDefault="002568A4" w:rsidP="002568A4">
      <w:pPr>
        <w:pStyle w:val="ListParagraph"/>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568A4">
        <w:rPr>
          <w:rFonts w:ascii="Courier New" w:hAnsi="Courier New" w:cs="Courier New"/>
          <w:b/>
          <w:sz w:val="16"/>
          <w:szCs w:val="16"/>
          <w:lang w:eastAsia="de-DE"/>
        </w:rPr>
        <w:t xml:space="preserve">  }</w:t>
      </w:r>
    </w:p>
    <w:p w14:paraId="796C1448" w14:textId="77777777" w:rsidR="00174367" w:rsidRDefault="00174367" w:rsidP="00174367">
      <w:pPr>
        <w:spacing w:after="0"/>
        <w:rPr>
          <w:rFonts w:ascii="Courier New" w:hAnsi="Courier New" w:cs="Courier New"/>
          <w:b/>
          <w:sz w:val="16"/>
          <w:szCs w:val="16"/>
          <w:lang w:eastAsia="de-DE"/>
        </w:rPr>
      </w:pPr>
    </w:p>
    <w:p w14:paraId="3D2992F9" w14:textId="77777777" w:rsidR="00FB5CFA" w:rsidRDefault="00FB5CFA" w:rsidP="00FB5CFA">
      <w:pPr>
        <w:autoSpaceDE w:val="0"/>
        <w:autoSpaceDN w:val="0"/>
        <w:adjustRightInd w:val="0"/>
        <w:spacing w:after="0"/>
        <w:rPr>
          <w:b/>
        </w:rPr>
      </w:pPr>
      <w:r>
        <w:rPr>
          <w:b/>
          <w:sz w:val="24"/>
          <w:szCs w:val="24"/>
          <w:lang w:eastAsia="de-DE"/>
        </w:rPr>
        <w:t>After</w:t>
      </w:r>
      <w:r>
        <w:rPr>
          <w:b/>
        </w:rPr>
        <w:t>:</w:t>
      </w:r>
    </w:p>
    <w:p w14:paraId="04EAB7E1" w14:textId="77777777" w:rsidR="002568A4" w:rsidRPr="002568A4" w:rsidRDefault="002568A4" w:rsidP="002568A4">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568A4">
        <w:rPr>
          <w:rFonts w:ascii="Courier New" w:hAnsi="Courier New" w:cs="Courier New"/>
          <w:b/>
          <w:sz w:val="16"/>
          <w:szCs w:val="16"/>
          <w:lang w:eastAsia="de-DE"/>
        </w:rPr>
        <w:t>/*</w:t>
      </w:r>
    </w:p>
    <w:p w14:paraId="3B9CE5C4" w14:textId="77777777" w:rsidR="002568A4" w:rsidRPr="002568A4" w:rsidRDefault="002568A4" w:rsidP="002568A4">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568A4">
        <w:rPr>
          <w:rFonts w:ascii="Courier New" w:hAnsi="Courier New" w:cs="Courier New"/>
          <w:b/>
          <w:sz w:val="16"/>
          <w:szCs w:val="16"/>
          <w:lang w:eastAsia="de-DE"/>
        </w:rPr>
        <w:t xml:space="preserve">   * @desc      return the SystemInformationBlockType23_NB_r15 stored in NBIOT_CellInfo</w:t>
      </w:r>
    </w:p>
    <w:p w14:paraId="0D275E6F" w14:textId="77777777" w:rsidR="002568A4" w:rsidRPr="002568A4" w:rsidRDefault="002568A4" w:rsidP="002568A4">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568A4">
        <w:rPr>
          <w:rFonts w:ascii="Courier New" w:hAnsi="Courier New" w:cs="Courier New"/>
          <w:b/>
          <w:sz w:val="16"/>
          <w:szCs w:val="16"/>
          <w:lang w:eastAsia="de-DE"/>
        </w:rPr>
        <w:t xml:space="preserve">   * @param     p_CellId</w:t>
      </w:r>
    </w:p>
    <w:p w14:paraId="3A5E6DB7" w14:textId="77777777" w:rsidR="002568A4" w:rsidRPr="002568A4" w:rsidRDefault="002568A4" w:rsidP="002568A4">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568A4">
        <w:rPr>
          <w:rFonts w:ascii="Courier New" w:hAnsi="Courier New" w:cs="Courier New"/>
          <w:b/>
          <w:sz w:val="16"/>
          <w:szCs w:val="16"/>
          <w:lang w:eastAsia="de-DE"/>
        </w:rPr>
        <w:lastRenderedPageBreak/>
        <w:t xml:space="preserve">   </w:t>
      </w:r>
      <w:r w:rsidRPr="002568A4">
        <w:rPr>
          <w:rFonts w:ascii="Courier New" w:hAnsi="Courier New" w:cs="Courier New"/>
          <w:b/>
          <w:sz w:val="16"/>
          <w:szCs w:val="16"/>
          <w:highlight w:val="yellow"/>
          <w:lang w:eastAsia="de-DE"/>
        </w:rPr>
        <w:t>* @return    SystemInformationBlockType23_NB_r15</w:t>
      </w:r>
    </w:p>
    <w:p w14:paraId="53A3D175" w14:textId="77777777" w:rsidR="002568A4" w:rsidRPr="002568A4" w:rsidRDefault="002568A4" w:rsidP="002568A4">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568A4">
        <w:rPr>
          <w:rFonts w:ascii="Courier New" w:hAnsi="Courier New" w:cs="Courier New"/>
          <w:b/>
          <w:sz w:val="16"/>
          <w:szCs w:val="16"/>
          <w:lang w:eastAsia="de-DE"/>
        </w:rPr>
        <w:t xml:space="preserve">   * @status</w:t>
      </w:r>
    </w:p>
    <w:p w14:paraId="4EA75663" w14:textId="77777777" w:rsidR="002568A4" w:rsidRPr="002568A4" w:rsidRDefault="002568A4" w:rsidP="002568A4">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568A4">
        <w:rPr>
          <w:rFonts w:ascii="Courier New" w:hAnsi="Courier New" w:cs="Courier New"/>
          <w:b/>
          <w:sz w:val="16"/>
          <w:szCs w:val="16"/>
          <w:lang w:eastAsia="de-DE"/>
        </w:rPr>
        <w:t xml:space="preserve">   */</w:t>
      </w:r>
    </w:p>
    <w:p w14:paraId="04A9E87D" w14:textId="77777777" w:rsidR="002568A4" w:rsidRPr="002568A4" w:rsidRDefault="002568A4" w:rsidP="002568A4">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568A4">
        <w:rPr>
          <w:rFonts w:ascii="Courier New" w:hAnsi="Courier New" w:cs="Courier New"/>
          <w:b/>
          <w:sz w:val="16"/>
          <w:szCs w:val="16"/>
          <w:lang w:eastAsia="de-DE"/>
        </w:rPr>
        <w:t xml:space="preserve">  function f_NBIOT_CellInfo_GetSIB23(NBIOT_CellId_Type p_CellId) runs on NBIOT_PTC return SystemInformationBlockType23_NB_r15 // Updated to use function to determine index of where SIB should be WI1233835</w:t>
      </w:r>
    </w:p>
    <w:p w14:paraId="0548B2B2" w14:textId="77777777" w:rsidR="002568A4" w:rsidRPr="002568A4" w:rsidRDefault="002568A4" w:rsidP="002568A4">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568A4">
        <w:rPr>
          <w:rFonts w:ascii="Courier New" w:hAnsi="Courier New" w:cs="Courier New"/>
          <w:b/>
          <w:sz w:val="16"/>
          <w:szCs w:val="16"/>
          <w:lang w:eastAsia="de-DE"/>
        </w:rPr>
        <w:t xml:space="preserve">  {</w:t>
      </w:r>
    </w:p>
    <w:p w14:paraId="50FBFB61" w14:textId="77777777" w:rsidR="002568A4" w:rsidRPr="002568A4" w:rsidRDefault="002568A4" w:rsidP="002568A4">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568A4">
        <w:rPr>
          <w:rFonts w:ascii="Courier New" w:hAnsi="Courier New" w:cs="Courier New"/>
          <w:b/>
          <w:sz w:val="16"/>
          <w:szCs w:val="16"/>
          <w:lang w:eastAsia="de-DE"/>
        </w:rPr>
        <w:t xml:space="preserve">    var NBIOT_CellInfo_Type v_CellInfo := f_NBIOT_CellInfo_Get(p_CellId);</w:t>
      </w:r>
    </w:p>
    <w:p w14:paraId="6DE7923A" w14:textId="77777777" w:rsidR="002568A4" w:rsidRPr="002568A4" w:rsidRDefault="002568A4" w:rsidP="002568A4">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2568A4">
        <w:rPr>
          <w:rFonts w:ascii="Courier New" w:hAnsi="Courier New" w:cs="Courier New"/>
          <w:b/>
          <w:sz w:val="16"/>
          <w:szCs w:val="16"/>
          <w:lang w:eastAsia="de-DE"/>
        </w:rPr>
        <w:t xml:space="preserve">    </w:t>
      </w:r>
      <w:r w:rsidRPr="002568A4">
        <w:rPr>
          <w:rFonts w:ascii="Courier New" w:hAnsi="Courier New" w:cs="Courier New"/>
          <w:b/>
          <w:sz w:val="16"/>
          <w:szCs w:val="16"/>
          <w:highlight w:val="yellow"/>
          <w:lang w:eastAsia="de-DE"/>
        </w:rPr>
        <w:t>var integer index := f_NBIOT_CellInfo_Get_SI_Index(p_CellId, 23);</w:t>
      </w:r>
    </w:p>
    <w:p w14:paraId="67E19AAD" w14:textId="77777777" w:rsidR="002568A4" w:rsidRPr="002568A4" w:rsidRDefault="002568A4" w:rsidP="002568A4">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568A4">
        <w:rPr>
          <w:rFonts w:ascii="Courier New" w:hAnsi="Courier New" w:cs="Courier New"/>
          <w:b/>
          <w:sz w:val="16"/>
          <w:szCs w:val="16"/>
          <w:highlight w:val="yellow"/>
          <w:lang w:eastAsia="de-DE"/>
        </w:rPr>
        <w:t xml:space="preserve">    return v_CellInfo.Sysinfo.BCCH_Info.SIs[index].message_.c1.systemInformation_r13.criticalExtensions.systemInformation_r13.sib_TypeAndInfo_r13[0].sib23_v1530;</w:t>
      </w:r>
    </w:p>
    <w:p w14:paraId="3A67AEED" w14:textId="54F7D65B" w:rsidR="00174367" w:rsidRDefault="002568A4" w:rsidP="002568A4">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568A4">
        <w:rPr>
          <w:rFonts w:ascii="Courier New" w:hAnsi="Courier New" w:cs="Courier New"/>
          <w:b/>
          <w:sz w:val="16"/>
          <w:szCs w:val="16"/>
          <w:lang w:eastAsia="de-DE"/>
        </w:rPr>
        <w:t xml:space="preserve">  }</w:t>
      </w:r>
    </w:p>
    <w:p w14:paraId="3763CA83" w14:textId="77777777" w:rsidR="00174367" w:rsidRDefault="00174367" w:rsidP="00174367">
      <w:pPr>
        <w:spacing w:after="0"/>
        <w:rPr>
          <w:rFonts w:ascii="Courier New" w:hAnsi="Courier New" w:cs="Courier New"/>
          <w:b/>
          <w:sz w:val="16"/>
          <w:szCs w:val="16"/>
          <w:lang w:eastAsia="de-DE"/>
        </w:rPr>
      </w:pPr>
    </w:p>
    <w:p w14:paraId="76C3B9D4" w14:textId="77777777" w:rsidR="00FB5CFA" w:rsidRDefault="00FB5CFA" w:rsidP="00FB5CFA">
      <w:pPr>
        <w:autoSpaceDE w:val="0"/>
        <w:autoSpaceDN w:val="0"/>
        <w:adjustRightInd w:val="0"/>
        <w:spacing w:after="0"/>
        <w:rPr>
          <w:b/>
          <w:sz w:val="24"/>
          <w:szCs w:val="24"/>
          <w:lang w:eastAsia="de-DE"/>
        </w:rPr>
      </w:pPr>
      <w:r w:rsidRPr="00FB5CFA">
        <w:rPr>
          <w:b/>
          <w:sz w:val="24"/>
          <w:szCs w:val="24"/>
          <w:lang w:eastAsia="de-DE"/>
        </w:rPr>
        <w:t>Before</w:t>
      </w:r>
      <w:r>
        <w:rPr>
          <w:b/>
          <w:sz w:val="24"/>
          <w:szCs w:val="24"/>
          <w:lang w:eastAsia="de-DE"/>
        </w:rPr>
        <w:t>:</w:t>
      </w:r>
    </w:p>
    <w:p w14:paraId="103E7A98" w14:textId="77777777" w:rsidR="002568A4" w:rsidRPr="002568A4" w:rsidRDefault="002568A4" w:rsidP="002568A4">
      <w:pPr>
        <w:pStyle w:val="ListParagraph"/>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568A4">
        <w:rPr>
          <w:rFonts w:ascii="Courier New" w:hAnsi="Courier New" w:cs="Courier New"/>
          <w:b/>
          <w:sz w:val="16"/>
          <w:szCs w:val="16"/>
          <w:lang w:eastAsia="de-DE"/>
        </w:rPr>
        <w:t xml:space="preserve">  function f_NBIOT_CellInfo_GetSIB31(NBIOT_CellId_Type p_CellId) runs on NBIOT_PTC return SystemInformationBlockType31_NB_r17</w:t>
      </w:r>
    </w:p>
    <w:p w14:paraId="47F1DFE0" w14:textId="77777777" w:rsidR="002568A4" w:rsidRPr="002568A4" w:rsidRDefault="002568A4" w:rsidP="002568A4">
      <w:pPr>
        <w:pStyle w:val="ListParagraph"/>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568A4">
        <w:rPr>
          <w:rFonts w:ascii="Courier New" w:hAnsi="Courier New" w:cs="Courier New"/>
          <w:b/>
          <w:sz w:val="16"/>
          <w:szCs w:val="16"/>
          <w:lang w:eastAsia="de-DE"/>
        </w:rPr>
        <w:t xml:space="preserve">  {//@sic R5-235420, R5s230550 sic@</w:t>
      </w:r>
    </w:p>
    <w:p w14:paraId="2526793B" w14:textId="77777777" w:rsidR="002568A4" w:rsidRPr="002568A4" w:rsidRDefault="002568A4" w:rsidP="002568A4">
      <w:pPr>
        <w:pStyle w:val="ListParagraph"/>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568A4">
        <w:rPr>
          <w:rFonts w:ascii="Courier New" w:hAnsi="Courier New" w:cs="Courier New"/>
          <w:b/>
          <w:sz w:val="16"/>
          <w:szCs w:val="16"/>
          <w:lang w:eastAsia="de-DE"/>
        </w:rPr>
        <w:t xml:space="preserve">    var NBIOT_CellInfo_Type v_CellInfo := f_NBIOT_CellInfo_Get(p_CellId);</w:t>
      </w:r>
    </w:p>
    <w:p w14:paraId="500592A4" w14:textId="77777777" w:rsidR="002568A4" w:rsidRPr="002568A4" w:rsidRDefault="002568A4" w:rsidP="002568A4">
      <w:pPr>
        <w:pStyle w:val="ListParagraph"/>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568A4">
        <w:rPr>
          <w:rFonts w:ascii="Courier New" w:hAnsi="Courier New" w:cs="Courier New"/>
          <w:b/>
          <w:sz w:val="16"/>
          <w:szCs w:val="16"/>
          <w:lang w:eastAsia="de-DE"/>
        </w:rPr>
        <w:t xml:space="preserve">    if (v_CellInfo.Sysinfo.Combination!=c9){</w:t>
      </w:r>
    </w:p>
    <w:p w14:paraId="00D77EFD" w14:textId="77777777" w:rsidR="002568A4" w:rsidRPr="002568A4" w:rsidRDefault="002568A4" w:rsidP="002568A4">
      <w:pPr>
        <w:pStyle w:val="ListParagraph"/>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568A4">
        <w:rPr>
          <w:rFonts w:ascii="Courier New" w:hAnsi="Courier New" w:cs="Courier New"/>
          <w:b/>
          <w:sz w:val="16"/>
          <w:szCs w:val="16"/>
          <w:lang w:eastAsia="de-DE"/>
        </w:rPr>
        <w:t xml:space="preserve">        return v_CellInfo.Sysinfo.BCCH_Info.SIs[1].message_.c1.systemInformation_r13.criticalExtensions.systemInformation_r13.sib_TypeAndInfo_r13[0].sib31_v1700;</w:t>
      </w:r>
    </w:p>
    <w:p w14:paraId="662F687B" w14:textId="77777777" w:rsidR="002568A4" w:rsidRPr="002568A4" w:rsidRDefault="002568A4" w:rsidP="002568A4">
      <w:pPr>
        <w:pStyle w:val="ListParagraph"/>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568A4">
        <w:rPr>
          <w:rFonts w:ascii="Courier New" w:hAnsi="Courier New" w:cs="Courier New"/>
          <w:b/>
          <w:sz w:val="16"/>
          <w:szCs w:val="16"/>
          <w:lang w:eastAsia="de-DE"/>
        </w:rPr>
        <w:t xml:space="preserve">    }</w:t>
      </w:r>
    </w:p>
    <w:p w14:paraId="43C815D8" w14:textId="77777777" w:rsidR="002568A4" w:rsidRPr="002568A4" w:rsidRDefault="002568A4" w:rsidP="002568A4">
      <w:pPr>
        <w:pStyle w:val="ListParagraph"/>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568A4">
        <w:rPr>
          <w:rFonts w:ascii="Courier New" w:hAnsi="Courier New" w:cs="Courier New"/>
          <w:b/>
          <w:sz w:val="16"/>
          <w:szCs w:val="16"/>
          <w:lang w:eastAsia="de-DE"/>
        </w:rPr>
        <w:t xml:space="preserve">    else{</w:t>
      </w:r>
    </w:p>
    <w:p w14:paraId="6DFAD8A2" w14:textId="77777777" w:rsidR="002568A4" w:rsidRPr="002568A4" w:rsidRDefault="002568A4" w:rsidP="002568A4">
      <w:pPr>
        <w:pStyle w:val="ListParagraph"/>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568A4">
        <w:rPr>
          <w:rFonts w:ascii="Courier New" w:hAnsi="Courier New" w:cs="Courier New"/>
          <w:b/>
          <w:sz w:val="16"/>
          <w:szCs w:val="16"/>
          <w:lang w:eastAsia="de-DE"/>
        </w:rPr>
        <w:t xml:space="preserve">        return v_CellInfo.Sysinfo.BCCH_Info.SIs[0].message_.c1.systemInformation_r13.criticalExtensions.systemInformation_r13.sib_TypeAndInfo_r13[1].sib31_v1700;</w:t>
      </w:r>
    </w:p>
    <w:p w14:paraId="4B559E89" w14:textId="77777777" w:rsidR="002568A4" w:rsidRPr="002568A4" w:rsidRDefault="002568A4" w:rsidP="002568A4">
      <w:pPr>
        <w:pStyle w:val="ListParagraph"/>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568A4">
        <w:rPr>
          <w:rFonts w:ascii="Courier New" w:hAnsi="Courier New" w:cs="Courier New"/>
          <w:b/>
          <w:sz w:val="16"/>
          <w:szCs w:val="16"/>
          <w:lang w:eastAsia="de-DE"/>
        </w:rPr>
        <w:t xml:space="preserve">    }</w:t>
      </w:r>
    </w:p>
    <w:p w14:paraId="07118D9C" w14:textId="2EAFC5F6" w:rsidR="00174367" w:rsidRDefault="002568A4" w:rsidP="002568A4">
      <w:pPr>
        <w:pStyle w:val="ListParagraph"/>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568A4">
        <w:rPr>
          <w:rFonts w:ascii="Courier New" w:hAnsi="Courier New" w:cs="Courier New"/>
          <w:b/>
          <w:sz w:val="16"/>
          <w:szCs w:val="16"/>
          <w:lang w:eastAsia="de-DE"/>
        </w:rPr>
        <w:t xml:space="preserve">  }</w:t>
      </w:r>
    </w:p>
    <w:p w14:paraId="47725670" w14:textId="77777777" w:rsidR="00174367" w:rsidRDefault="00174367" w:rsidP="00174367">
      <w:pPr>
        <w:spacing w:after="0"/>
        <w:rPr>
          <w:rFonts w:ascii="Courier New" w:hAnsi="Courier New" w:cs="Courier New"/>
          <w:b/>
          <w:sz w:val="16"/>
          <w:szCs w:val="16"/>
          <w:lang w:eastAsia="de-DE"/>
        </w:rPr>
      </w:pPr>
    </w:p>
    <w:p w14:paraId="7EF82156" w14:textId="77777777" w:rsidR="00FB5CFA" w:rsidRDefault="00FB5CFA" w:rsidP="00FB5CFA">
      <w:pPr>
        <w:autoSpaceDE w:val="0"/>
        <w:autoSpaceDN w:val="0"/>
        <w:adjustRightInd w:val="0"/>
        <w:spacing w:after="0"/>
        <w:rPr>
          <w:b/>
        </w:rPr>
      </w:pPr>
      <w:r>
        <w:rPr>
          <w:b/>
          <w:sz w:val="24"/>
          <w:szCs w:val="24"/>
          <w:lang w:eastAsia="de-DE"/>
        </w:rPr>
        <w:t>After</w:t>
      </w:r>
      <w:r>
        <w:rPr>
          <w:b/>
        </w:rPr>
        <w:t>:</w:t>
      </w:r>
    </w:p>
    <w:p w14:paraId="74E6292E" w14:textId="77777777" w:rsidR="002568A4" w:rsidRPr="002568A4" w:rsidRDefault="002568A4" w:rsidP="002568A4">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568A4">
        <w:rPr>
          <w:rFonts w:ascii="Courier New" w:hAnsi="Courier New" w:cs="Courier New"/>
          <w:b/>
          <w:sz w:val="16"/>
          <w:szCs w:val="16"/>
          <w:lang w:eastAsia="de-DE"/>
        </w:rPr>
        <w:t xml:space="preserve">  function f_NBIOT_CellInfo_GetSIB31(NBIOT_CellId_Type p_CellId) runs on NBIOT_PTC return SystemInformationBlockType31_NB_r17 // Updated to use function to determine index of where SIB should be WI1233835</w:t>
      </w:r>
    </w:p>
    <w:p w14:paraId="3CC6AFEA" w14:textId="77777777" w:rsidR="002568A4" w:rsidRPr="002568A4" w:rsidRDefault="002568A4" w:rsidP="002568A4">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568A4">
        <w:rPr>
          <w:rFonts w:ascii="Courier New" w:hAnsi="Courier New" w:cs="Courier New"/>
          <w:b/>
          <w:sz w:val="16"/>
          <w:szCs w:val="16"/>
          <w:lang w:eastAsia="de-DE"/>
        </w:rPr>
        <w:t xml:space="preserve">  {//@sic R5-235420, R5s230550 sic@</w:t>
      </w:r>
    </w:p>
    <w:p w14:paraId="2D57748F" w14:textId="77777777" w:rsidR="002568A4" w:rsidRPr="002568A4" w:rsidRDefault="002568A4" w:rsidP="002568A4">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568A4">
        <w:rPr>
          <w:rFonts w:ascii="Courier New" w:hAnsi="Courier New" w:cs="Courier New"/>
          <w:b/>
          <w:sz w:val="16"/>
          <w:szCs w:val="16"/>
          <w:lang w:eastAsia="de-DE"/>
        </w:rPr>
        <w:t xml:space="preserve">    var NBIOT_CellInfo_Type v_CellInfo := f_NBIOT_CellInfo_Get(p_CellId);</w:t>
      </w:r>
    </w:p>
    <w:p w14:paraId="0F1F4F8B" w14:textId="77777777" w:rsidR="002568A4" w:rsidRPr="002568A4" w:rsidRDefault="002568A4" w:rsidP="002568A4">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568A4">
        <w:rPr>
          <w:rFonts w:ascii="Courier New" w:hAnsi="Courier New" w:cs="Courier New"/>
          <w:b/>
          <w:sz w:val="16"/>
          <w:szCs w:val="16"/>
          <w:lang w:eastAsia="de-DE"/>
        </w:rPr>
        <w:t xml:space="preserve">    </w:t>
      </w:r>
      <w:r w:rsidRPr="002568A4">
        <w:rPr>
          <w:rFonts w:ascii="Courier New" w:hAnsi="Courier New" w:cs="Courier New"/>
          <w:b/>
          <w:sz w:val="16"/>
          <w:szCs w:val="16"/>
          <w:highlight w:val="yellow"/>
          <w:lang w:eastAsia="de-DE"/>
        </w:rPr>
        <w:t>var integer index := f_NBIOT_CellInfo_Get_SI_Index(p_CellId, 31);</w:t>
      </w:r>
    </w:p>
    <w:p w14:paraId="3F3B46D0" w14:textId="77777777" w:rsidR="002568A4" w:rsidRPr="002568A4" w:rsidRDefault="002568A4" w:rsidP="002568A4">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p>
    <w:p w14:paraId="60185FB2" w14:textId="77777777" w:rsidR="002568A4" w:rsidRPr="002568A4" w:rsidRDefault="002568A4" w:rsidP="002568A4">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568A4">
        <w:rPr>
          <w:rFonts w:ascii="Courier New" w:hAnsi="Courier New" w:cs="Courier New"/>
          <w:b/>
          <w:sz w:val="16"/>
          <w:szCs w:val="16"/>
          <w:lang w:eastAsia="de-DE"/>
        </w:rPr>
        <w:t xml:space="preserve">    if (v_CellInfo.Sysinfo.Combination!=c9){</w:t>
      </w:r>
    </w:p>
    <w:p w14:paraId="221C0A1B" w14:textId="77777777" w:rsidR="002568A4" w:rsidRPr="002568A4" w:rsidRDefault="002568A4" w:rsidP="002568A4">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568A4">
        <w:rPr>
          <w:rFonts w:ascii="Courier New" w:hAnsi="Courier New" w:cs="Courier New"/>
          <w:b/>
          <w:sz w:val="16"/>
          <w:szCs w:val="16"/>
          <w:lang w:eastAsia="de-DE"/>
        </w:rPr>
        <w:t xml:space="preserve">        return </w:t>
      </w:r>
      <w:r w:rsidRPr="002568A4">
        <w:rPr>
          <w:rFonts w:ascii="Courier New" w:hAnsi="Courier New" w:cs="Courier New"/>
          <w:b/>
          <w:sz w:val="16"/>
          <w:szCs w:val="16"/>
          <w:highlight w:val="yellow"/>
          <w:lang w:eastAsia="de-DE"/>
        </w:rPr>
        <w:t>v_CellInfo.Sysinfo.BCCH_Info.SIs[index].message_.c1.systemInformation_r13.criticalExtensions.systemInformation_r13.sib_TypeAndInfo_r13[0].sib31_v1700;</w:t>
      </w:r>
    </w:p>
    <w:p w14:paraId="28BC6A81" w14:textId="77777777" w:rsidR="002568A4" w:rsidRPr="002568A4" w:rsidRDefault="002568A4" w:rsidP="002568A4">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568A4">
        <w:rPr>
          <w:rFonts w:ascii="Courier New" w:hAnsi="Courier New" w:cs="Courier New"/>
          <w:b/>
          <w:sz w:val="16"/>
          <w:szCs w:val="16"/>
          <w:lang w:eastAsia="de-DE"/>
        </w:rPr>
        <w:t xml:space="preserve">    }</w:t>
      </w:r>
    </w:p>
    <w:p w14:paraId="5F4E8F48" w14:textId="77777777" w:rsidR="002568A4" w:rsidRPr="002568A4" w:rsidRDefault="002568A4" w:rsidP="002568A4">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568A4">
        <w:rPr>
          <w:rFonts w:ascii="Courier New" w:hAnsi="Courier New" w:cs="Courier New"/>
          <w:b/>
          <w:sz w:val="16"/>
          <w:szCs w:val="16"/>
          <w:lang w:eastAsia="de-DE"/>
        </w:rPr>
        <w:t xml:space="preserve">    else{</w:t>
      </w:r>
    </w:p>
    <w:p w14:paraId="63DBB4BD" w14:textId="77777777" w:rsidR="002568A4" w:rsidRPr="002568A4" w:rsidRDefault="002568A4" w:rsidP="002568A4">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568A4">
        <w:rPr>
          <w:rFonts w:ascii="Courier New" w:hAnsi="Courier New" w:cs="Courier New"/>
          <w:b/>
          <w:sz w:val="16"/>
          <w:szCs w:val="16"/>
          <w:lang w:eastAsia="de-DE"/>
        </w:rPr>
        <w:t xml:space="preserve">        return </w:t>
      </w:r>
      <w:r w:rsidRPr="002568A4">
        <w:rPr>
          <w:rFonts w:ascii="Courier New" w:hAnsi="Courier New" w:cs="Courier New"/>
          <w:b/>
          <w:sz w:val="16"/>
          <w:szCs w:val="16"/>
          <w:highlight w:val="yellow"/>
          <w:lang w:eastAsia="de-DE"/>
        </w:rPr>
        <w:t>v_CellInfo.Sysinfo.BCCH_Info.SIs[index].message_.c1.systemInformation_r13.criticalExtensions.systemInformation_r13.sib_TypeAndInfo_r13[1].sib31_v1700;</w:t>
      </w:r>
    </w:p>
    <w:p w14:paraId="7EB1B2F6" w14:textId="77777777" w:rsidR="002568A4" w:rsidRPr="002568A4" w:rsidRDefault="002568A4" w:rsidP="002568A4">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568A4">
        <w:rPr>
          <w:rFonts w:ascii="Courier New" w:hAnsi="Courier New" w:cs="Courier New"/>
          <w:b/>
          <w:sz w:val="16"/>
          <w:szCs w:val="16"/>
          <w:lang w:eastAsia="de-DE"/>
        </w:rPr>
        <w:t xml:space="preserve">    }</w:t>
      </w:r>
    </w:p>
    <w:p w14:paraId="6F0047BF" w14:textId="022B94B0" w:rsidR="00174367" w:rsidRDefault="002568A4" w:rsidP="002568A4">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568A4">
        <w:rPr>
          <w:rFonts w:ascii="Courier New" w:hAnsi="Courier New" w:cs="Courier New"/>
          <w:b/>
          <w:sz w:val="16"/>
          <w:szCs w:val="16"/>
          <w:lang w:eastAsia="de-DE"/>
        </w:rPr>
        <w:t xml:space="preserve">  }</w:t>
      </w:r>
    </w:p>
    <w:p w14:paraId="78CD627E" w14:textId="77777777" w:rsidR="00174367" w:rsidRDefault="00174367" w:rsidP="00174367">
      <w:pPr>
        <w:spacing w:after="0"/>
        <w:rPr>
          <w:rFonts w:ascii="Courier New" w:hAnsi="Courier New" w:cs="Courier New"/>
          <w:b/>
          <w:sz w:val="16"/>
          <w:szCs w:val="16"/>
          <w:lang w:eastAsia="de-DE"/>
        </w:rPr>
      </w:pPr>
    </w:p>
    <w:p w14:paraId="4A562CC8" w14:textId="6700CE58" w:rsidR="00FB5CFA" w:rsidRDefault="00FB5CFA" w:rsidP="00FB5CFA">
      <w:pPr>
        <w:autoSpaceDE w:val="0"/>
        <w:autoSpaceDN w:val="0"/>
        <w:adjustRightInd w:val="0"/>
        <w:spacing w:after="0"/>
        <w:rPr>
          <w:b/>
          <w:sz w:val="24"/>
          <w:szCs w:val="24"/>
          <w:lang w:eastAsia="de-DE"/>
        </w:rPr>
      </w:pPr>
      <w:r w:rsidRPr="00FB5CFA">
        <w:rPr>
          <w:b/>
          <w:sz w:val="24"/>
          <w:szCs w:val="24"/>
          <w:lang w:eastAsia="de-DE"/>
        </w:rPr>
        <w:t>Before</w:t>
      </w:r>
      <w:r>
        <w:rPr>
          <w:b/>
          <w:sz w:val="24"/>
          <w:szCs w:val="24"/>
          <w:lang w:eastAsia="de-DE"/>
        </w:rPr>
        <w:t>:</w:t>
      </w:r>
    </w:p>
    <w:p w14:paraId="24F8F012" w14:textId="77777777" w:rsidR="00FB5CFA" w:rsidRDefault="00FB5CFA" w:rsidP="00FB5CFA">
      <w:pPr>
        <w:autoSpaceDE w:val="0"/>
        <w:autoSpaceDN w:val="0"/>
        <w:adjustRightInd w:val="0"/>
        <w:spacing w:after="0"/>
        <w:rPr>
          <w:b/>
          <w:sz w:val="24"/>
          <w:szCs w:val="24"/>
          <w:lang w:eastAsia="de-DE"/>
        </w:rPr>
      </w:pPr>
    </w:p>
    <w:p w14:paraId="14A29383" w14:textId="77777777" w:rsidR="002568A4" w:rsidRPr="002568A4" w:rsidRDefault="002568A4" w:rsidP="002568A4">
      <w:pPr>
        <w:pStyle w:val="ListParagraph"/>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568A4">
        <w:rPr>
          <w:rFonts w:ascii="Courier New" w:hAnsi="Courier New" w:cs="Courier New"/>
          <w:b/>
          <w:sz w:val="16"/>
          <w:szCs w:val="16"/>
          <w:lang w:eastAsia="de-DE"/>
        </w:rPr>
        <w:lastRenderedPageBreak/>
        <w:t>function f_NBIOT_CellInfo_SetSIB2(NBIOT_CellId_Type p_CellId,</w:t>
      </w:r>
    </w:p>
    <w:p w14:paraId="3C01D28B" w14:textId="77777777" w:rsidR="002568A4" w:rsidRPr="002568A4" w:rsidRDefault="002568A4" w:rsidP="002568A4">
      <w:pPr>
        <w:pStyle w:val="ListParagraph"/>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568A4">
        <w:rPr>
          <w:rFonts w:ascii="Courier New" w:hAnsi="Courier New" w:cs="Courier New"/>
          <w:b/>
          <w:sz w:val="16"/>
          <w:szCs w:val="16"/>
          <w:lang w:eastAsia="de-DE"/>
        </w:rPr>
        <w:t xml:space="preserve">                                    template (value) SystemInformationBlockType2_NB_r13 p_SIB2) runs on NBIOT_PTC</w:t>
      </w:r>
    </w:p>
    <w:p w14:paraId="2CF7030D" w14:textId="77777777" w:rsidR="002568A4" w:rsidRPr="002568A4" w:rsidRDefault="002568A4" w:rsidP="002568A4">
      <w:pPr>
        <w:pStyle w:val="ListParagraph"/>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568A4">
        <w:rPr>
          <w:rFonts w:ascii="Courier New" w:hAnsi="Courier New" w:cs="Courier New"/>
          <w:b/>
          <w:sz w:val="16"/>
          <w:szCs w:val="16"/>
          <w:lang w:eastAsia="de-DE"/>
        </w:rPr>
        <w:t xml:space="preserve">  {</w:t>
      </w:r>
    </w:p>
    <w:p w14:paraId="1B3CDA6C" w14:textId="77777777" w:rsidR="002568A4" w:rsidRPr="002568A4" w:rsidRDefault="002568A4" w:rsidP="002568A4">
      <w:pPr>
        <w:pStyle w:val="ListParagraph"/>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568A4">
        <w:rPr>
          <w:rFonts w:ascii="Courier New" w:hAnsi="Courier New" w:cs="Courier New"/>
          <w:b/>
          <w:sz w:val="16"/>
          <w:szCs w:val="16"/>
          <w:lang w:eastAsia="de-DE"/>
        </w:rPr>
        <w:t xml:space="preserve">    var template (value) NBIOT_CellInfo_Type v_CellInfo := f_NBIOT_CellInfo_Get(p_CellId);</w:t>
      </w:r>
    </w:p>
    <w:p w14:paraId="08942CC4" w14:textId="77777777" w:rsidR="002568A4" w:rsidRPr="002568A4" w:rsidRDefault="002568A4" w:rsidP="002568A4">
      <w:pPr>
        <w:pStyle w:val="ListParagraph"/>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568A4">
        <w:rPr>
          <w:rFonts w:ascii="Courier New" w:hAnsi="Courier New" w:cs="Courier New"/>
          <w:b/>
          <w:sz w:val="16"/>
          <w:szCs w:val="16"/>
          <w:lang w:eastAsia="de-DE"/>
        </w:rPr>
        <w:t xml:space="preserve">    </w:t>
      </w:r>
    </w:p>
    <w:p w14:paraId="37861247" w14:textId="77777777" w:rsidR="002568A4" w:rsidRPr="002568A4" w:rsidRDefault="002568A4" w:rsidP="002568A4">
      <w:pPr>
        <w:pStyle w:val="ListParagraph"/>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568A4">
        <w:rPr>
          <w:rFonts w:ascii="Courier New" w:hAnsi="Courier New" w:cs="Courier New"/>
          <w:b/>
          <w:sz w:val="16"/>
          <w:szCs w:val="16"/>
          <w:lang w:eastAsia="de-DE"/>
        </w:rPr>
        <w:t xml:space="preserve">    v_CellInfo.Sysinfo.BCCH_Info.SIs[0].message_.c1.systemInformation_r13.criticalExtensions.systemInformation_r13.sib_TypeAndInfo_r13[0].sib2_r13 := p_SIB2;</w:t>
      </w:r>
    </w:p>
    <w:p w14:paraId="2D77F4AD" w14:textId="77777777" w:rsidR="002568A4" w:rsidRPr="002568A4" w:rsidRDefault="002568A4" w:rsidP="002568A4">
      <w:pPr>
        <w:pStyle w:val="ListParagraph"/>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568A4">
        <w:rPr>
          <w:rFonts w:ascii="Courier New" w:hAnsi="Courier New" w:cs="Courier New"/>
          <w:b/>
          <w:sz w:val="16"/>
          <w:szCs w:val="16"/>
          <w:lang w:eastAsia="de-DE"/>
        </w:rPr>
        <w:t xml:space="preserve">    f_NBIOT_CellInfo_Set(p_CellId, v_CellInfo);</w:t>
      </w:r>
    </w:p>
    <w:p w14:paraId="78827AC9" w14:textId="6DF2643E" w:rsidR="00174367" w:rsidRDefault="002568A4" w:rsidP="002568A4">
      <w:pPr>
        <w:pStyle w:val="ListParagraph"/>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568A4">
        <w:rPr>
          <w:rFonts w:ascii="Courier New" w:hAnsi="Courier New" w:cs="Courier New"/>
          <w:b/>
          <w:sz w:val="16"/>
          <w:szCs w:val="16"/>
          <w:lang w:eastAsia="de-DE"/>
        </w:rPr>
        <w:t xml:space="preserve">  }</w:t>
      </w:r>
    </w:p>
    <w:p w14:paraId="40AD6B87" w14:textId="77777777" w:rsidR="00174367" w:rsidRDefault="00174367" w:rsidP="00174367">
      <w:pPr>
        <w:spacing w:after="0"/>
        <w:rPr>
          <w:rFonts w:ascii="Courier New" w:hAnsi="Courier New" w:cs="Courier New"/>
          <w:b/>
          <w:sz w:val="16"/>
          <w:szCs w:val="16"/>
          <w:lang w:eastAsia="de-DE"/>
        </w:rPr>
      </w:pPr>
    </w:p>
    <w:p w14:paraId="1023DA01" w14:textId="77777777" w:rsidR="00FB5CFA" w:rsidRDefault="00FB5CFA" w:rsidP="00FB5CFA">
      <w:pPr>
        <w:autoSpaceDE w:val="0"/>
        <w:autoSpaceDN w:val="0"/>
        <w:adjustRightInd w:val="0"/>
        <w:spacing w:after="0"/>
        <w:rPr>
          <w:b/>
        </w:rPr>
      </w:pPr>
      <w:r>
        <w:rPr>
          <w:b/>
          <w:sz w:val="24"/>
          <w:szCs w:val="24"/>
          <w:lang w:eastAsia="de-DE"/>
        </w:rPr>
        <w:t>After</w:t>
      </w:r>
      <w:r>
        <w:rPr>
          <w:b/>
        </w:rPr>
        <w:t>:</w:t>
      </w:r>
    </w:p>
    <w:p w14:paraId="7D77C14E" w14:textId="77777777" w:rsidR="002568A4" w:rsidRPr="002568A4" w:rsidRDefault="002568A4" w:rsidP="002568A4">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568A4">
        <w:rPr>
          <w:rFonts w:ascii="Courier New" w:hAnsi="Courier New" w:cs="Courier New"/>
          <w:b/>
          <w:sz w:val="16"/>
          <w:szCs w:val="16"/>
          <w:lang w:eastAsia="de-DE"/>
        </w:rPr>
        <w:t xml:space="preserve">  function f_NBIOT_CellInfo_SetSIB2(NBIOT_CellId_Type p_CellId,</w:t>
      </w:r>
    </w:p>
    <w:p w14:paraId="763FB9E7" w14:textId="77777777" w:rsidR="002568A4" w:rsidRPr="002568A4" w:rsidRDefault="002568A4" w:rsidP="002568A4">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568A4">
        <w:rPr>
          <w:rFonts w:ascii="Courier New" w:hAnsi="Courier New" w:cs="Courier New"/>
          <w:b/>
          <w:sz w:val="16"/>
          <w:szCs w:val="16"/>
          <w:lang w:eastAsia="de-DE"/>
        </w:rPr>
        <w:t xml:space="preserve">                                    template (value) SystemInformationBlockType2_NB_r13 p_SIB2) runs on NBIOT_PTC // Updated to use function to determine index of where SIB should be WI1233835</w:t>
      </w:r>
    </w:p>
    <w:p w14:paraId="05CBDAC4" w14:textId="77777777" w:rsidR="002568A4" w:rsidRPr="002568A4" w:rsidRDefault="002568A4" w:rsidP="002568A4">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568A4">
        <w:rPr>
          <w:rFonts w:ascii="Courier New" w:hAnsi="Courier New" w:cs="Courier New"/>
          <w:b/>
          <w:sz w:val="16"/>
          <w:szCs w:val="16"/>
          <w:lang w:eastAsia="de-DE"/>
        </w:rPr>
        <w:t xml:space="preserve">  {</w:t>
      </w:r>
    </w:p>
    <w:p w14:paraId="789450D0" w14:textId="77777777" w:rsidR="002568A4" w:rsidRPr="002568A4" w:rsidRDefault="002568A4" w:rsidP="002568A4">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568A4">
        <w:rPr>
          <w:rFonts w:ascii="Courier New" w:hAnsi="Courier New" w:cs="Courier New"/>
          <w:b/>
          <w:sz w:val="16"/>
          <w:szCs w:val="16"/>
          <w:lang w:eastAsia="de-DE"/>
        </w:rPr>
        <w:t xml:space="preserve">    var template (value) NBIOT_CellInfo_Type v_CellInfo := f_NBIOT_CellInfo_Get(p_CellId);</w:t>
      </w:r>
    </w:p>
    <w:p w14:paraId="6CED43EE" w14:textId="77777777" w:rsidR="002568A4" w:rsidRPr="002568A4" w:rsidRDefault="002568A4" w:rsidP="002568A4">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568A4">
        <w:rPr>
          <w:rFonts w:ascii="Courier New" w:hAnsi="Courier New" w:cs="Courier New"/>
          <w:b/>
          <w:sz w:val="16"/>
          <w:szCs w:val="16"/>
          <w:lang w:eastAsia="de-DE"/>
        </w:rPr>
        <w:t xml:space="preserve">    </w:t>
      </w:r>
      <w:r w:rsidRPr="002568A4">
        <w:rPr>
          <w:rFonts w:ascii="Courier New" w:hAnsi="Courier New" w:cs="Courier New"/>
          <w:b/>
          <w:sz w:val="16"/>
          <w:szCs w:val="16"/>
          <w:highlight w:val="yellow"/>
          <w:lang w:eastAsia="de-DE"/>
        </w:rPr>
        <w:t>var integer index := f_NBIOT_CellInfo_Get_SI_Index(p_CellId, 2);</w:t>
      </w:r>
    </w:p>
    <w:p w14:paraId="6553F1C7" w14:textId="77777777" w:rsidR="002568A4" w:rsidRPr="002568A4" w:rsidRDefault="002568A4" w:rsidP="002568A4">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568A4">
        <w:rPr>
          <w:rFonts w:ascii="Courier New" w:hAnsi="Courier New" w:cs="Courier New"/>
          <w:b/>
          <w:sz w:val="16"/>
          <w:szCs w:val="16"/>
          <w:lang w:eastAsia="de-DE"/>
        </w:rPr>
        <w:t xml:space="preserve">    </w:t>
      </w:r>
    </w:p>
    <w:p w14:paraId="606F43EC" w14:textId="77777777" w:rsidR="002568A4" w:rsidRPr="002568A4" w:rsidRDefault="002568A4" w:rsidP="002568A4">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568A4">
        <w:rPr>
          <w:rFonts w:ascii="Courier New" w:hAnsi="Courier New" w:cs="Courier New"/>
          <w:b/>
          <w:sz w:val="16"/>
          <w:szCs w:val="16"/>
          <w:lang w:eastAsia="de-DE"/>
        </w:rPr>
        <w:t xml:space="preserve">    </w:t>
      </w:r>
      <w:r w:rsidRPr="00287B31">
        <w:rPr>
          <w:rFonts w:ascii="Courier New" w:hAnsi="Courier New" w:cs="Courier New"/>
          <w:b/>
          <w:sz w:val="16"/>
          <w:szCs w:val="16"/>
          <w:highlight w:val="yellow"/>
          <w:lang w:eastAsia="de-DE"/>
        </w:rPr>
        <w:t>v_CellInfo.Sysinfo.BCCH_Info.SIs[index].message_.c1.systemInformation_r13.criticalExtensions.systemInformation_r13.sib_TypeAndInfo_r13[0].sib2_r13 := p_SIB2;</w:t>
      </w:r>
    </w:p>
    <w:p w14:paraId="278D8C67" w14:textId="77777777" w:rsidR="002568A4" w:rsidRPr="002568A4" w:rsidRDefault="002568A4" w:rsidP="002568A4">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568A4">
        <w:rPr>
          <w:rFonts w:ascii="Courier New" w:hAnsi="Courier New" w:cs="Courier New"/>
          <w:b/>
          <w:sz w:val="16"/>
          <w:szCs w:val="16"/>
          <w:lang w:eastAsia="de-DE"/>
        </w:rPr>
        <w:t xml:space="preserve">    f_NBIOT_CellInfo_Set(p_CellId, v_CellInfo);</w:t>
      </w:r>
    </w:p>
    <w:p w14:paraId="1E087815" w14:textId="7C5012D2" w:rsidR="00174367" w:rsidRDefault="002568A4" w:rsidP="002568A4">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568A4">
        <w:rPr>
          <w:rFonts w:ascii="Courier New" w:hAnsi="Courier New" w:cs="Courier New"/>
          <w:b/>
          <w:sz w:val="16"/>
          <w:szCs w:val="16"/>
          <w:lang w:eastAsia="de-DE"/>
        </w:rPr>
        <w:t xml:space="preserve">  }</w:t>
      </w:r>
    </w:p>
    <w:p w14:paraId="4907D492" w14:textId="77777777" w:rsidR="00174367" w:rsidRDefault="00174367" w:rsidP="00174367">
      <w:pPr>
        <w:spacing w:after="0"/>
        <w:rPr>
          <w:rFonts w:ascii="Courier New" w:hAnsi="Courier New" w:cs="Courier New"/>
          <w:b/>
          <w:sz w:val="16"/>
          <w:szCs w:val="16"/>
          <w:lang w:eastAsia="de-DE"/>
        </w:rPr>
      </w:pPr>
    </w:p>
    <w:p w14:paraId="7D1E9DCE" w14:textId="1A98DBAD" w:rsidR="00FB5CFA" w:rsidRDefault="00FB5CFA" w:rsidP="00FB5CFA">
      <w:pPr>
        <w:autoSpaceDE w:val="0"/>
        <w:autoSpaceDN w:val="0"/>
        <w:adjustRightInd w:val="0"/>
        <w:spacing w:after="0"/>
        <w:rPr>
          <w:b/>
          <w:sz w:val="24"/>
          <w:szCs w:val="24"/>
          <w:lang w:eastAsia="de-DE"/>
        </w:rPr>
      </w:pPr>
      <w:r w:rsidRPr="00FB5CFA">
        <w:rPr>
          <w:b/>
          <w:sz w:val="24"/>
          <w:szCs w:val="24"/>
          <w:lang w:eastAsia="de-DE"/>
        </w:rPr>
        <w:t>Before</w:t>
      </w:r>
      <w:r>
        <w:rPr>
          <w:b/>
          <w:sz w:val="24"/>
          <w:szCs w:val="24"/>
          <w:lang w:eastAsia="de-DE"/>
        </w:rPr>
        <w:t>:</w:t>
      </w:r>
    </w:p>
    <w:p w14:paraId="75304ECA" w14:textId="77777777" w:rsidR="00FB5CFA" w:rsidRDefault="00FB5CFA" w:rsidP="00FB5CFA">
      <w:pPr>
        <w:autoSpaceDE w:val="0"/>
        <w:autoSpaceDN w:val="0"/>
        <w:adjustRightInd w:val="0"/>
        <w:spacing w:after="0"/>
        <w:rPr>
          <w:b/>
          <w:sz w:val="24"/>
          <w:szCs w:val="24"/>
          <w:lang w:eastAsia="de-DE"/>
        </w:rPr>
      </w:pPr>
    </w:p>
    <w:p w14:paraId="56516FD4" w14:textId="77777777" w:rsidR="00287B31" w:rsidRPr="00287B31" w:rsidRDefault="00174367" w:rsidP="00287B31">
      <w:pPr>
        <w:pStyle w:val="ListParagraph"/>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174367">
        <w:rPr>
          <w:rFonts w:ascii="Courier New" w:hAnsi="Courier New" w:cs="Courier New"/>
          <w:b/>
          <w:sz w:val="16"/>
          <w:szCs w:val="16"/>
          <w:lang w:eastAsia="de-DE"/>
        </w:rPr>
        <w:t xml:space="preserve">  </w:t>
      </w:r>
      <w:r w:rsidR="00287B31" w:rsidRPr="00287B31">
        <w:rPr>
          <w:rFonts w:ascii="Courier New" w:hAnsi="Courier New" w:cs="Courier New"/>
          <w:b/>
          <w:sz w:val="16"/>
          <w:szCs w:val="16"/>
          <w:lang w:eastAsia="de-DE"/>
        </w:rPr>
        <w:t>function f_NBIOT_CellInfo_SetSIB3(NBIOT_CellId_Type p_CellId,</w:t>
      </w:r>
    </w:p>
    <w:p w14:paraId="0D3C0291" w14:textId="77777777" w:rsidR="00287B31" w:rsidRPr="00287B31" w:rsidRDefault="00287B31" w:rsidP="00287B31">
      <w:pPr>
        <w:pStyle w:val="ListParagraph"/>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template (value) SystemInformationBlockType3_NB_r13 p_SIB3) runs on NBIOT_PTC</w:t>
      </w:r>
    </w:p>
    <w:p w14:paraId="523B3364" w14:textId="77777777" w:rsidR="00287B31" w:rsidRPr="00287B31" w:rsidRDefault="00287B31" w:rsidP="00287B31">
      <w:pPr>
        <w:pStyle w:val="ListParagraph"/>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w:t>
      </w:r>
    </w:p>
    <w:p w14:paraId="442F5E71" w14:textId="77777777" w:rsidR="00287B31" w:rsidRPr="00287B31" w:rsidRDefault="00287B31" w:rsidP="00287B31">
      <w:pPr>
        <w:pStyle w:val="ListParagraph"/>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var template (value) NBIOT_CellInfo_Type v_CellInfo := f_NBIOT_CellInfo_Get(p_CellId);</w:t>
      </w:r>
    </w:p>
    <w:p w14:paraId="6846EA18" w14:textId="77777777" w:rsidR="00287B31" w:rsidRPr="00287B31" w:rsidRDefault="00287B31" w:rsidP="00287B31">
      <w:pPr>
        <w:pStyle w:val="ListParagraph"/>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w:t>
      </w:r>
    </w:p>
    <w:p w14:paraId="038F7AC8" w14:textId="77777777" w:rsidR="00287B31" w:rsidRPr="00287B31" w:rsidRDefault="00287B31" w:rsidP="00287B31">
      <w:pPr>
        <w:pStyle w:val="ListParagraph"/>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 SIB3 is only present in combination c2, c3 and c4 (see 36.508 cl. 8.1.4.3.1.2)</w:t>
      </w:r>
    </w:p>
    <w:p w14:paraId="3265F8E3" w14:textId="77777777" w:rsidR="00287B31" w:rsidRPr="00287B31" w:rsidRDefault="00287B31" w:rsidP="00287B31">
      <w:pPr>
        <w:pStyle w:val="ListParagraph"/>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select (valueof(v_CellInfo.Sysinfo.Combination)) {</w:t>
      </w:r>
    </w:p>
    <w:p w14:paraId="0D09F914" w14:textId="77777777" w:rsidR="00287B31" w:rsidRPr="00287B31" w:rsidRDefault="00287B31" w:rsidP="00287B31">
      <w:pPr>
        <w:pStyle w:val="ListParagraph"/>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case (c2, c3, c4) {</w:t>
      </w:r>
    </w:p>
    <w:p w14:paraId="52A53B39" w14:textId="77777777" w:rsidR="00287B31" w:rsidRPr="00287B31" w:rsidRDefault="00287B31" w:rsidP="00287B31">
      <w:pPr>
        <w:pStyle w:val="ListParagraph"/>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//The combination initiation can be found in f_NBIOT_InitSystemInformation</w:t>
      </w:r>
    </w:p>
    <w:p w14:paraId="27DDD413" w14:textId="77777777" w:rsidR="00287B31" w:rsidRPr="00287B31" w:rsidRDefault="00287B31" w:rsidP="00287B31">
      <w:pPr>
        <w:pStyle w:val="ListParagraph"/>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v_CellInfo.Sysinfo.BCCH_Info.SIs[1].message_.c1.systemInformation_r13.criticalExtensions.systemInformation_r13.sib_TypeAndInfo_r13[0].sib3_r13 := p_SIB3;</w:t>
      </w:r>
    </w:p>
    <w:p w14:paraId="041D92A1" w14:textId="77777777" w:rsidR="00287B31" w:rsidRPr="00287B31" w:rsidRDefault="00287B31" w:rsidP="00287B31">
      <w:pPr>
        <w:pStyle w:val="ListParagraph"/>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f_NBIOT_CellInfo_Set(p_CellId, v_CellInfo);</w:t>
      </w:r>
    </w:p>
    <w:p w14:paraId="7D8EE707" w14:textId="77777777" w:rsidR="00287B31" w:rsidRPr="00287B31" w:rsidRDefault="00287B31" w:rsidP="00287B31">
      <w:pPr>
        <w:pStyle w:val="ListParagraph"/>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w:t>
      </w:r>
    </w:p>
    <w:p w14:paraId="6E41EEC0" w14:textId="77777777" w:rsidR="00287B31" w:rsidRPr="00287B31" w:rsidRDefault="00287B31" w:rsidP="00287B31">
      <w:pPr>
        <w:pStyle w:val="ListParagraph"/>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case else {</w:t>
      </w:r>
    </w:p>
    <w:p w14:paraId="72713BA6" w14:textId="77777777" w:rsidR="00287B31" w:rsidRPr="00287B31" w:rsidRDefault="00287B31" w:rsidP="00287B31">
      <w:pPr>
        <w:pStyle w:val="ListParagraph"/>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FatalError(__FILE__, __LINE__, "Invalid System Combination");</w:t>
      </w:r>
    </w:p>
    <w:p w14:paraId="7D0A51E7" w14:textId="77777777" w:rsidR="00287B31" w:rsidRPr="00287B31" w:rsidRDefault="00287B31" w:rsidP="00287B31">
      <w:pPr>
        <w:pStyle w:val="ListParagraph"/>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w:t>
      </w:r>
    </w:p>
    <w:p w14:paraId="0FF4FBD7" w14:textId="77777777" w:rsidR="00287B31" w:rsidRPr="00287B31" w:rsidRDefault="00287B31" w:rsidP="00287B31">
      <w:pPr>
        <w:pStyle w:val="ListParagraph"/>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w:t>
      </w:r>
    </w:p>
    <w:p w14:paraId="3D43878C" w14:textId="446E1064" w:rsidR="00174367" w:rsidRDefault="00287B31" w:rsidP="00287B31">
      <w:pPr>
        <w:pStyle w:val="ListParagraph"/>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w:t>
      </w:r>
    </w:p>
    <w:p w14:paraId="62B3D668" w14:textId="77777777" w:rsidR="00174367" w:rsidRDefault="00174367" w:rsidP="00174367">
      <w:pPr>
        <w:spacing w:after="0"/>
        <w:rPr>
          <w:rFonts w:ascii="Courier New" w:hAnsi="Courier New" w:cs="Courier New"/>
          <w:b/>
          <w:sz w:val="16"/>
          <w:szCs w:val="16"/>
          <w:lang w:eastAsia="de-DE"/>
        </w:rPr>
      </w:pPr>
    </w:p>
    <w:p w14:paraId="4A6F1248" w14:textId="77777777" w:rsidR="00FB5CFA" w:rsidRDefault="00FB5CFA" w:rsidP="00FB5CFA">
      <w:pPr>
        <w:autoSpaceDE w:val="0"/>
        <w:autoSpaceDN w:val="0"/>
        <w:adjustRightInd w:val="0"/>
        <w:spacing w:after="0"/>
        <w:rPr>
          <w:b/>
        </w:rPr>
      </w:pPr>
      <w:r>
        <w:rPr>
          <w:b/>
          <w:sz w:val="24"/>
          <w:szCs w:val="24"/>
          <w:lang w:eastAsia="de-DE"/>
        </w:rPr>
        <w:t>After</w:t>
      </w:r>
      <w:r>
        <w:rPr>
          <w:b/>
        </w:rPr>
        <w:t>:</w:t>
      </w:r>
    </w:p>
    <w:p w14:paraId="3BCABC2B" w14:textId="77777777" w:rsidR="00287B31" w:rsidRPr="00287B31" w:rsidRDefault="00174367" w:rsidP="00287B31">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174367">
        <w:rPr>
          <w:rFonts w:ascii="Courier New" w:hAnsi="Courier New" w:cs="Courier New"/>
          <w:b/>
          <w:sz w:val="16"/>
          <w:szCs w:val="16"/>
          <w:lang w:eastAsia="de-DE"/>
        </w:rPr>
        <w:t xml:space="preserve">  </w:t>
      </w:r>
      <w:r w:rsidR="00287B31" w:rsidRPr="00287B31">
        <w:rPr>
          <w:rFonts w:ascii="Courier New" w:hAnsi="Courier New" w:cs="Courier New"/>
          <w:b/>
          <w:sz w:val="16"/>
          <w:szCs w:val="16"/>
          <w:lang w:eastAsia="de-DE"/>
        </w:rPr>
        <w:t>function f_NBIOT_CellInfo_SetSIB3(NBIOT_CellId_Type p_CellId,</w:t>
      </w:r>
    </w:p>
    <w:p w14:paraId="6BA191FD" w14:textId="77777777" w:rsidR="00287B31" w:rsidRPr="00287B31" w:rsidRDefault="00287B31" w:rsidP="00287B31">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lastRenderedPageBreak/>
        <w:t xml:space="preserve">                                    template (value) SystemInformationBlockType3_NB_r13 p_SIB3) runs on NBIOT_PTC // Updated to use function to determine index of where SIB should be WI1233835</w:t>
      </w:r>
    </w:p>
    <w:p w14:paraId="306A84FB" w14:textId="77777777" w:rsidR="00287B31" w:rsidRPr="00287B31" w:rsidRDefault="00287B31" w:rsidP="00287B31">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w:t>
      </w:r>
    </w:p>
    <w:p w14:paraId="017C6495" w14:textId="77777777" w:rsidR="00287B31" w:rsidRPr="00287B31" w:rsidRDefault="00287B31" w:rsidP="00287B31">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var template (value) NBIOT_CellInfo_Type v_CellInfo := f_NBIOT_CellInfo_Get(p_CellId);</w:t>
      </w:r>
    </w:p>
    <w:p w14:paraId="1C2B61FA" w14:textId="77777777" w:rsidR="00287B31" w:rsidRPr="00287B31" w:rsidRDefault="00287B31" w:rsidP="00287B31">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w:t>
      </w:r>
      <w:r w:rsidRPr="00287B31">
        <w:rPr>
          <w:rFonts w:ascii="Courier New" w:hAnsi="Courier New" w:cs="Courier New"/>
          <w:b/>
          <w:sz w:val="16"/>
          <w:szCs w:val="16"/>
          <w:highlight w:val="yellow"/>
          <w:lang w:eastAsia="de-DE"/>
        </w:rPr>
        <w:t>var integer index := f_NBIOT_CellInfo_Get_SI_Index(p_CellId, 3);</w:t>
      </w:r>
    </w:p>
    <w:p w14:paraId="475A6FFD" w14:textId="77777777" w:rsidR="00287B31" w:rsidRPr="00287B31" w:rsidRDefault="00287B31" w:rsidP="00287B31">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w:t>
      </w:r>
    </w:p>
    <w:p w14:paraId="73871CC7" w14:textId="77777777" w:rsidR="00287B31" w:rsidRPr="00287B31" w:rsidRDefault="00287B31" w:rsidP="00287B31">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 SIB3 is only present in combination c2, c3 and c4 (see 36.508 cl. 8.1.4.3.1.2)</w:t>
      </w:r>
    </w:p>
    <w:p w14:paraId="2167FAFA" w14:textId="77777777" w:rsidR="00287B31" w:rsidRPr="00287B31" w:rsidRDefault="00287B31" w:rsidP="00287B31">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select (valueof(v_CellInfo.Sysinfo.Combination)) {</w:t>
      </w:r>
    </w:p>
    <w:p w14:paraId="2D1405E3" w14:textId="77777777" w:rsidR="00287B31" w:rsidRPr="00287B31" w:rsidRDefault="00287B31" w:rsidP="00287B31">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w:t>
      </w:r>
      <w:r w:rsidRPr="00287B31">
        <w:rPr>
          <w:rFonts w:ascii="Courier New" w:hAnsi="Courier New" w:cs="Courier New"/>
          <w:b/>
          <w:sz w:val="16"/>
          <w:szCs w:val="16"/>
          <w:highlight w:val="yellow"/>
          <w:lang w:eastAsia="de-DE"/>
        </w:rPr>
        <w:t>case (c2, c3, c4, c9, c10, c11, c13) {</w:t>
      </w:r>
    </w:p>
    <w:p w14:paraId="7432B0BA" w14:textId="77777777" w:rsidR="00287B31" w:rsidRPr="00287B31" w:rsidRDefault="00287B31" w:rsidP="00287B31">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//The combination initiation can be found in f_NBIOT_InitSystemInformation</w:t>
      </w:r>
    </w:p>
    <w:p w14:paraId="57B2B28D" w14:textId="77777777" w:rsidR="00287B31" w:rsidRPr="00287B31" w:rsidRDefault="00287B31" w:rsidP="00287B31">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w:t>
      </w:r>
      <w:r w:rsidRPr="00287B31">
        <w:rPr>
          <w:rFonts w:ascii="Courier New" w:hAnsi="Courier New" w:cs="Courier New"/>
          <w:b/>
          <w:sz w:val="16"/>
          <w:szCs w:val="16"/>
          <w:highlight w:val="yellow"/>
          <w:lang w:eastAsia="de-DE"/>
        </w:rPr>
        <w:t>v_CellInfo.Sysinfo.BCCH_Info.SIs[index].message_.c1.systemInformation_r13.criticalExtensions.systemInformation_r13.sib_TypeAndInfo_r13[0].sib3_r13 := p_SIB3;</w:t>
      </w:r>
    </w:p>
    <w:p w14:paraId="7D78A31C" w14:textId="77777777" w:rsidR="00287B31" w:rsidRPr="00287B31" w:rsidRDefault="00287B31" w:rsidP="00287B31">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f_NBIOT_CellInfo_Set(p_CellId, v_CellInfo);</w:t>
      </w:r>
    </w:p>
    <w:p w14:paraId="18166BD9" w14:textId="77777777" w:rsidR="00287B31" w:rsidRPr="00287B31" w:rsidRDefault="00287B31" w:rsidP="00287B31">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w:t>
      </w:r>
    </w:p>
    <w:p w14:paraId="2F343548" w14:textId="77777777" w:rsidR="00287B31" w:rsidRPr="00287B31" w:rsidRDefault="00287B31" w:rsidP="00287B31">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case else {</w:t>
      </w:r>
    </w:p>
    <w:p w14:paraId="00ECCFA5" w14:textId="77777777" w:rsidR="00287B31" w:rsidRPr="00287B31" w:rsidRDefault="00287B31" w:rsidP="00287B31">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FatalError(__FILE__, __LINE__, "Invalid System Combination");</w:t>
      </w:r>
    </w:p>
    <w:p w14:paraId="17E6A12B" w14:textId="77777777" w:rsidR="00287B31" w:rsidRPr="00287B31" w:rsidRDefault="00287B31" w:rsidP="00287B31">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w:t>
      </w:r>
    </w:p>
    <w:p w14:paraId="05C1B941" w14:textId="77777777" w:rsidR="00287B31" w:rsidRPr="00287B31" w:rsidRDefault="00287B31" w:rsidP="00287B31">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w:t>
      </w:r>
    </w:p>
    <w:p w14:paraId="0BEB4B64" w14:textId="73ECAE4A" w:rsidR="00174367" w:rsidRDefault="00287B31" w:rsidP="00287B31">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w:t>
      </w:r>
    </w:p>
    <w:p w14:paraId="5CB7E729" w14:textId="77777777" w:rsidR="00174367" w:rsidRDefault="00174367" w:rsidP="00174367">
      <w:pPr>
        <w:spacing w:after="0"/>
        <w:rPr>
          <w:rFonts w:ascii="Courier New" w:hAnsi="Courier New" w:cs="Courier New"/>
          <w:b/>
          <w:sz w:val="16"/>
          <w:szCs w:val="16"/>
          <w:lang w:eastAsia="de-DE"/>
        </w:rPr>
      </w:pPr>
    </w:p>
    <w:p w14:paraId="594B9E82" w14:textId="0082E5BC" w:rsidR="00FB5CFA" w:rsidRDefault="00FB5CFA" w:rsidP="00FB5CFA">
      <w:pPr>
        <w:autoSpaceDE w:val="0"/>
        <w:autoSpaceDN w:val="0"/>
        <w:adjustRightInd w:val="0"/>
        <w:spacing w:after="0"/>
        <w:rPr>
          <w:b/>
          <w:sz w:val="24"/>
          <w:szCs w:val="24"/>
          <w:lang w:eastAsia="de-DE"/>
        </w:rPr>
      </w:pPr>
      <w:r w:rsidRPr="00FB5CFA">
        <w:rPr>
          <w:b/>
          <w:sz w:val="24"/>
          <w:szCs w:val="24"/>
          <w:lang w:eastAsia="de-DE"/>
        </w:rPr>
        <w:t>Before</w:t>
      </w:r>
      <w:r>
        <w:rPr>
          <w:b/>
          <w:sz w:val="24"/>
          <w:szCs w:val="24"/>
          <w:lang w:eastAsia="de-DE"/>
        </w:rPr>
        <w:t>:</w:t>
      </w:r>
    </w:p>
    <w:p w14:paraId="38B4132C" w14:textId="77777777" w:rsidR="00FB5CFA" w:rsidRDefault="00FB5CFA" w:rsidP="00FB5CFA">
      <w:pPr>
        <w:autoSpaceDE w:val="0"/>
        <w:autoSpaceDN w:val="0"/>
        <w:adjustRightInd w:val="0"/>
        <w:spacing w:after="0"/>
        <w:rPr>
          <w:b/>
          <w:sz w:val="24"/>
          <w:szCs w:val="24"/>
          <w:lang w:eastAsia="de-DE"/>
        </w:rPr>
      </w:pPr>
    </w:p>
    <w:p w14:paraId="11FB0C6F" w14:textId="77777777" w:rsidR="00287B31" w:rsidRPr="00287B31" w:rsidRDefault="00287B31" w:rsidP="00287B31">
      <w:pPr>
        <w:pStyle w:val="ListParagraph"/>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function f_NBIOT_CellInfo_SetSIB4(NBIOT_CellId_Type p_CellId,</w:t>
      </w:r>
    </w:p>
    <w:p w14:paraId="6718C594" w14:textId="77777777" w:rsidR="00287B31" w:rsidRPr="00287B31" w:rsidRDefault="00287B31" w:rsidP="00287B31">
      <w:pPr>
        <w:pStyle w:val="ListParagraph"/>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template (value) SystemInformationBlockType4_NB_r13 p_Sib4) runs on NBIOT_PTC</w:t>
      </w:r>
    </w:p>
    <w:p w14:paraId="3C60B501" w14:textId="77777777" w:rsidR="00287B31" w:rsidRPr="00287B31" w:rsidRDefault="00287B31" w:rsidP="00287B31">
      <w:pPr>
        <w:pStyle w:val="ListParagraph"/>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w:t>
      </w:r>
    </w:p>
    <w:p w14:paraId="650CB2F7" w14:textId="77777777" w:rsidR="00287B31" w:rsidRPr="00287B31" w:rsidRDefault="00287B31" w:rsidP="00287B31">
      <w:pPr>
        <w:pStyle w:val="ListParagraph"/>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var template (value) NBIOT_CellInfo_Type v_CellInfo := f_NBIOT_CellInfo_Get(p_CellId);</w:t>
      </w:r>
    </w:p>
    <w:p w14:paraId="333A9223" w14:textId="77777777" w:rsidR="00287B31" w:rsidRPr="00287B31" w:rsidRDefault="00287B31" w:rsidP="00287B31">
      <w:pPr>
        <w:pStyle w:val="ListParagraph"/>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w:t>
      </w:r>
    </w:p>
    <w:p w14:paraId="69050B79" w14:textId="77777777" w:rsidR="00287B31" w:rsidRPr="00287B31" w:rsidRDefault="00287B31" w:rsidP="00287B31">
      <w:pPr>
        <w:pStyle w:val="ListParagraph"/>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 SIB4 is only present in combination c2 (see 36.508 cl. 8.1.4.3.1.2)</w:t>
      </w:r>
    </w:p>
    <w:p w14:paraId="01961B18" w14:textId="77777777" w:rsidR="00287B31" w:rsidRPr="00287B31" w:rsidRDefault="00287B31" w:rsidP="00287B31">
      <w:pPr>
        <w:pStyle w:val="ListParagraph"/>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select (valueof(v_CellInfo.Sysinfo.Combination)) {</w:t>
      </w:r>
    </w:p>
    <w:p w14:paraId="769A1E0A" w14:textId="77777777" w:rsidR="00287B31" w:rsidRPr="00287B31" w:rsidRDefault="00287B31" w:rsidP="00287B31">
      <w:pPr>
        <w:pStyle w:val="ListParagraph"/>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case (c2) {</w:t>
      </w:r>
    </w:p>
    <w:p w14:paraId="117F59ED" w14:textId="77777777" w:rsidR="00287B31" w:rsidRPr="00287B31" w:rsidRDefault="00287B31" w:rsidP="00287B31">
      <w:pPr>
        <w:pStyle w:val="ListParagraph"/>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//The combination initiation can be found in f_NBIOT_InitSystemInformation</w:t>
      </w:r>
    </w:p>
    <w:p w14:paraId="5DA99484" w14:textId="77777777" w:rsidR="00287B31" w:rsidRPr="00287B31" w:rsidRDefault="00287B31" w:rsidP="00287B31">
      <w:pPr>
        <w:pStyle w:val="ListParagraph"/>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v_CellInfo.Sysinfo.BCCH_Info.SIs[2].message_.c1.systemInformation_r13.criticalExtensions.systemInformation_r13.sib_TypeAndInfo_r13[0].sib4_r13 := p_Sib4;</w:t>
      </w:r>
    </w:p>
    <w:p w14:paraId="4DB3675D" w14:textId="77777777" w:rsidR="00287B31" w:rsidRPr="00287B31" w:rsidRDefault="00287B31" w:rsidP="00287B31">
      <w:pPr>
        <w:pStyle w:val="ListParagraph"/>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f_NBIOT_CellInfo_Set(p_CellId, v_CellInfo);</w:t>
      </w:r>
    </w:p>
    <w:p w14:paraId="76914BB3" w14:textId="77777777" w:rsidR="00287B31" w:rsidRPr="00287B31" w:rsidRDefault="00287B31" w:rsidP="00287B31">
      <w:pPr>
        <w:pStyle w:val="ListParagraph"/>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w:t>
      </w:r>
    </w:p>
    <w:p w14:paraId="3F1207F7" w14:textId="77777777" w:rsidR="00287B31" w:rsidRPr="00287B31" w:rsidRDefault="00287B31" w:rsidP="00287B31">
      <w:pPr>
        <w:pStyle w:val="ListParagraph"/>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case else {</w:t>
      </w:r>
    </w:p>
    <w:p w14:paraId="31C864F9" w14:textId="77777777" w:rsidR="00287B31" w:rsidRPr="00287B31" w:rsidRDefault="00287B31" w:rsidP="00287B31">
      <w:pPr>
        <w:pStyle w:val="ListParagraph"/>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FatalError(__FILE__, __LINE__, "Invalid System Combination");</w:t>
      </w:r>
    </w:p>
    <w:p w14:paraId="6FD680EA" w14:textId="77777777" w:rsidR="00287B31" w:rsidRPr="00287B31" w:rsidRDefault="00287B31" w:rsidP="00287B31">
      <w:pPr>
        <w:pStyle w:val="ListParagraph"/>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w:t>
      </w:r>
    </w:p>
    <w:p w14:paraId="131C96C2" w14:textId="77777777" w:rsidR="00287B31" w:rsidRPr="00287B31" w:rsidRDefault="00287B31" w:rsidP="00287B31">
      <w:pPr>
        <w:pStyle w:val="ListParagraph"/>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w:t>
      </w:r>
    </w:p>
    <w:p w14:paraId="5A922A9B" w14:textId="4AD04CCB" w:rsidR="00174367" w:rsidRDefault="00287B31" w:rsidP="00287B31">
      <w:pPr>
        <w:pStyle w:val="ListParagraph"/>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w:t>
      </w:r>
    </w:p>
    <w:p w14:paraId="34797026" w14:textId="77777777" w:rsidR="00174367" w:rsidRDefault="00174367" w:rsidP="00174367">
      <w:pPr>
        <w:spacing w:after="0"/>
        <w:rPr>
          <w:rFonts w:ascii="Courier New" w:hAnsi="Courier New" w:cs="Courier New"/>
          <w:b/>
          <w:sz w:val="16"/>
          <w:szCs w:val="16"/>
          <w:lang w:eastAsia="de-DE"/>
        </w:rPr>
      </w:pPr>
    </w:p>
    <w:p w14:paraId="221D3DA8" w14:textId="77777777" w:rsidR="00FB5CFA" w:rsidRDefault="00FB5CFA" w:rsidP="00FB5CFA">
      <w:pPr>
        <w:autoSpaceDE w:val="0"/>
        <w:autoSpaceDN w:val="0"/>
        <w:adjustRightInd w:val="0"/>
        <w:spacing w:after="0"/>
        <w:rPr>
          <w:b/>
        </w:rPr>
      </w:pPr>
      <w:r>
        <w:rPr>
          <w:b/>
          <w:sz w:val="24"/>
          <w:szCs w:val="24"/>
          <w:lang w:eastAsia="de-DE"/>
        </w:rPr>
        <w:t>After</w:t>
      </w:r>
      <w:r>
        <w:rPr>
          <w:b/>
        </w:rPr>
        <w:t>:</w:t>
      </w:r>
    </w:p>
    <w:p w14:paraId="5BE1ACF4" w14:textId="77777777" w:rsidR="00287B31" w:rsidRPr="00287B31" w:rsidRDefault="00287B31" w:rsidP="00287B31">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function f_NBIOT_CellInfo_SetSIB4(NBIOT_CellId_Type p_CellId,</w:t>
      </w:r>
    </w:p>
    <w:p w14:paraId="7BB4E308" w14:textId="77777777" w:rsidR="00287B31" w:rsidRPr="00287B31" w:rsidRDefault="00287B31" w:rsidP="00287B31">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template (value) SystemInformationBlockType4_NB_r13 p_Sib4) runs on NBIOT_PTC // Updated to use function to determine index of where SIB should be WI1233835</w:t>
      </w:r>
    </w:p>
    <w:p w14:paraId="6576944D" w14:textId="77777777" w:rsidR="00287B31" w:rsidRPr="00287B31" w:rsidRDefault="00287B31" w:rsidP="00287B31">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w:t>
      </w:r>
    </w:p>
    <w:p w14:paraId="11244B7B" w14:textId="77777777" w:rsidR="00287B31" w:rsidRPr="00287B31" w:rsidRDefault="00287B31" w:rsidP="00287B31">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var template (value) NBIOT_CellInfo_Type v_CellInfo := f_NBIOT_CellInfo_Get(p_CellId);</w:t>
      </w:r>
    </w:p>
    <w:p w14:paraId="38706AAD" w14:textId="77777777" w:rsidR="00287B31" w:rsidRPr="00287B31" w:rsidRDefault="00287B31" w:rsidP="00287B31">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w:t>
      </w:r>
      <w:r w:rsidRPr="00287B31">
        <w:rPr>
          <w:rFonts w:ascii="Courier New" w:hAnsi="Courier New" w:cs="Courier New"/>
          <w:b/>
          <w:sz w:val="16"/>
          <w:szCs w:val="16"/>
          <w:highlight w:val="yellow"/>
          <w:lang w:eastAsia="de-DE"/>
        </w:rPr>
        <w:t>var integer index := f_NBIOT_CellInfo_Get_SI_Index(p_CellId, 4);</w:t>
      </w:r>
    </w:p>
    <w:p w14:paraId="4BB94324" w14:textId="77777777" w:rsidR="00287B31" w:rsidRPr="00287B31" w:rsidRDefault="00287B31" w:rsidP="00287B31">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lastRenderedPageBreak/>
        <w:t xml:space="preserve">    </w:t>
      </w:r>
    </w:p>
    <w:p w14:paraId="1D51A32F" w14:textId="77777777" w:rsidR="00287B31" w:rsidRPr="00287B31" w:rsidRDefault="00287B31" w:rsidP="00287B31">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 SIB4 is only present in combination c2 (see 36.508 cl. 8.1.4.3.1.2)</w:t>
      </w:r>
    </w:p>
    <w:p w14:paraId="5FEDF327" w14:textId="77777777" w:rsidR="00287B31" w:rsidRPr="00287B31" w:rsidRDefault="00287B31" w:rsidP="00287B31">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select (valueof(v_CellInfo.Sysinfo.Combination)) {</w:t>
      </w:r>
    </w:p>
    <w:p w14:paraId="4695F808" w14:textId="77777777" w:rsidR="00287B31" w:rsidRPr="00287B31" w:rsidRDefault="00287B31" w:rsidP="00287B31">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w:t>
      </w:r>
      <w:r w:rsidRPr="00287B31">
        <w:rPr>
          <w:rFonts w:ascii="Courier New" w:hAnsi="Courier New" w:cs="Courier New"/>
          <w:b/>
          <w:sz w:val="16"/>
          <w:szCs w:val="16"/>
          <w:highlight w:val="yellow"/>
          <w:lang w:eastAsia="de-DE"/>
        </w:rPr>
        <w:t>case (c2, c10) {</w:t>
      </w:r>
    </w:p>
    <w:p w14:paraId="02593515" w14:textId="77777777" w:rsidR="00287B31" w:rsidRPr="00287B31" w:rsidRDefault="00287B31" w:rsidP="00287B31">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//The combination initiation can be found in f_NBIOT_InitSystemInformation</w:t>
      </w:r>
    </w:p>
    <w:p w14:paraId="335628DE" w14:textId="77777777" w:rsidR="00287B31" w:rsidRPr="00287B31" w:rsidRDefault="00287B31" w:rsidP="00287B31">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w:t>
      </w:r>
      <w:r w:rsidRPr="00287B31">
        <w:rPr>
          <w:rFonts w:ascii="Courier New" w:hAnsi="Courier New" w:cs="Courier New"/>
          <w:b/>
          <w:sz w:val="16"/>
          <w:szCs w:val="16"/>
          <w:highlight w:val="yellow"/>
          <w:lang w:eastAsia="de-DE"/>
        </w:rPr>
        <w:t>v_CellInfo.Sysinfo.BCCH_Info.SIs[index].message_.c1.systemInformation_r13.criticalExtensions.systemInformation_r13.sib_TypeAndInfo_r13[0].sib4_r13 := p_Sib4;</w:t>
      </w:r>
    </w:p>
    <w:p w14:paraId="0B6A9602" w14:textId="77777777" w:rsidR="00287B31" w:rsidRPr="00287B31" w:rsidRDefault="00287B31" w:rsidP="00287B31">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f_NBIOT_CellInfo_Set(p_CellId, v_CellInfo);</w:t>
      </w:r>
    </w:p>
    <w:p w14:paraId="13098E8A" w14:textId="77777777" w:rsidR="00287B31" w:rsidRPr="00287B31" w:rsidRDefault="00287B31" w:rsidP="00287B31">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w:t>
      </w:r>
    </w:p>
    <w:p w14:paraId="70AE065E" w14:textId="77777777" w:rsidR="00287B31" w:rsidRPr="00287B31" w:rsidRDefault="00287B31" w:rsidP="00287B31">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case else {</w:t>
      </w:r>
    </w:p>
    <w:p w14:paraId="5F3733DD" w14:textId="77777777" w:rsidR="00287B31" w:rsidRPr="00287B31" w:rsidRDefault="00287B31" w:rsidP="00287B31">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FatalError(__FILE__, __LINE__, "Invalid System Combination");</w:t>
      </w:r>
    </w:p>
    <w:p w14:paraId="63CD9EE4" w14:textId="77777777" w:rsidR="00287B31" w:rsidRPr="00287B31" w:rsidRDefault="00287B31" w:rsidP="00287B31">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w:t>
      </w:r>
    </w:p>
    <w:p w14:paraId="62558976" w14:textId="77777777" w:rsidR="00287B31" w:rsidRPr="00287B31" w:rsidRDefault="00287B31" w:rsidP="00287B31">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w:t>
      </w:r>
    </w:p>
    <w:p w14:paraId="00B95CD8" w14:textId="06875EA5" w:rsidR="00174367" w:rsidRDefault="00287B31" w:rsidP="00287B31">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w:t>
      </w:r>
    </w:p>
    <w:p w14:paraId="43373246" w14:textId="77777777" w:rsidR="00174367" w:rsidRDefault="00174367" w:rsidP="00174367">
      <w:pPr>
        <w:spacing w:after="0"/>
        <w:rPr>
          <w:rFonts w:ascii="Courier New" w:hAnsi="Courier New" w:cs="Courier New"/>
          <w:b/>
          <w:sz w:val="16"/>
          <w:szCs w:val="16"/>
          <w:lang w:eastAsia="de-DE"/>
        </w:rPr>
      </w:pPr>
    </w:p>
    <w:p w14:paraId="6F504976" w14:textId="761F2E4C" w:rsidR="00FB5CFA" w:rsidRDefault="00FB5CFA" w:rsidP="00FB5CFA">
      <w:pPr>
        <w:autoSpaceDE w:val="0"/>
        <w:autoSpaceDN w:val="0"/>
        <w:adjustRightInd w:val="0"/>
        <w:spacing w:after="0"/>
        <w:rPr>
          <w:b/>
          <w:sz w:val="24"/>
          <w:szCs w:val="24"/>
          <w:lang w:eastAsia="de-DE"/>
        </w:rPr>
      </w:pPr>
      <w:r w:rsidRPr="00FB5CFA">
        <w:rPr>
          <w:b/>
          <w:sz w:val="24"/>
          <w:szCs w:val="24"/>
          <w:lang w:eastAsia="de-DE"/>
        </w:rPr>
        <w:t>Before</w:t>
      </w:r>
      <w:r>
        <w:rPr>
          <w:b/>
          <w:sz w:val="24"/>
          <w:szCs w:val="24"/>
          <w:lang w:eastAsia="de-DE"/>
        </w:rPr>
        <w:t>:</w:t>
      </w:r>
    </w:p>
    <w:p w14:paraId="25401252" w14:textId="77777777" w:rsidR="00FB5CFA" w:rsidRDefault="00FB5CFA" w:rsidP="00FB5CFA">
      <w:pPr>
        <w:autoSpaceDE w:val="0"/>
        <w:autoSpaceDN w:val="0"/>
        <w:adjustRightInd w:val="0"/>
        <w:spacing w:after="0"/>
        <w:rPr>
          <w:b/>
          <w:sz w:val="24"/>
          <w:szCs w:val="24"/>
          <w:lang w:eastAsia="de-DE"/>
        </w:rPr>
      </w:pPr>
    </w:p>
    <w:p w14:paraId="3A6EF0C4" w14:textId="77777777" w:rsidR="00287B31" w:rsidRPr="00287B31" w:rsidRDefault="00287B31" w:rsidP="00287B31">
      <w:pPr>
        <w:pStyle w:val="ListParagraph"/>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function f_NBIOT_CellInfo_SetSIB5(NBIOT_CellId_Type p_CellId,</w:t>
      </w:r>
    </w:p>
    <w:p w14:paraId="4D1766CB" w14:textId="77777777" w:rsidR="00287B31" w:rsidRPr="00287B31" w:rsidRDefault="00287B31" w:rsidP="00287B31">
      <w:pPr>
        <w:pStyle w:val="ListParagraph"/>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template (value) SystemInformationBlockType5_NB_r13 p_SIB5) runs on NBIOT_PTC</w:t>
      </w:r>
    </w:p>
    <w:p w14:paraId="15CF608D" w14:textId="77777777" w:rsidR="00287B31" w:rsidRPr="00287B31" w:rsidRDefault="00287B31" w:rsidP="00287B31">
      <w:pPr>
        <w:pStyle w:val="ListParagraph"/>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w:t>
      </w:r>
    </w:p>
    <w:p w14:paraId="4FB7BCCA" w14:textId="77777777" w:rsidR="00287B31" w:rsidRPr="00287B31" w:rsidRDefault="00287B31" w:rsidP="00287B31">
      <w:pPr>
        <w:pStyle w:val="ListParagraph"/>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var template (value) NBIOT_CellInfo_Type v_CellInfo := f_NBIOT_CellInfo_Get(p_CellId);</w:t>
      </w:r>
    </w:p>
    <w:p w14:paraId="56D27ABB" w14:textId="77777777" w:rsidR="00287B31" w:rsidRPr="00287B31" w:rsidRDefault="00287B31" w:rsidP="00287B31">
      <w:pPr>
        <w:pStyle w:val="ListParagraph"/>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w:t>
      </w:r>
    </w:p>
    <w:p w14:paraId="63BB409B" w14:textId="77777777" w:rsidR="00287B31" w:rsidRPr="00287B31" w:rsidRDefault="00287B31" w:rsidP="00287B31">
      <w:pPr>
        <w:pStyle w:val="ListParagraph"/>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 SIB5 is only present in combination c3 (see 36.508 cl. 8.1.4.3.1.2)</w:t>
      </w:r>
    </w:p>
    <w:p w14:paraId="21AA70FF" w14:textId="77777777" w:rsidR="00287B31" w:rsidRPr="00287B31" w:rsidRDefault="00287B31" w:rsidP="00287B31">
      <w:pPr>
        <w:pStyle w:val="ListParagraph"/>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select (valueof(v_CellInfo.Sysinfo.Combination)) {</w:t>
      </w:r>
    </w:p>
    <w:p w14:paraId="22BDB5B0" w14:textId="77777777" w:rsidR="00287B31" w:rsidRPr="00287B31" w:rsidRDefault="00287B31" w:rsidP="00287B31">
      <w:pPr>
        <w:pStyle w:val="ListParagraph"/>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case (c3) {</w:t>
      </w:r>
    </w:p>
    <w:p w14:paraId="62EFEC9D" w14:textId="77777777" w:rsidR="00287B31" w:rsidRPr="00287B31" w:rsidRDefault="00287B31" w:rsidP="00287B31">
      <w:pPr>
        <w:pStyle w:val="ListParagraph"/>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v_CellInfo.Sysinfo.BCCH_Info.SIs[2].message_.c1.systemInformation_r13.criticalExtensions.systemInformation_r13.sib_TypeAndInfo_r13[0].sib5_r13 := p_SIB5;</w:t>
      </w:r>
    </w:p>
    <w:p w14:paraId="29552E69" w14:textId="77777777" w:rsidR="00287B31" w:rsidRPr="00287B31" w:rsidRDefault="00287B31" w:rsidP="00287B31">
      <w:pPr>
        <w:pStyle w:val="ListParagraph"/>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f_NBIOT_CellInfo_Set(p_CellId, v_CellInfo);</w:t>
      </w:r>
    </w:p>
    <w:p w14:paraId="43E230C9" w14:textId="77777777" w:rsidR="00287B31" w:rsidRPr="00287B31" w:rsidRDefault="00287B31" w:rsidP="00287B31">
      <w:pPr>
        <w:pStyle w:val="ListParagraph"/>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w:t>
      </w:r>
    </w:p>
    <w:p w14:paraId="5776632A" w14:textId="77777777" w:rsidR="00287B31" w:rsidRPr="00287B31" w:rsidRDefault="00287B31" w:rsidP="00287B31">
      <w:pPr>
        <w:pStyle w:val="ListParagraph"/>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case else {</w:t>
      </w:r>
    </w:p>
    <w:p w14:paraId="73C71B6B" w14:textId="77777777" w:rsidR="00287B31" w:rsidRPr="00287B31" w:rsidRDefault="00287B31" w:rsidP="00287B31">
      <w:pPr>
        <w:pStyle w:val="ListParagraph"/>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FatalError(__FILE__, __LINE__, "Invalid System Combination");</w:t>
      </w:r>
    </w:p>
    <w:p w14:paraId="3873DDEB" w14:textId="77777777" w:rsidR="00287B31" w:rsidRPr="00287B31" w:rsidRDefault="00287B31" w:rsidP="00287B31">
      <w:pPr>
        <w:pStyle w:val="ListParagraph"/>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w:t>
      </w:r>
    </w:p>
    <w:p w14:paraId="50155890" w14:textId="77777777" w:rsidR="00287B31" w:rsidRPr="00287B31" w:rsidRDefault="00287B31" w:rsidP="00287B31">
      <w:pPr>
        <w:pStyle w:val="ListParagraph"/>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w:t>
      </w:r>
    </w:p>
    <w:p w14:paraId="0BA6CC94" w14:textId="5DF35E22" w:rsidR="00174367" w:rsidRDefault="00287B31" w:rsidP="00287B31">
      <w:pPr>
        <w:pStyle w:val="ListParagraph"/>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w:t>
      </w:r>
    </w:p>
    <w:p w14:paraId="190307CF" w14:textId="77777777" w:rsidR="00174367" w:rsidRDefault="00174367" w:rsidP="00174367">
      <w:pPr>
        <w:spacing w:after="0"/>
        <w:rPr>
          <w:rFonts w:ascii="Courier New" w:hAnsi="Courier New" w:cs="Courier New"/>
          <w:b/>
          <w:sz w:val="16"/>
          <w:szCs w:val="16"/>
          <w:lang w:eastAsia="de-DE"/>
        </w:rPr>
      </w:pPr>
    </w:p>
    <w:p w14:paraId="56D32647" w14:textId="77777777" w:rsidR="00FB5CFA" w:rsidRDefault="00FB5CFA" w:rsidP="00FB5CFA">
      <w:pPr>
        <w:autoSpaceDE w:val="0"/>
        <w:autoSpaceDN w:val="0"/>
        <w:adjustRightInd w:val="0"/>
        <w:spacing w:after="0"/>
        <w:rPr>
          <w:b/>
        </w:rPr>
      </w:pPr>
      <w:r>
        <w:rPr>
          <w:b/>
          <w:sz w:val="24"/>
          <w:szCs w:val="24"/>
          <w:lang w:eastAsia="de-DE"/>
        </w:rPr>
        <w:t>After</w:t>
      </w:r>
      <w:r>
        <w:rPr>
          <w:b/>
        </w:rPr>
        <w:t>:</w:t>
      </w:r>
    </w:p>
    <w:p w14:paraId="1A922090" w14:textId="77777777" w:rsidR="00287B31" w:rsidRPr="00287B31" w:rsidRDefault="00287B31" w:rsidP="00287B31">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function f_NBIOT_CellInfo_SetSIB5(NBIOT_CellId_Type p_CellId,</w:t>
      </w:r>
    </w:p>
    <w:p w14:paraId="72F8023C" w14:textId="77777777" w:rsidR="00287B31" w:rsidRPr="00287B31" w:rsidRDefault="00287B31" w:rsidP="00287B31">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template (value) SystemInformationBlockType5_NB_r13 p_SIB5) runs on NBIOT_PTC // Updated to use function to determine index of where SIB should be WI1233835</w:t>
      </w:r>
    </w:p>
    <w:p w14:paraId="2F7AB467" w14:textId="77777777" w:rsidR="00287B31" w:rsidRPr="00287B31" w:rsidRDefault="00287B31" w:rsidP="00287B31">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w:t>
      </w:r>
    </w:p>
    <w:p w14:paraId="1167AFF5" w14:textId="77777777" w:rsidR="00287B31" w:rsidRPr="00287B31" w:rsidRDefault="00287B31" w:rsidP="00287B31">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var template (value) NBIOT_CellInfo_Type v_CellInfo := f_NBIOT_CellInfo_Get(p_CellId);</w:t>
      </w:r>
    </w:p>
    <w:p w14:paraId="51D609FE" w14:textId="77777777" w:rsidR="00287B31" w:rsidRPr="00287B31" w:rsidRDefault="00287B31" w:rsidP="00287B31">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w:t>
      </w:r>
      <w:r w:rsidRPr="00287B31">
        <w:rPr>
          <w:rFonts w:ascii="Courier New" w:hAnsi="Courier New" w:cs="Courier New"/>
          <w:b/>
          <w:sz w:val="16"/>
          <w:szCs w:val="16"/>
          <w:highlight w:val="yellow"/>
          <w:lang w:eastAsia="de-DE"/>
        </w:rPr>
        <w:t>var integer index := f_NBIOT_CellInfo_Get_SI_Index(p_CellId, 5);</w:t>
      </w:r>
    </w:p>
    <w:p w14:paraId="1B4A33C3" w14:textId="77777777" w:rsidR="00287B31" w:rsidRPr="00287B31" w:rsidRDefault="00287B31" w:rsidP="00287B31">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w:t>
      </w:r>
    </w:p>
    <w:p w14:paraId="08B07531" w14:textId="77777777" w:rsidR="00287B31" w:rsidRPr="00287B31" w:rsidRDefault="00287B31" w:rsidP="00287B31">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 SIB5 is only present in combination c3 (see 36.508 cl. 8.1.4.3.1.2)</w:t>
      </w:r>
    </w:p>
    <w:p w14:paraId="748C98DD" w14:textId="77777777" w:rsidR="00287B31" w:rsidRPr="00287B31" w:rsidRDefault="00287B31" w:rsidP="00287B31">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select (valueof(v_CellInfo.Sysinfo.Combination)) {</w:t>
      </w:r>
    </w:p>
    <w:p w14:paraId="50D13BBD" w14:textId="77777777" w:rsidR="00287B31" w:rsidRPr="00287B31" w:rsidRDefault="00287B31" w:rsidP="00287B31">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287B31">
        <w:rPr>
          <w:rFonts w:ascii="Courier New" w:hAnsi="Courier New" w:cs="Courier New"/>
          <w:b/>
          <w:sz w:val="16"/>
          <w:szCs w:val="16"/>
          <w:lang w:eastAsia="de-DE"/>
        </w:rPr>
        <w:t xml:space="preserve">      </w:t>
      </w:r>
      <w:r w:rsidRPr="00287B31">
        <w:rPr>
          <w:rFonts w:ascii="Courier New" w:hAnsi="Courier New" w:cs="Courier New"/>
          <w:b/>
          <w:sz w:val="16"/>
          <w:szCs w:val="16"/>
          <w:highlight w:val="yellow"/>
          <w:lang w:eastAsia="de-DE"/>
        </w:rPr>
        <w:t>case (c3, c11) {</w:t>
      </w:r>
    </w:p>
    <w:p w14:paraId="05ED9968" w14:textId="77777777" w:rsidR="00287B31" w:rsidRPr="00287B31" w:rsidRDefault="00287B31" w:rsidP="00287B31">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highlight w:val="yellow"/>
          <w:lang w:eastAsia="de-DE"/>
        </w:rPr>
        <w:lastRenderedPageBreak/>
        <w:t xml:space="preserve">        v_CellInfo.Sysinfo.BCCH_Info.SIs[index].message_.c1.systemInformation_r13.criticalExtensions.systemInformation_r13.sib_TypeAndInfo_r13[0].sib5_r13 := p_SIB5;</w:t>
      </w:r>
    </w:p>
    <w:p w14:paraId="0722D2CC" w14:textId="77777777" w:rsidR="00287B31" w:rsidRPr="00287B31" w:rsidRDefault="00287B31" w:rsidP="00287B31">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f_NBIOT_CellInfo_Set(p_CellId, v_CellInfo);</w:t>
      </w:r>
    </w:p>
    <w:p w14:paraId="5DFD8F6F" w14:textId="77777777" w:rsidR="00287B31" w:rsidRPr="00287B31" w:rsidRDefault="00287B31" w:rsidP="00287B31">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w:t>
      </w:r>
    </w:p>
    <w:p w14:paraId="63747F6C" w14:textId="77777777" w:rsidR="00287B31" w:rsidRPr="00287B31" w:rsidRDefault="00287B31" w:rsidP="00287B31">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case else {</w:t>
      </w:r>
    </w:p>
    <w:p w14:paraId="074933DF" w14:textId="77777777" w:rsidR="00287B31" w:rsidRPr="00287B31" w:rsidRDefault="00287B31" w:rsidP="00287B31">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FatalError(__FILE__, __LINE__, "Invalid System Combination");</w:t>
      </w:r>
    </w:p>
    <w:p w14:paraId="1E579920" w14:textId="77777777" w:rsidR="00287B31" w:rsidRPr="00287B31" w:rsidRDefault="00287B31" w:rsidP="00287B31">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w:t>
      </w:r>
    </w:p>
    <w:p w14:paraId="219A336C" w14:textId="77777777" w:rsidR="00287B31" w:rsidRPr="00287B31" w:rsidRDefault="00287B31" w:rsidP="00287B31">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w:t>
      </w:r>
    </w:p>
    <w:p w14:paraId="37FA3399" w14:textId="33B3850F" w:rsidR="00174367" w:rsidRDefault="00287B31" w:rsidP="00287B31">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w:t>
      </w:r>
    </w:p>
    <w:p w14:paraId="628440D0" w14:textId="77777777" w:rsidR="00FB5CFA" w:rsidRDefault="00FB5CFA" w:rsidP="00FB5CFA">
      <w:pPr>
        <w:autoSpaceDE w:val="0"/>
        <w:autoSpaceDN w:val="0"/>
        <w:adjustRightInd w:val="0"/>
        <w:spacing w:after="0"/>
        <w:rPr>
          <w:b/>
          <w:sz w:val="24"/>
          <w:szCs w:val="24"/>
          <w:lang w:eastAsia="de-DE"/>
        </w:rPr>
      </w:pPr>
    </w:p>
    <w:p w14:paraId="7ABD2513" w14:textId="4169C105" w:rsidR="00174367" w:rsidRDefault="00FB5CFA" w:rsidP="00FB5CFA">
      <w:pPr>
        <w:autoSpaceDE w:val="0"/>
        <w:autoSpaceDN w:val="0"/>
        <w:adjustRightInd w:val="0"/>
        <w:spacing w:after="0"/>
        <w:rPr>
          <w:b/>
          <w:sz w:val="24"/>
          <w:szCs w:val="24"/>
          <w:lang w:eastAsia="de-DE"/>
        </w:rPr>
      </w:pPr>
      <w:r w:rsidRPr="00FB5CFA">
        <w:rPr>
          <w:b/>
          <w:sz w:val="24"/>
          <w:szCs w:val="24"/>
          <w:lang w:eastAsia="de-DE"/>
        </w:rPr>
        <w:t>Before</w:t>
      </w:r>
      <w:r>
        <w:rPr>
          <w:b/>
          <w:sz w:val="24"/>
          <w:szCs w:val="24"/>
          <w:lang w:eastAsia="de-DE"/>
        </w:rPr>
        <w:t>:</w:t>
      </w:r>
    </w:p>
    <w:p w14:paraId="111EAF51" w14:textId="77777777" w:rsidR="00FB5CFA" w:rsidRPr="00FB5CFA" w:rsidRDefault="00FB5CFA" w:rsidP="00FB5CFA">
      <w:pPr>
        <w:autoSpaceDE w:val="0"/>
        <w:autoSpaceDN w:val="0"/>
        <w:adjustRightInd w:val="0"/>
        <w:spacing w:after="0"/>
        <w:rPr>
          <w:rFonts w:ascii="Arial" w:hAnsi="Arial" w:cs="Arial"/>
          <w:sz w:val="40"/>
          <w:szCs w:val="40"/>
        </w:rPr>
      </w:pPr>
    </w:p>
    <w:p w14:paraId="1CCB8074" w14:textId="77777777" w:rsidR="00287B31" w:rsidRPr="00287B31" w:rsidRDefault="00287B31" w:rsidP="00287B31">
      <w:pPr>
        <w:pStyle w:val="ListParagraph"/>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function f_NBIOT_CellInfo_SetSIB14(NBIOT_CellId_Type p_CellId,</w:t>
      </w:r>
    </w:p>
    <w:p w14:paraId="460BB10B" w14:textId="77777777" w:rsidR="00287B31" w:rsidRPr="00287B31" w:rsidRDefault="00287B31" w:rsidP="00287B31">
      <w:pPr>
        <w:pStyle w:val="ListParagraph"/>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template (value) SystemInformationBlockType14_NB_r13 p_SIB14) runs on NBIOT_PTC</w:t>
      </w:r>
    </w:p>
    <w:p w14:paraId="4993C7BD" w14:textId="77777777" w:rsidR="00287B31" w:rsidRPr="00287B31" w:rsidRDefault="00287B31" w:rsidP="00287B31">
      <w:pPr>
        <w:pStyle w:val="ListParagraph"/>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w:t>
      </w:r>
    </w:p>
    <w:p w14:paraId="45628835" w14:textId="77777777" w:rsidR="00287B31" w:rsidRPr="00287B31" w:rsidRDefault="00287B31" w:rsidP="00287B31">
      <w:pPr>
        <w:pStyle w:val="ListParagraph"/>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var template (value) NBIOT_CellInfo_Type v_CellInfo := f_NBIOT_CellInfo_Get(p_CellId);</w:t>
      </w:r>
    </w:p>
    <w:p w14:paraId="70103E54" w14:textId="77777777" w:rsidR="00287B31" w:rsidRPr="00287B31" w:rsidRDefault="00287B31" w:rsidP="00287B31">
      <w:pPr>
        <w:pStyle w:val="ListParagraph"/>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w:t>
      </w:r>
    </w:p>
    <w:p w14:paraId="3A341DFE" w14:textId="77777777" w:rsidR="00287B31" w:rsidRPr="00287B31" w:rsidRDefault="00287B31" w:rsidP="00287B31">
      <w:pPr>
        <w:pStyle w:val="ListParagraph"/>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 SIB14 is only present in combination c4 (see 36.508 cl. 8.1.4.3 Table 8.1.4.3.1.1-1 for more information)</w:t>
      </w:r>
    </w:p>
    <w:p w14:paraId="7C6F6E50" w14:textId="77777777" w:rsidR="00287B31" w:rsidRPr="00287B31" w:rsidRDefault="00287B31" w:rsidP="00287B31">
      <w:pPr>
        <w:pStyle w:val="ListParagraph"/>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select (valueof(v_CellInfo.Sysinfo.Combination)) {</w:t>
      </w:r>
    </w:p>
    <w:p w14:paraId="59E7F97C" w14:textId="77777777" w:rsidR="00287B31" w:rsidRPr="00287B31" w:rsidRDefault="00287B31" w:rsidP="00287B31">
      <w:pPr>
        <w:pStyle w:val="ListParagraph"/>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case (c4) {</w:t>
      </w:r>
    </w:p>
    <w:p w14:paraId="335ADECB" w14:textId="77777777" w:rsidR="00287B31" w:rsidRPr="00287B31" w:rsidRDefault="00287B31" w:rsidP="00287B31">
      <w:pPr>
        <w:pStyle w:val="ListParagraph"/>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v_CellInfo.Sysinfo.BCCH_Info.SIs[2].message_.c1.systemInformation_r13.criticalExtensions.systemInformation_r13.sib_TypeAndInfo_r13[0].sib14_r13 := p_SIB14;</w:t>
      </w:r>
    </w:p>
    <w:p w14:paraId="4021D5EE" w14:textId="77777777" w:rsidR="00287B31" w:rsidRPr="00287B31" w:rsidRDefault="00287B31" w:rsidP="00287B31">
      <w:pPr>
        <w:pStyle w:val="ListParagraph"/>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f_NBIOT_CellInfo_Set(p_CellId, v_CellInfo);</w:t>
      </w:r>
    </w:p>
    <w:p w14:paraId="6D18F089" w14:textId="77777777" w:rsidR="00287B31" w:rsidRPr="00287B31" w:rsidRDefault="00287B31" w:rsidP="00287B31">
      <w:pPr>
        <w:pStyle w:val="ListParagraph"/>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w:t>
      </w:r>
    </w:p>
    <w:p w14:paraId="70D0B93E" w14:textId="77777777" w:rsidR="00287B31" w:rsidRPr="00287B31" w:rsidRDefault="00287B31" w:rsidP="00287B31">
      <w:pPr>
        <w:pStyle w:val="ListParagraph"/>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case else {</w:t>
      </w:r>
    </w:p>
    <w:p w14:paraId="125F7AEF" w14:textId="77777777" w:rsidR="00287B31" w:rsidRPr="00287B31" w:rsidRDefault="00287B31" w:rsidP="00287B31">
      <w:pPr>
        <w:pStyle w:val="ListParagraph"/>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FatalError (__FILE__, __LINE__, "Invalid System Combination");</w:t>
      </w:r>
    </w:p>
    <w:p w14:paraId="73FBDC97" w14:textId="77777777" w:rsidR="00287B31" w:rsidRPr="00287B31" w:rsidRDefault="00287B31" w:rsidP="00287B31">
      <w:pPr>
        <w:pStyle w:val="ListParagraph"/>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w:t>
      </w:r>
    </w:p>
    <w:p w14:paraId="204A8EC9" w14:textId="77777777" w:rsidR="00287B31" w:rsidRPr="00287B31" w:rsidRDefault="00287B31" w:rsidP="00287B31">
      <w:pPr>
        <w:pStyle w:val="ListParagraph"/>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w:t>
      </w:r>
    </w:p>
    <w:p w14:paraId="38C879BA" w14:textId="6754674B" w:rsidR="00174367" w:rsidRDefault="00287B31" w:rsidP="00287B31">
      <w:pPr>
        <w:pStyle w:val="ListParagraph"/>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w:t>
      </w:r>
    </w:p>
    <w:p w14:paraId="7DF2AA96" w14:textId="77777777" w:rsidR="00174367" w:rsidRDefault="00174367" w:rsidP="00174367">
      <w:pPr>
        <w:spacing w:after="0"/>
        <w:rPr>
          <w:rFonts w:ascii="Courier New" w:hAnsi="Courier New" w:cs="Courier New"/>
          <w:b/>
          <w:sz w:val="16"/>
          <w:szCs w:val="16"/>
          <w:lang w:eastAsia="de-DE"/>
        </w:rPr>
      </w:pPr>
    </w:p>
    <w:p w14:paraId="7D70603C" w14:textId="77777777" w:rsidR="00FB5CFA" w:rsidRDefault="00FB5CFA" w:rsidP="00FB5CFA">
      <w:pPr>
        <w:autoSpaceDE w:val="0"/>
        <w:autoSpaceDN w:val="0"/>
        <w:adjustRightInd w:val="0"/>
        <w:spacing w:after="0"/>
        <w:rPr>
          <w:b/>
        </w:rPr>
      </w:pPr>
      <w:r>
        <w:rPr>
          <w:b/>
          <w:sz w:val="24"/>
          <w:szCs w:val="24"/>
          <w:lang w:eastAsia="de-DE"/>
        </w:rPr>
        <w:t>After</w:t>
      </w:r>
      <w:r>
        <w:rPr>
          <w:b/>
        </w:rPr>
        <w:t>:</w:t>
      </w:r>
    </w:p>
    <w:p w14:paraId="56D0B6F7" w14:textId="77777777" w:rsidR="00287B31" w:rsidRPr="00287B31" w:rsidRDefault="00174367" w:rsidP="00287B31">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174367">
        <w:rPr>
          <w:rFonts w:ascii="Courier New" w:hAnsi="Courier New" w:cs="Courier New"/>
          <w:b/>
          <w:sz w:val="16"/>
          <w:szCs w:val="16"/>
          <w:lang w:eastAsia="de-DE"/>
        </w:rPr>
        <w:t xml:space="preserve">  </w:t>
      </w:r>
      <w:r w:rsidR="00287B31" w:rsidRPr="00287B31">
        <w:rPr>
          <w:rFonts w:ascii="Courier New" w:hAnsi="Courier New" w:cs="Courier New"/>
          <w:b/>
          <w:sz w:val="16"/>
          <w:szCs w:val="16"/>
          <w:lang w:eastAsia="de-DE"/>
        </w:rPr>
        <w:t xml:space="preserve">  function f_NBIOT_CellInfo_SetSIB14(NBIOT_CellId_Type p_CellId,</w:t>
      </w:r>
    </w:p>
    <w:p w14:paraId="2007F80D" w14:textId="77777777" w:rsidR="00287B31" w:rsidRPr="00287B31" w:rsidRDefault="00287B31" w:rsidP="00287B31">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template (value) SystemInformationBlockType14_NB_r13 p_SIB14) runs on NBIOT_PTC // Updated to use function to determine index of where SIB should be WI1233835</w:t>
      </w:r>
    </w:p>
    <w:p w14:paraId="6CC3C7C9" w14:textId="77777777" w:rsidR="00287B31" w:rsidRPr="00287B31" w:rsidRDefault="00287B31" w:rsidP="00287B31">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w:t>
      </w:r>
    </w:p>
    <w:p w14:paraId="2DD46BA6" w14:textId="77777777" w:rsidR="00287B31" w:rsidRPr="00287B31" w:rsidRDefault="00287B31" w:rsidP="00287B31">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var template (value) NBIOT_CellInfo_Type v_CellInfo := f_NBIOT_CellInfo_Get(p_CellId);</w:t>
      </w:r>
    </w:p>
    <w:p w14:paraId="49327C12" w14:textId="77777777" w:rsidR="00287B31" w:rsidRPr="00287B31" w:rsidRDefault="00287B31" w:rsidP="00287B31">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w:t>
      </w:r>
      <w:r w:rsidRPr="00287B31">
        <w:rPr>
          <w:rFonts w:ascii="Courier New" w:hAnsi="Courier New" w:cs="Courier New"/>
          <w:b/>
          <w:sz w:val="16"/>
          <w:szCs w:val="16"/>
          <w:highlight w:val="yellow"/>
          <w:lang w:eastAsia="de-DE"/>
        </w:rPr>
        <w:t>var integer index := f_NBIOT_CellInfo_Get_SI_Index(p_CellId, 14);</w:t>
      </w:r>
    </w:p>
    <w:p w14:paraId="30CEA44B" w14:textId="77777777" w:rsidR="00287B31" w:rsidRPr="00287B31" w:rsidRDefault="00287B31" w:rsidP="00287B31">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w:t>
      </w:r>
    </w:p>
    <w:p w14:paraId="02819E5A" w14:textId="77777777" w:rsidR="00287B31" w:rsidRPr="00287B31" w:rsidRDefault="00287B31" w:rsidP="00287B31">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 SIB14 is only present in combination c4 (see 36.508 cl. 8.1.4.3 Table 8.1.4.3.1.1-1 for more information)</w:t>
      </w:r>
    </w:p>
    <w:p w14:paraId="41A492A6" w14:textId="77777777" w:rsidR="00287B31" w:rsidRPr="00287B31" w:rsidRDefault="00287B31" w:rsidP="00287B31">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select (valueof(v_CellInfo.Sysinfo.Combination)) {</w:t>
      </w:r>
    </w:p>
    <w:p w14:paraId="619ACDBC" w14:textId="77777777" w:rsidR="00287B31" w:rsidRPr="00287B31" w:rsidRDefault="00287B31" w:rsidP="00287B31">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287B31">
        <w:rPr>
          <w:rFonts w:ascii="Courier New" w:hAnsi="Courier New" w:cs="Courier New"/>
          <w:b/>
          <w:sz w:val="16"/>
          <w:szCs w:val="16"/>
          <w:lang w:eastAsia="de-DE"/>
        </w:rPr>
        <w:t xml:space="preserve">      </w:t>
      </w:r>
      <w:r w:rsidRPr="00287B31">
        <w:rPr>
          <w:rFonts w:ascii="Courier New" w:hAnsi="Courier New" w:cs="Courier New"/>
          <w:b/>
          <w:sz w:val="16"/>
          <w:szCs w:val="16"/>
          <w:highlight w:val="yellow"/>
          <w:lang w:eastAsia="de-DE"/>
        </w:rPr>
        <w:t>case (c4, c13) {</w:t>
      </w:r>
    </w:p>
    <w:p w14:paraId="0AD39791" w14:textId="77777777" w:rsidR="00287B31" w:rsidRPr="00287B31" w:rsidRDefault="00287B31" w:rsidP="00287B31">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highlight w:val="yellow"/>
          <w:lang w:eastAsia="de-DE"/>
        </w:rPr>
        <w:t xml:space="preserve">        v_CellInfo.Sysinfo.BCCH_Info.SIs[index].message_.c1.systemInformation_r13.criticalExtensions.systemInformation_r13.sib_TypeAndInfo_r13[0].sib14_r13 := p_SIB14;</w:t>
      </w:r>
    </w:p>
    <w:p w14:paraId="726A4939" w14:textId="77777777" w:rsidR="00287B31" w:rsidRPr="00287B31" w:rsidRDefault="00287B31" w:rsidP="00287B31">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f_NBIOT_CellInfo_Set(p_CellId, v_CellInfo);</w:t>
      </w:r>
    </w:p>
    <w:p w14:paraId="72880EB5" w14:textId="77777777" w:rsidR="00287B31" w:rsidRPr="00287B31" w:rsidRDefault="00287B31" w:rsidP="00287B31">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w:t>
      </w:r>
    </w:p>
    <w:p w14:paraId="68A93175" w14:textId="77777777" w:rsidR="00287B31" w:rsidRPr="00287B31" w:rsidRDefault="00287B31" w:rsidP="00287B31">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case else {</w:t>
      </w:r>
    </w:p>
    <w:p w14:paraId="3DDB5183" w14:textId="77777777" w:rsidR="00287B31" w:rsidRPr="00287B31" w:rsidRDefault="00287B31" w:rsidP="00287B31">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lastRenderedPageBreak/>
        <w:t xml:space="preserve">        FatalError (__FILE__, __LINE__, "Invalid System Combination");</w:t>
      </w:r>
    </w:p>
    <w:p w14:paraId="21D2D9AC" w14:textId="77777777" w:rsidR="00287B31" w:rsidRPr="00287B31" w:rsidRDefault="00287B31" w:rsidP="00287B31">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w:t>
      </w:r>
    </w:p>
    <w:p w14:paraId="30F54F1C" w14:textId="77777777" w:rsidR="00287B31" w:rsidRPr="00287B31" w:rsidRDefault="00287B31" w:rsidP="00287B31">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w:t>
      </w:r>
    </w:p>
    <w:p w14:paraId="6C71B2EB" w14:textId="4DE8C4C8" w:rsidR="00174367" w:rsidRDefault="00287B31" w:rsidP="00287B31">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w:t>
      </w:r>
    </w:p>
    <w:p w14:paraId="62660CE7" w14:textId="77777777" w:rsidR="00174367" w:rsidRDefault="00174367" w:rsidP="00174367">
      <w:pPr>
        <w:spacing w:after="0"/>
        <w:rPr>
          <w:rFonts w:ascii="Courier New" w:hAnsi="Courier New" w:cs="Courier New"/>
          <w:b/>
          <w:sz w:val="16"/>
          <w:szCs w:val="16"/>
          <w:lang w:eastAsia="de-DE"/>
        </w:rPr>
      </w:pPr>
    </w:p>
    <w:p w14:paraId="61386960" w14:textId="4C2F757F" w:rsidR="00FB5CFA" w:rsidRDefault="00FB5CFA" w:rsidP="00FB5CFA">
      <w:pPr>
        <w:autoSpaceDE w:val="0"/>
        <w:autoSpaceDN w:val="0"/>
        <w:adjustRightInd w:val="0"/>
        <w:spacing w:after="0"/>
        <w:rPr>
          <w:b/>
          <w:sz w:val="24"/>
          <w:szCs w:val="24"/>
          <w:lang w:eastAsia="de-DE"/>
        </w:rPr>
      </w:pPr>
      <w:r w:rsidRPr="00FB5CFA">
        <w:rPr>
          <w:b/>
          <w:sz w:val="24"/>
          <w:szCs w:val="24"/>
          <w:lang w:eastAsia="de-DE"/>
        </w:rPr>
        <w:t>Before</w:t>
      </w:r>
      <w:r>
        <w:rPr>
          <w:b/>
          <w:sz w:val="24"/>
          <w:szCs w:val="24"/>
          <w:lang w:eastAsia="de-DE"/>
        </w:rPr>
        <w:t>:</w:t>
      </w:r>
    </w:p>
    <w:p w14:paraId="53BB5902" w14:textId="77777777" w:rsidR="00FB5CFA" w:rsidRDefault="00FB5CFA" w:rsidP="00FB5CFA">
      <w:pPr>
        <w:autoSpaceDE w:val="0"/>
        <w:autoSpaceDN w:val="0"/>
        <w:adjustRightInd w:val="0"/>
        <w:spacing w:after="0"/>
        <w:rPr>
          <w:b/>
          <w:sz w:val="24"/>
          <w:szCs w:val="24"/>
          <w:lang w:eastAsia="de-DE"/>
        </w:rPr>
      </w:pPr>
    </w:p>
    <w:p w14:paraId="52D19F24" w14:textId="77777777" w:rsidR="00287B31" w:rsidRPr="00287B31" w:rsidRDefault="00174367" w:rsidP="00287B31">
      <w:pPr>
        <w:pStyle w:val="ListParagraph"/>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174367">
        <w:rPr>
          <w:rFonts w:ascii="Courier New" w:hAnsi="Courier New" w:cs="Courier New"/>
          <w:b/>
          <w:sz w:val="16"/>
          <w:szCs w:val="16"/>
          <w:lang w:eastAsia="de-DE"/>
        </w:rPr>
        <w:t xml:space="preserve">  </w:t>
      </w:r>
      <w:r w:rsidR="00287B31" w:rsidRPr="00287B31">
        <w:rPr>
          <w:rFonts w:ascii="Courier New" w:hAnsi="Courier New" w:cs="Courier New"/>
          <w:b/>
          <w:sz w:val="16"/>
          <w:szCs w:val="16"/>
          <w:lang w:eastAsia="de-DE"/>
        </w:rPr>
        <w:t xml:space="preserve">  function f_NBIOT_CellInfo_SetSIB22(NBIOT_CellId_Type p_CellId,</w:t>
      </w:r>
    </w:p>
    <w:p w14:paraId="4ED2F9E6" w14:textId="77777777" w:rsidR="00287B31" w:rsidRPr="00287B31" w:rsidRDefault="00287B31" w:rsidP="00287B31">
      <w:pPr>
        <w:pStyle w:val="ListParagraph"/>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template (value) SystemInformationBlockType22_NB_r14 p_SIB22) runs on NBIOT_PTC</w:t>
      </w:r>
    </w:p>
    <w:p w14:paraId="0EC9D3E2" w14:textId="77777777" w:rsidR="00287B31" w:rsidRPr="00287B31" w:rsidRDefault="00287B31" w:rsidP="00287B31">
      <w:pPr>
        <w:pStyle w:val="ListParagraph"/>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w:t>
      </w:r>
    </w:p>
    <w:p w14:paraId="6FD24B15" w14:textId="77777777" w:rsidR="00287B31" w:rsidRPr="00287B31" w:rsidRDefault="00287B31" w:rsidP="00287B31">
      <w:pPr>
        <w:pStyle w:val="ListParagraph"/>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var template (value) NBIOT_CellInfo_Type v_CellInfo := f_NBIOT_CellInfo_Get(p_CellId);</w:t>
      </w:r>
    </w:p>
    <w:p w14:paraId="7197577E" w14:textId="77777777" w:rsidR="00287B31" w:rsidRPr="00287B31" w:rsidRDefault="00287B31" w:rsidP="00287B31">
      <w:pPr>
        <w:pStyle w:val="ListParagraph"/>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w:t>
      </w:r>
    </w:p>
    <w:p w14:paraId="56046825" w14:textId="77777777" w:rsidR="00287B31" w:rsidRPr="00287B31" w:rsidRDefault="00287B31" w:rsidP="00287B31">
      <w:pPr>
        <w:pStyle w:val="ListParagraph"/>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 SIB22 is only present in combination c6 (see 36.508 cl. 8.1.4.3.1.2)</w:t>
      </w:r>
    </w:p>
    <w:p w14:paraId="021C3886" w14:textId="77777777" w:rsidR="00287B31" w:rsidRPr="00287B31" w:rsidRDefault="00287B31" w:rsidP="00287B31">
      <w:pPr>
        <w:pStyle w:val="ListParagraph"/>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select (valueof(v_CellInfo.Sysinfo.Combination)) {</w:t>
      </w:r>
    </w:p>
    <w:p w14:paraId="0FB1216F" w14:textId="77777777" w:rsidR="00287B31" w:rsidRPr="00287B31" w:rsidRDefault="00287B31" w:rsidP="00287B31">
      <w:pPr>
        <w:pStyle w:val="ListParagraph"/>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case (c6) {</w:t>
      </w:r>
    </w:p>
    <w:p w14:paraId="195C4E02" w14:textId="77777777" w:rsidR="00287B31" w:rsidRPr="00287B31" w:rsidRDefault="00287B31" w:rsidP="00287B31">
      <w:pPr>
        <w:pStyle w:val="ListParagraph"/>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//The combination initiation can be found in f_NBIOT_InitSystemInformation</w:t>
      </w:r>
    </w:p>
    <w:p w14:paraId="0529736E" w14:textId="77777777" w:rsidR="00287B31" w:rsidRPr="00287B31" w:rsidRDefault="00287B31" w:rsidP="00287B31">
      <w:pPr>
        <w:pStyle w:val="ListParagraph"/>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v_CellInfo.Sysinfo.BCCH_Info.SIs[1].message_.c1.systemInformation_r13.criticalExtensions.systemInformation_r13.sib_TypeAndInfo_r13[0].sib22_v1430 := p_SIB22;</w:t>
      </w:r>
    </w:p>
    <w:p w14:paraId="223DE821" w14:textId="77777777" w:rsidR="00287B31" w:rsidRPr="00287B31" w:rsidRDefault="00287B31" w:rsidP="00287B31">
      <w:pPr>
        <w:pStyle w:val="ListParagraph"/>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f_NBIOT_CellInfo_Set(p_CellId, v_CellInfo);</w:t>
      </w:r>
    </w:p>
    <w:p w14:paraId="3BFEF110" w14:textId="77777777" w:rsidR="00287B31" w:rsidRPr="00287B31" w:rsidRDefault="00287B31" w:rsidP="00287B31">
      <w:pPr>
        <w:pStyle w:val="ListParagraph"/>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w:t>
      </w:r>
    </w:p>
    <w:p w14:paraId="3E72B9B2" w14:textId="77777777" w:rsidR="00287B31" w:rsidRPr="00287B31" w:rsidRDefault="00287B31" w:rsidP="00287B31">
      <w:pPr>
        <w:pStyle w:val="ListParagraph"/>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case else {</w:t>
      </w:r>
    </w:p>
    <w:p w14:paraId="524AB50F" w14:textId="77777777" w:rsidR="00287B31" w:rsidRPr="00287B31" w:rsidRDefault="00287B31" w:rsidP="00287B31">
      <w:pPr>
        <w:pStyle w:val="ListParagraph"/>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FatalError(__FILE__, __LINE__, "Invalid System Combination");</w:t>
      </w:r>
    </w:p>
    <w:p w14:paraId="1710E0A9" w14:textId="77777777" w:rsidR="00287B31" w:rsidRPr="00287B31" w:rsidRDefault="00287B31" w:rsidP="00287B31">
      <w:pPr>
        <w:pStyle w:val="ListParagraph"/>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w:t>
      </w:r>
    </w:p>
    <w:p w14:paraId="7D876F8F" w14:textId="77777777" w:rsidR="00287B31" w:rsidRPr="00287B31" w:rsidRDefault="00287B31" w:rsidP="00287B31">
      <w:pPr>
        <w:pStyle w:val="ListParagraph"/>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w:t>
      </w:r>
    </w:p>
    <w:p w14:paraId="747171E8" w14:textId="4FCFBBAE" w:rsidR="00174367" w:rsidRDefault="00287B31" w:rsidP="00287B31">
      <w:pPr>
        <w:pStyle w:val="ListParagraph"/>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w:t>
      </w:r>
    </w:p>
    <w:p w14:paraId="3F2BCA5E" w14:textId="77777777" w:rsidR="00174367" w:rsidRDefault="00174367" w:rsidP="00174367">
      <w:pPr>
        <w:spacing w:after="0"/>
        <w:rPr>
          <w:rFonts w:ascii="Courier New" w:hAnsi="Courier New" w:cs="Courier New"/>
          <w:b/>
          <w:sz w:val="16"/>
          <w:szCs w:val="16"/>
          <w:lang w:eastAsia="de-DE"/>
        </w:rPr>
      </w:pPr>
    </w:p>
    <w:p w14:paraId="5B28D3F5" w14:textId="77777777" w:rsidR="00FB5CFA" w:rsidRDefault="00FB5CFA" w:rsidP="00FB5CFA">
      <w:pPr>
        <w:autoSpaceDE w:val="0"/>
        <w:autoSpaceDN w:val="0"/>
        <w:adjustRightInd w:val="0"/>
        <w:spacing w:after="0"/>
        <w:rPr>
          <w:b/>
        </w:rPr>
      </w:pPr>
      <w:r>
        <w:rPr>
          <w:b/>
          <w:sz w:val="24"/>
          <w:szCs w:val="24"/>
          <w:lang w:eastAsia="de-DE"/>
        </w:rPr>
        <w:t>After</w:t>
      </w:r>
      <w:r>
        <w:rPr>
          <w:b/>
        </w:rPr>
        <w:t>:</w:t>
      </w:r>
    </w:p>
    <w:p w14:paraId="6B10942E" w14:textId="77777777" w:rsidR="00287B31" w:rsidRPr="00287B31" w:rsidRDefault="00174367" w:rsidP="00287B31">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174367">
        <w:rPr>
          <w:rFonts w:ascii="Courier New" w:hAnsi="Courier New" w:cs="Courier New"/>
          <w:b/>
          <w:sz w:val="16"/>
          <w:szCs w:val="16"/>
          <w:lang w:eastAsia="de-DE"/>
        </w:rPr>
        <w:t xml:space="preserve">  </w:t>
      </w:r>
      <w:r w:rsidR="00287B31" w:rsidRPr="00287B31">
        <w:rPr>
          <w:rFonts w:ascii="Courier New" w:hAnsi="Courier New" w:cs="Courier New"/>
          <w:b/>
          <w:sz w:val="16"/>
          <w:szCs w:val="16"/>
          <w:lang w:eastAsia="de-DE"/>
        </w:rPr>
        <w:t xml:space="preserve">  function f_NBIOT_CellInfo_SetSIB22(NBIOT_CellId_Type p_CellId,</w:t>
      </w:r>
    </w:p>
    <w:p w14:paraId="7611A799" w14:textId="77777777" w:rsidR="00287B31" w:rsidRPr="00287B31" w:rsidRDefault="00287B31" w:rsidP="00287B31">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template (value) SystemInformationBlockType22_NB_r14 p_SIB22) runs on NBIOT_PTC // Updated to use function to determine index of where SIB should be WI1233835</w:t>
      </w:r>
    </w:p>
    <w:p w14:paraId="1E579CFC" w14:textId="77777777" w:rsidR="00287B31" w:rsidRPr="00287B31" w:rsidRDefault="00287B31" w:rsidP="00287B31">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w:t>
      </w:r>
    </w:p>
    <w:p w14:paraId="222E2187" w14:textId="77777777" w:rsidR="00287B31" w:rsidRPr="00287B31" w:rsidRDefault="00287B31" w:rsidP="00287B31">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var template (value) NBIOT_CellInfo_Type v_CellInfo := f_NBIOT_CellInfo_Get(p_CellId);</w:t>
      </w:r>
    </w:p>
    <w:p w14:paraId="5EC8F170" w14:textId="77777777" w:rsidR="00287B31" w:rsidRPr="00287B31" w:rsidRDefault="00287B31" w:rsidP="00287B31">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w:t>
      </w:r>
      <w:r w:rsidRPr="00287B31">
        <w:rPr>
          <w:rFonts w:ascii="Courier New" w:hAnsi="Courier New" w:cs="Courier New"/>
          <w:b/>
          <w:sz w:val="16"/>
          <w:szCs w:val="16"/>
          <w:highlight w:val="yellow"/>
          <w:lang w:eastAsia="de-DE"/>
        </w:rPr>
        <w:t>var integer index := f_NBIOT_CellInfo_Get_SI_Index(p_CellId, 22);</w:t>
      </w:r>
    </w:p>
    <w:p w14:paraId="5DE334C5" w14:textId="77777777" w:rsidR="00287B31" w:rsidRPr="00287B31" w:rsidRDefault="00287B31" w:rsidP="00287B31">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w:t>
      </w:r>
    </w:p>
    <w:p w14:paraId="706C56A9" w14:textId="77777777" w:rsidR="00287B31" w:rsidRPr="00287B31" w:rsidRDefault="00287B31" w:rsidP="00287B31">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 SIB22 is only present in combination c6 (see 36.508 cl. 8.1.4.3.1.2)</w:t>
      </w:r>
    </w:p>
    <w:p w14:paraId="07457D38" w14:textId="77777777" w:rsidR="00287B31" w:rsidRPr="00287B31" w:rsidRDefault="00287B31" w:rsidP="00287B31">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select (valueof(v_CellInfo.Sysinfo.Combination)) {</w:t>
      </w:r>
    </w:p>
    <w:p w14:paraId="0FE18F82" w14:textId="77777777" w:rsidR="00287B31" w:rsidRPr="00287B31" w:rsidRDefault="00287B31" w:rsidP="00287B31">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w:t>
      </w:r>
      <w:r w:rsidRPr="00287B31">
        <w:rPr>
          <w:rFonts w:ascii="Courier New" w:hAnsi="Courier New" w:cs="Courier New"/>
          <w:b/>
          <w:sz w:val="16"/>
          <w:szCs w:val="16"/>
          <w:highlight w:val="yellow"/>
          <w:lang w:eastAsia="de-DE"/>
        </w:rPr>
        <w:t>case (c6, c7, c12) {</w:t>
      </w:r>
    </w:p>
    <w:p w14:paraId="5B4B309D" w14:textId="77777777" w:rsidR="00287B31" w:rsidRPr="00287B31" w:rsidRDefault="00287B31" w:rsidP="00287B31">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//The combination initiation can be found in f_NBIOT_InitSystemInformation</w:t>
      </w:r>
    </w:p>
    <w:p w14:paraId="6E94CE53" w14:textId="77777777" w:rsidR="00287B31" w:rsidRPr="00287B31" w:rsidRDefault="00287B31" w:rsidP="00287B31">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w:t>
      </w:r>
      <w:r w:rsidRPr="00287B31">
        <w:rPr>
          <w:rFonts w:ascii="Courier New" w:hAnsi="Courier New" w:cs="Courier New"/>
          <w:b/>
          <w:sz w:val="16"/>
          <w:szCs w:val="16"/>
          <w:highlight w:val="yellow"/>
          <w:lang w:eastAsia="de-DE"/>
        </w:rPr>
        <w:t>v_CellInfo.Sysinfo.BCCH_Info.SIs[index].message_.c1.systemInformation_r13.criticalExtensions.systemInformation_r13.sib_TypeAndInfo_r13[0].sib22_v1430 := p_SIB22;</w:t>
      </w:r>
    </w:p>
    <w:p w14:paraId="5DBC3771" w14:textId="77777777" w:rsidR="00287B31" w:rsidRPr="00287B31" w:rsidRDefault="00287B31" w:rsidP="00287B31">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f_NBIOT_CellInfo_Set(p_CellId, v_CellInfo);</w:t>
      </w:r>
    </w:p>
    <w:p w14:paraId="18A7DC78" w14:textId="77777777" w:rsidR="00287B31" w:rsidRPr="00287B31" w:rsidRDefault="00287B31" w:rsidP="00287B31">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w:t>
      </w:r>
    </w:p>
    <w:p w14:paraId="7AC1A914" w14:textId="77777777" w:rsidR="00287B31" w:rsidRPr="00287B31" w:rsidRDefault="00287B31" w:rsidP="00287B31">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case else {</w:t>
      </w:r>
    </w:p>
    <w:p w14:paraId="72805B06" w14:textId="77777777" w:rsidR="00287B31" w:rsidRPr="00287B31" w:rsidRDefault="00287B31" w:rsidP="00287B31">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FatalError(__FILE__, __LINE__, "Invalid System Combination");</w:t>
      </w:r>
    </w:p>
    <w:p w14:paraId="4130F1A3" w14:textId="77777777" w:rsidR="00287B31" w:rsidRPr="00287B31" w:rsidRDefault="00287B31" w:rsidP="00287B31">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w:t>
      </w:r>
    </w:p>
    <w:p w14:paraId="0DB2C8D1" w14:textId="77777777" w:rsidR="00287B31" w:rsidRPr="00287B31" w:rsidRDefault="00287B31" w:rsidP="00287B31">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w:t>
      </w:r>
    </w:p>
    <w:p w14:paraId="4D5F54C1" w14:textId="1ECEC229" w:rsidR="00174367" w:rsidRDefault="00287B31" w:rsidP="00287B31">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w:t>
      </w:r>
    </w:p>
    <w:p w14:paraId="5D434681" w14:textId="77777777" w:rsidR="00174367" w:rsidRDefault="00174367" w:rsidP="00174367">
      <w:pPr>
        <w:spacing w:after="0"/>
        <w:rPr>
          <w:rFonts w:ascii="Courier New" w:hAnsi="Courier New" w:cs="Courier New"/>
          <w:b/>
          <w:sz w:val="16"/>
          <w:szCs w:val="16"/>
          <w:lang w:eastAsia="de-DE"/>
        </w:rPr>
      </w:pPr>
    </w:p>
    <w:p w14:paraId="555293B1" w14:textId="5BF8D1B4" w:rsidR="00FB5CFA" w:rsidRDefault="00FB5CFA" w:rsidP="00FB5CFA">
      <w:pPr>
        <w:autoSpaceDE w:val="0"/>
        <w:autoSpaceDN w:val="0"/>
        <w:adjustRightInd w:val="0"/>
        <w:spacing w:after="0"/>
        <w:rPr>
          <w:b/>
          <w:sz w:val="24"/>
          <w:szCs w:val="24"/>
          <w:lang w:eastAsia="de-DE"/>
        </w:rPr>
      </w:pPr>
      <w:r w:rsidRPr="00FB5CFA">
        <w:rPr>
          <w:b/>
          <w:sz w:val="24"/>
          <w:szCs w:val="24"/>
          <w:lang w:eastAsia="de-DE"/>
        </w:rPr>
        <w:lastRenderedPageBreak/>
        <w:t>Before</w:t>
      </w:r>
      <w:r>
        <w:rPr>
          <w:b/>
          <w:sz w:val="24"/>
          <w:szCs w:val="24"/>
          <w:lang w:eastAsia="de-DE"/>
        </w:rPr>
        <w:t>:</w:t>
      </w:r>
    </w:p>
    <w:p w14:paraId="7391CF83" w14:textId="77777777" w:rsidR="00FB5CFA" w:rsidRDefault="00FB5CFA" w:rsidP="00FB5CFA">
      <w:pPr>
        <w:autoSpaceDE w:val="0"/>
        <w:autoSpaceDN w:val="0"/>
        <w:adjustRightInd w:val="0"/>
        <w:spacing w:after="0"/>
        <w:rPr>
          <w:b/>
          <w:sz w:val="24"/>
          <w:szCs w:val="24"/>
          <w:lang w:eastAsia="de-DE"/>
        </w:rPr>
      </w:pPr>
    </w:p>
    <w:p w14:paraId="25727FC3" w14:textId="77777777" w:rsidR="00287B31" w:rsidRPr="00287B31" w:rsidRDefault="00174367" w:rsidP="00287B31">
      <w:pPr>
        <w:pStyle w:val="ListParagraph"/>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174367">
        <w:rPr>
          <w:rFonts w:ascii="Courier New" w:hAnsi="Courier New" w:cs="Courier New"/>
          <w:b/>
          <w:sz w:val="16"/>
          <w:szCs w:val="16"/>
          <w:lang w:eastAsia="de-DE"/>
        </w:rPr>
        <w:t xml:space="preserve">  </w:t>
      </w:r>
      <w:r w:rsidR="00287B31" w:rsidRPr="00287B31">
        <w:rPr>
          <w:rFonts w:ascii="Courier New" w:hAnsi="Courier New" w:cs="Courier New"/>
          <w:b/>
          <w:sz w:val="16"/>
          <w:szCs w:val="16"/>
          <w:lang w:eastAsia="de-DE"/>
        </w:rPr>
        <w:t>function f_NBIOT_CellInfo_SetSIB23(NBIOT_CellId_Type p_CellId,</w:t>
      </w:r>
    </w:p>
    <w:p w14:paraId="349C1430" w14:textId="77777777" w:rsidR="00287B31" w:rsidRPr="00287B31" w:rsidRDefault="00287B31" w:rsidP="00287B31">
      <w:pPr>
        <w:pStyle w:val="ListParagraph"/>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template (value) SystemInformationBlockType23_NB_r15 p_SIB23) runs on NBIOT_PTC</w:t>
      </w:r>
    </w:p>
    <w:p w14:paraId="62BF3FB1" w14:textId="77777777" w:rsidR="00287B31" w:rsidRPr="00287B31" w:rsidRDefault="00287B31" w:rsidP="00287B31">
      <w:pPr>
        <w:pStyle w:val="ListParagraph"/>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w:t>
      </w:r>
    </w:p>
    <w:p w14:paraId="5DFB435D" w14:textId="77777777" w:rsidR="00287B31" w:rsidRPr="00287B31" w:rsidRDefault="00287B31" w:rsidP="00287B31">
      <w:pPr>
        <w:pStyle w:val="ListParagraph"/>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var template (value) NBIOT_CellInfo_Type v_CellInfo := f_NBIOT_CellInfo_Get(p_CellId);</w:t>
      </w:r>
    </w:p>
    <w:p w14:paraId="0B542D5E" w14:textId="77777777" w:rsidR="00287B31" w:rsidRPr="00287B31" w:rsidRDefault="00287B31" w:rsidP="00287B31">
      <w:pPr>
        <w:pStyle w:val="ListParagraph"/>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w:t>
      </w:r>
    </w:p>
    <w:p w14:paraId="375D15D0" w14:textId="77777777" w:rsidR="00287B31" w:rsidRPr="00287B31" w:rsidRDefault="00287B31" w:rsidP="00287B31">
      <w:pPr>
        <w:pStyle w:val="ListParagraph"/>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 SIB23 is only present in combination c7 (see 36.508 cl. 8.1.4.3.1.2)</w:t>
      </w:r>
    </w:p>
    <w:p w14:paraId="091A9BEA" w14:textId="77777777" w:rsidR="00287B31" w:rsidRPr="00287B31" w:rsidRDefault="00287B31" w:rsidP="00287B31">
      <w:pPr>
        <w:pStyle w:val="ListParagraph"/>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select (valueof(v_CellInfo.Sysinfo.Combination)) {</w:t>
      </w:r>
    </w:p>
    <w:p w14:paraId="5CDC2132" w14:textId="77777777" w:rsidR="00287B31" w:rsidRPr="00287B31" w:rsidRDefault="00287B31" w:rsidP="00287B31">
      <w:pPr>
        <w:pStyle w:val="ListParagraph"/>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case (c7) {</w:t>
      </w:r>
    </w:p>
    <w:p w14:paraId="03F2560E" w14:textId="77777777" w:rsidR="00287B31" w:rsidRPr="00287B31" w:rsidRDefault="00287B31" w:rsidP="00287B31">
      <w:pPr>
        <w:pStyle w:val="ListParagraph"/>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//The combination initiation can be found in f_NBIOT_InitSystemInformation</w:t>
      </w:r>
    </w:p>
    <w:p w14:paraId="02DC173B" w14:textId="77777777" w:rsidR="00287B31" w:rsidRPr="00287B31" w:rsidRDefault="00287B31" w:rsidP="00287B31">
      <w:pPr>
        <w:pStyle w:val="ListParagraph"/>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v_CellInfo.Sysinfo.BCCH_Info.SIs[1].message_.c1.systemInformation_r13.criticalExtensions.systemInformation_r13.sib_TypeAndInfo_r13[0].sib23_v1530 := p_SIB23;</w:t>
      </w:r>
    </w:p>
    <w:p w14:paraId="5073D221" w14:textId="77777777" w:rsidR="00287B31" w:rsidRPr="00287B31" w:rsidRDefault="00287B31" w:rsidP="00287B31">
      <w:pPr>
        <w:pStyle w:val="ListParagraph"/>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f_NBIOT_CellInfo_Set(p_CellId, v_CellInfo);</w:t>
      </w:r>
    </w:p>
    <w:p w14:paraId="06510F77" w14:textId="77777777" w:rsidR="00287B31" w:rsidRPr="00287B31" w:rsidRDefault="00287B31" w:rsidP="00287B31">
      <w:pPr>
        <w:pStyle w:val="ListParagraph"/>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w:t>
      </w:r>
    </w:p>
    <w:p w14:paraId="6ECAF9AE" w14:textId="77777777" w:rsidR="00287B31" w:rsidRPr="00287B31" w:rsidRDefault="00287B31" w:rsidP="00287B31">
      <w:pPr>
        <w:pStyle w:val="ListParagraph"/>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case else {</w:t>
      </w:r>
    </w:p>
    <w:p w14:paraId="7BD983EA" w14:textId="77777777" w:rsidR="00287B31" w:rsidRPr="00287B31" w:rsidRDefault="00287B31" w:rsidP="00287B31">
      <w:pPr>
        <w:pStyle w:val="ListParagraph"/>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FatalError(__FILE__, __LINE__, "Invalid System Combination");</w:t>
      </w:r>
    </w:p>
    <w:p w14:paraId="62A6A403" w14:textId="77777777" w:rsidR="00287B31" w:rsidRPr="00287B31" w:rsidRDefault="00287B31" w:rsidP="00287B31">
      <w:pPr>
        <w:pStyle w:val="ListParagraph"/>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w:t>
      </w:r>
    </w:p>
    <w:p w14:paraId="2DEEF89C" w14:textId="77777777" w:rsidR="00287B31" w:rsidRPr="00287B31" w:rsidRDefault="00287B31" w:rsidP="00287B31">
      <w:pPr>
        <w:pStyle w:val="ListParagraph"/>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w:t>
      </w:r>
    </w:p>
    <w:p w14:paraId="34D14A2C" w14:textId="43C43344" w:rsidR="00174367" w:rsidRDefault="00287B31" w:rsidP="00287B31">
      <w:pPr>
        <w:pStyle w:val="ListParagraph"/>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w:t>
      </w:r>
    </w:p>
    <w:p w14:paraId="5C174F54" w14:textId="77777777" w:rsidR="00174367" w:rsidRDefault="00174367" w:rsidP="00174367">
      <w:pPr>
        <w:spacing w:after="0"/>
        <w:rPr>
          <w:rFonts w:ascii="Courier New" w:hAnsi="Courier New" w:cs="Courier New"/>
          <w:b/>
          <w:sz w:val="16"/>
          <w:szCs w:val="16"/>
          <w:lang w:eastAsia="de-DE"/>
        </w:rPr>
      </w:pPr>
    </w:p>
    <w:p w14:paraId="48584914" w14:textId="77777777" w:rsidR="00FB5CFA" w:rsidRDefault="00FB5CFA" w:rsidP="00FB5CFA">
      <w:pPr>
        <w:autoSpaceDE w:val="0"/>
        <w:autoSpaceDN w:val="0"/>
        <w:adjustRightInd w:val="0"/>
        <w:spacing w:after="0"/>
        <w:rPr>
          <w:b/>
        </w:rPr>
      </w:pPr>
      <w:r>
        <w:rPr>
          <w:b/>
          <w:sz w:val="24"/>
          <w:szCs w:val="24"/>
          <w:lang w:eastAsia="de-DE"/>
        </w:rPr>
        <w:t>After</w:t>
      </w:r>
      <w:r>
        <w:rPr>
          <w:b/>
        </w:rPr>
        <w:t>:</w:t>
      </w:r>
    </w:p>
    <w:p w14:paraId="3BE48C42" w14:textId="77777777" w:rsidR="00287B31" w:rsidRPr="00287B31" w:rsidRDefault="00174367" w:rsidP="00287B31">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174367">
        <w:rPr>
          <w:rFonts w:ascii="Courier New" w:hAnsi="Courier New" w:cs="Courier New"/>
          <w:b/>
          <w:sz w:val="16"/>
          <w:szCs w:val="16"/>
          <w:lang w:eastAsia="de-DE"/>
        </w:rPr>
        <w:t xml:space="preserve">  </w:t>
      </w:r>
      <w:r w:rsidR="00287B31" w:rsidRPr="00287B31">
        <w:rPr>
          <w:rFonts w:ascii="Courier New" w:hAnsi="Courier New" w:cs="Courier New"/>
          <w:b/>
          <w:sz w:val="16"/>
          <w:szCs w:val="16"/>
          <w:lang w:eastAsia="de-DE"/>
        </w:rPr>
        <w:t xml:space="preserve">  function f_NBIOT_CellInfo_SetSIB23(NBIOT_CellId_Type p_CellId,</w:t>
      </w:r>
    </w:p>
    <w:p w14:paraId="49E59E76" w14:textId="77777777" w:rsidR="00287B31" w:rsidRPr="00287B31" w:rsidRDefault="00287B31" w:rsidP="00287B31">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template (value) SystemInformationBlockType23_NB_r15 p_SIB23) runs on NBIOT_PTC // Updated to use function to determine index of where SIB should be WI1233835</w:t>
      </w:r>
    </w:p>
    <w:p w14:paraId="08FCF095" w14:textId="77777777" w:rsidR="00287B31" w:rsidRPr="00287B31" w:rsidRDefault="00287B31" w:rsidP="00287B31">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w:t>
      </w:r>
    </w:p>
    <w:p w14:paraId="6AA64431" w14:textId="77777777" w:rsidR="00287B31" w:rsidRPr="00287B31" w:rsidRDefault="00287B31" w:rsidP="00287B31">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var template (value) NBIOT_CellInfo_Type v_CellInfo := f_NBIOT_CellInfo_Get(p_CellId);</w:t>
      </w:r>
    </w:p>
    <w:p w14:paraId="0792F142" w14:textId="77777777" w:rsidR="00287B31" w:rsidRPr="00287B31" w:rsidRDefault="00287B31" w:rsidP="00287B31">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w:t>
      </w:r>
      <w:r w:rsidRPr="00287B31">
        <w:rPr>
          <w:rFonts w:ascii="Courier New" w:hAnsi="Courier New" w:cs="Courier New"/>
          <w:b/>
          <w:sz w:val="16"/>
          <w:szCs w:val="16"/>
          <w:highlight w:val="yellow"/>
          <w:lang w:eastAsia="de-DE"/>
        </w:rPr>
        <w:t>var integer index := f_NBIOT_CellInfo_Get_SI_Index(p_CellId, 23);</w:t>
      </w:r>
    </w:p>
    <w:p w14:paraId="2B3E2235" w14:textId="77777777" w:rsidR="00287B31" w:rsidRPr="00287B31" w:rsidRDefault="00287B31" w:rsidP="00287B31">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w:t>
      </w:r>
    </w:p>
    <w:p w14:paraId="09B30BB2" w14:textId="77777777" w:rsidR="00287B31" w:rsidRPr="00287B31" w:rsidRDefault="00287B31" w:rsidP="00287B31">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 SIB23 is only present in combination c7 (see 36.508 cl. 8.1.4.3.1.2)</w:t>
      </w:r>
    </w:p>
    <w:p w14:paraId="34D4673C" w14:textId="77777777" w:rsidR="00287B31" w:rsidRPr="00287B31" w:rsidRDefault="00287B31" w:rsidP="00287B31">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select (valueof(v_CellInfo.Sysinfo.Combination)) {</w:t>
      </w:r>
    </w:p>
    <w:p w14:paraId="53892BC8" w14:textId="77777777" w:rsidR="00287B31" w:rsidRPr="00287B31" w:rsidRDefault="00287B31" w:rsidP="00287B31">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case (c7) {</w:t>
      </w:r>
    </w:p>
    <w:p w14:paraId="50618055" w14:textId="77777777" w:rsidR="00287B31" w:rsidRPr="00287B31" w:rsidRDefault="00287B31" w:rsidP="00287B31">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//The combination initiation can be found in f_NBIOT_InitSystemInformation</w:t>
      </w:r>
    </w:p>
    <w:p w14:paraId="47850D34" w14:textId="77777777" w:rsidR="00287B31" w:rsidRPr="00287B31" w:rsidRDefault="00287B31" w:rsidP="00287B31">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w:t>
      </w:r>
      <w:r w:rsidRPr="00287B31">
        <w:rPr>
          <w:rFonts w:ascii="Courier New" w:hAnsi="Courier New" w:cs="Courier New"/>
          <w:b/>
          <w:sz w:val="16"/>
          <w:szCs w:val="16"/>
          <w:highlight w:val="yellow"/>
          <w:lang w:eastAsia="de-DE"/>
        </w:rPr>
        <w:t>v_CellInfo.Sysinfo.BCCH_Info.SIs[index].message_.c1.systemInformation_r13.criticalExtensions.systemInformation_r13.sib_TypeAndInfo_r13[0].sib23_v1530 := p_SIB23;</w:t>
      </w:r>
    </w:p>
    <w:p w14:paraId="565852F0" w14:textId="77777777" w:rsidR="00287B31" w:rsidRPr="00287B31" w:rsidRDefault="00287B31" w:rsidP="00287B31">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f_NBIOT_CellInfo_Set(p_CellId, v_CellInfo);</w:t>
      </w:r>
    </w:p>
    <w:p w14:paraId="1572B33B" w14:textId="77777777" w:rsidR="00287B31" w:rsidRPr="00287B31" w:rsidRDefault="00287B31" w:rsidP="00287B31">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w:t>
      </w:r>
    </w:p>
    <w:p w14:paraId="6C52A371" w14:textId="77777777" w:rsidR="00287B31" w:rsidRPr="00287B31" w:rsidRDefault="00287B31" w:rsidP="00287B31">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case else {</w:t>
      </w:r>
    </w:p>
    <w:p w14:paraId="39550B0E" w14:textId="77777777" w:rsidR="00287B31" w:rsidRPr="00287B31" w:rsidRDefault="00287B31" w:rsidP="00287B31">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FatalError(__FILE__, __LINE__, "Invalid System Combination");</w:t>
      </w:r>
    </w:p>
    <w:p w14:paraId="0E95EC3C" w14:textId="77777777" w:rsidR="00287B31" w:rsidRPr="00287B31" w:rsidRDefault="00287B31" w:rsidP="00287B31">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w:t>
      </w:r>
    </w:p>
    <w:p w14:paraId="28946C9A" w14:textId="77777777" w:rsidR="00287B31" w:rsidRPr="00287B31" w:rsidRDefault="00287B31" w:rsidP="00287B31">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w:t>
      </w:r>
    </w:p>
    <w:p w14:paraId="378BA354" w14:textId="61170944" w:rsidR="00174367" w:rsidRDefault="00287B31" w:rsidP="00287B31">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w:t>
      </w:r>
    </w:p>
    <w:p w14:paraId="27C5E83B" w14:textId="77777777" w:rsidR="00174367" w:rsidRDefault="00174367" w:rsidP="00174367">
      <w:pPr>
        <w:spacing w:after="0"/>
        <w:rPr>
          <w:rFonts w:ascii="Courier New" w:hAnsi="Courier New" w:cs="Courier New"/>
          <w:b/>
          <w:sz w:val="16"/>
          <w:szCs w:val="16"/>
          <w:lang w:eastAsia="de-DE"/>
        </w:rPr>
      </w:pPr>
    </w:p>
    <w:p w14:paraId="51753C24" w14:textId="77777777" w:rsidR="00287B31" w:rsidRPr="00B0608C" w:rsidRDefault="00287B31" w:rsidP="00174367">
      <w:pPr>
        <w:spacing w:after="0"/>
        <w:rPr>
          <w:rFonts w:ascii="Arial" w:hAnsi="Arial" w:cs="Arial"/>
          <w:sz w:val="32"/>
          <w:szCs w:val="32"/>
        </w:rPr>
      </w:pPr>
    </w:p>
    <w:p w14:paraId="3BD2CEB9" w14:textId="21516C0C" w:rsidR="00FB5CFA" w:rsidRDefault="00FB5CFA" w:rsidP="00FB5CFA">
      <w:pPr>
        <w:autoSpaceDE w:val="0"/>
        <w:autoSpaceDN w:val="0"/>
        <w:adjustRightInd w:val="0"/>
        <w:spacing w:after="0"/>
        <w:rPr>
          <w:b/>
          <w:sz w:val="24"/>
          <w:szCs w:val="24"/>
          <w:lang w:eastAsia="de-DE"/>
        </w:rPr>
      </w:pPr>
      <w:r w:rsidRPr="00FB5CFA">
        <w:rPr>
          <w:b/>
          <w:sz w:val="24"/>
          <w:szCs w:val="24"/>
          <w:lang w:eastAsia="de-DE"/>
        </w:rPr>
        <w:t>Before</w:t>
      </w:r>
      <w:r>
        <w:rPr>
          <w:b/>
          <w:sz w:val="24"/>
          <w:szCs w:val="24"/>
          <w:lang w:eastAsia="de-DE"/>
        </w:rPr>
        <w:t>:</w:t>
      </w:r>
    </w:p>
    <w:p w14:paraId="4BAABDDC" w14:textId="77777777" w:rsidR="00FB5CFA" w:rsidRDefault="00FB5CFA" w:rsidP="00FB5CFA">
      <w:pPr>
        <w:autoSpaceDE w:val="0"/>
        <w:autoSpaceDN w:val="0"/>
        <w:adjustRightInd w:val="0"/>
        <w:spacing w:after="0"/>
        <w:rPr>
          <w:b/>
          <w:sz w:val="24"/>
          <w:szCs w:val="24"/>
          <w:lang w:eastAsia="de-DE"/>
        </w:rPr>
      </w:pPr>
    </w:p>
    <w:p w14:paraId="0CB8093F" w14:textId="77777777" w:rsidR="00287B31" w:rsidRPr="00287B31" w:rsidRDefault="00174367" w:rsidP="00287B31">
      <w:pPr>
        <w:pStyle w:val="ListParagraph"/>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174367">
        <w:rPr>
          <w:rFonts w:ascii="Courier New" w:hAnsi="Courier New" w:cs="Courier New"/>
          <w:b/>
          <w:sz w:val="16"/>
          <w:szCs w:val="16"/>
          <w:lang w:eastAsia="de-DE"/>
        </w:rPr>
        <w:lastRenderedPageBreak/>
        <w:t xml:space="preserve">  </w:t>
      </w:r>
      <w:r w:rsidR="00287B31" w:rsidRPr="00287B31">
        <w:rPr>
          <w:rFonts w:ascii="Courier New" w:hAnsi="Courier New" w:cs="Courier New"/>
          <w:b/>
          <w:sz w:val="16"/>
          <w:szCs w:val="16"/>
          <w:lang w:eastAsia="de-DE"/>
        </w:rPr>
        <w:t>function f_NBIOT_CellInfo_SetSIB31(NBIOT_CellId_Type p_CellId,</w:t>
      </w:r>
    </w:p>
    <w:p w14:paraId="0B47804B" w14:textId="77777777" w:rsidR="00287B31" w:rsidRPr="00287B31" w:rsidRDefault="00287B31" w:rsidP="00287B31">
      <w:pPr>
        <w:pStyle w:val="ListParagraph"/>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template (value) SystemInformationBlockType31_NB_r17 p_SIB31) runs on NBIOT_PTC</w:t>
      </w:r>
    </w:p>
    <w:p w14:paraId="51117EE2" w14:textId="77777777" w:rsidR="00287B31" w:rsidRPr="00287B31" w:rsidRDefault="00287B31" w:rsidP="00287B31">
      <w:pPr>
        <w:pStyle w:val="ListParagraph"/>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{//@sic R5-235420, R5s230550 sic@</w:t>
      </w:r>
    </w:p>
    <w:p w14:paraId="273D8270" w14:textId="77777777" w:rsidR="00287B31" w:rsidRPr="00287B31" w:rsidRDefault="00287B31" w:rsidP="00287B31">
      <w:pPr>
        <w:pStyle w:val="ListParagraph"/>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var template (value) NBIOT_CellInfo_Type v_CellInfo := f_NBIOT_CellInfo_Get(p_CellId);</w:t>
      </w:r>
    </w:p>
    <w:p w14:paraId="7DC1D076" w14:textId="77777777" w:rsidR="00287B31" w:rsidRPr="00287B31" w:rsidRDefault="00287B31" w:rsidP="00287B31">
      <w:pPr>
        <w:pStyle w:val="ListParagraph"/>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w:t>
      </w:r>
    </w:p>
    <w:p w14:paraId="0F672D8A" w14:textId="77777777" w:rsidR="00287B31" w:rsidRPr="00287B31" w:rsidRDefault="00287B31" w:rsidP="00287B31">
      <w:pPr>
        <w:pStyle w:val="ListParagraph"/>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if (valueof(v_CellInfo.Sysinfo.Combination) != c9){</w:t>
      </w:r>
    </w:p>
    <w:p w14:paraId="044AC58D" w14:textId="77777777" w:rsidR="00287B31" w:rsidRPr="00287B31" w:rsidRDefault="00287B31" w:rsidP="00287B31">
      <w:pPr>
        <w:pStyle w:val="ListParagraph"/>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v_CellInfo.Sysinfo.BCCH_Info.SIs[0].message_.c1.systemInformation_r13.criticalExtensions.systemInformation_r13.sib_TypeAndInfo_r13[0].sib31_v1700 := p_SIB31;</w:t>
      </w:r>
    </w:p>
    <w:p w14:paraId="43897176" w14:textId="77777777" w:rsidR="00287B31" w:rsidRPr="00287B31" w:rsidRDefault="00287B31" w:rsidP="00287B31">
      <w:pPr>
        <w:pStyle w:val="ListParagraph"/>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w:t>
      </w:r>
    </w:p>
    <w:p w14:paraId="0AD2A166" w14:textId="77777777" w:rsidR="00287B31" w:rsidRPr="00287B31" w:rsidRDefault="00287B31" w:rsidP="00287B31">
      <w:pPr>
        <w:pStyle w:val="ListParagraph"/>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else{</w:t>
      </w:r>
    </w:p>
    <w:p w14:paraId="4D867E40" w14:textId="77777777" w:rsidR="00287B31" w:rsidRPr="00287B31" w:rsidRDefault="00287B31" w:rsidP="00287B31">
      <w:pPr>
        <w:pStyle w:val="ListParagraph"/>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v_CellInfo.Sysinfo.BCCH_Info.SIs[0].message_.c1.systemInformation_r13.criticalExtensions.systemInformation_r13.sib_TypeAndInfo_r13[1].sib31_v1700 := p_SIB31;</w:t>
      </w:r>
    </w:p>
    <w:p w14:paraId="3BA63FEE" w14:textId="77777777" w:rsidR="00287B31" w:rsidRPr="00287B31" w:rsidRDefault="00287B31" w:rsidP="00287B31">
      <w:pPr>
        <w:pStyle w:val="ListParagraph"/>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w:t>
      </w:r>
    </w:p>
    <w:p w14:paraId="73EF6FC4" w14:textId="77777777" w:rsidR="00287B31" w:rsidRPr="00287B31" w:rsidRDefault="00287B31" w:rsidP="00287B31">
      <w:pPr>
        <w:pStyle w:val="ListParagraph"/>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f_NBIOT_CellInfo_Set(p_CellId, v_CellInfo);</w:t>
      </w:r>
    </w:p>
    <w:p w14:paraId="7DAE7D39" w14:textId="439F9808" w:rsidR="00174367" w:rsidRDefault="00287B31" w:rsidP="00287B31">
      <w:pPr>
        <w:pStyle w:val="ListParagraph"/>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w:t>
      </w:r>
    </w:p>
    <w:p w14:paraId="2A06E72C" w14:textId="77777777" w:rsidR="00174367" w:rsidRDefault="00174367" w:rsidP="00174367">
      <w:pPr>
        <w:spacing w:after="0"/>
        <w:rPr>
          <w:rFonts w:ascii="Courier New" w:hAnsi="Courier New" w:cs="Courier New"/>
          <w:b/>
          <w:sz w:val="16"/>
          <w:szCs w:val="16"/>
          <w:lang w:eastAsia="de-DE"/>
        </w:rPr>
      </w:pPr>
    </w:p>
    <w:p w14:paraId="7DF84D64" w14:textId="77777777" w:rsidR="00FB5CFA" w:rsidRDefault="00FB5CFA" w:rsidP="00FB5CFA">
      <w:pPr>
        <w:autoSpaceDE w:val="0"/>
        <w:autoSpaceDN w:val="0"/>
        <w:adjustRightInd w:val="0"/>
        <w:spacing w:after="0"/>
        <w:rPr>
          <w:b/>
        </w:rPr>
      </w:pPr>
      <w:r>
        <w:rPr>
          <w:b/>
          <w:sz w:val="24"/>
          <w:szCs w:val="24"/>
          <w:lang w:eastAsia="de-DE"/>
        </w:rPr>
        <w:t>After</w:t>
      </w:r>
      <w:r>
        <w:rPr>
          <w:b/>
        </w:rPr>
        <w:t>:</w:t>
      </w:r>
    </w:p>
    <w:p w14:paraId="6A58B6B5" w14:textId="77777777" w:rsidR="00287B31" w:rsidRPr="00287B31" w:rsidRDefault="00174367" w:rsidP="00287B31">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174367">
        <w:rPr>
          <w:rFonts w:ascii="Courier New" w:hAnsi="Courier New" w:cs="Courier New"/>
          <w:b/>
          <w:sz w:val="16"/>
          <w:szCs w:val="16"/>
          <w:lang w:eastAsia="de-DE"/>
        </w:rPr>
        <w:t xml:space="preserve">  </w:t>
      </w:r>
      <w:r w:rsidR="00287B31" w:rsidRPr="00287B31">
        <w:rPr>
          <w:rFonts w:ascii="Courier New" w:hAnsi="Courier New" w:cs="Courier New"/>
          <w:b/>
          <w:sz w:val="16"/>
          <w:szCs w:val="16"/>
          <w:lang w:eastAsia="de-DE"/>
        </w:rPr>
        <w:t xml:space="preserve">  function f_NBIOT_CellInfo_SetSIB31(NBIOT_CellId_Type p_CellId,</w:t>
      </w:r>
    </w:p>
    <w:p w14:paraId="686626A7" w14:textId="77777777" w:rsidR="00287B31" w:rsidRPr="00287B31" w:rsidRDefault="00287B31" w:rsidP="00287B31">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template (value) SystemInformationBlockType31_NB_r17 p_SIB31) runs on NBIOT_PTC // Updated to use function to determine index of where SIB should be WI1233835</w:t>
      </w:r>
    </w:p>
    <w:p w14:paraId="31E5B9E6" w14:textId="77777777" w:rsidR="00287B31" w:rsidRPr="00287B31" w:rsidRDefault="00287B31" w:rsidP="00287B31">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{//@sic R5-235420, R5s230550 sic@</w:t>
      </w:r>
    </w:p>
    <w:p w14:paraId="55196F3D" w14:textId="77777777" w:rsidR="00287B31" w:rsidRPr="00287B31" w:rsidRDefault="00287B31" w:rsidP="00287B31">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var template (value) NBIOT_CellInfo_Type v_CellInfo := f_NBIOT_CellInfo_Get(p_CellId);</w:t>
      </w:r>
    </w:p>
    <w:p w14:paraId="4BCD6A53" w14:textId="77777777" w:rsidR="00287B31" w:rsidRPr="00287B31" w:rsidRDefault="00287B31" w:rsidP="00287B31">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w:t>
      </w:r>
      <w:r w:rsidRPr="00287B31">
        <w:rPr>
          <w:rFonts w:ascii="Courier New" w:hAnsi="Courier New" w:cs="Courier New"/>
          <w:b/>
          <w:sz w:val="16"/>
          <w:szCs w:val="16"/>
          <w:highlight w:val="yellow"/>
          <w:lang w:eastAsia="de-DE"/>
        </w:rPr>
        <w:t>var integer index := f_NBIOT_CellInfo_Get_SI_Index(p_CellId, 31);</w:t>
      </w:r>
    </w:p>
    <w:p w14:paraId="2274D2F6" w14:textId="77777777" w:rsidR="00287B31" w:rsidRPr="00287B31" w:rsidRDefault="00287B31" w:rsidP="00287B31">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w:t>
      </w:r>
    </w:p>
    <w:p w14:paraId="76CDF4EA" w14:textId="77777777" w:rsidR="00287B31" w:rsidRPr="00287B31" w:rsidRDefault="00287B31" w:rsidP="00287B31">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if (valueof(v_CellInfo.Sysinfo.Combination) != c9){</w:t>
      </w:r>
    </w:p>
    <w:p w14:paraId="5639B522" w14:textId="77777777" w:rsidR="00287B31" w:rsidRPr="00287B31" w:rsidRDefault="00287B31" w:rsidP="00287B31">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w:t>
      </w:r>
      <w:r w:rsidRPr="00287B31">
        <w:rPr>
          <w:rFonts w:ascii="Courier New" w:hAnsi="Courier New" w:cs="Courier New"/>
          <w:b/>
          <w:sz w:val="16"/>
          <w:szCs w:val="16"/>
          <w:highlight w:val="yellow"/>
          <w:lang w:eastAsia="de-DE"/>
        </w:rPr>
        <w:t>v_CellInfo.Sysinfo.BCCH_Info.SIs[index].message_.c1.systemInformation_r13.criticalExtensions.systemInformation_r13.sib_TypeAndInfo_r13[0].sib31_v1700 := p_SIB31;</w:t>
      </w:r>
    </w:p>
    <w:p w14:paraId="7EE6CA91" w14:textId="77777777" w:rsidR="00287B31" w:rsidRPr="00287B31" w:rsidRDefault="00287B31" w:rsidP="00287B31">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w:t>
      </w:r>
    </w:p>
    <w:p w14:paraId="76F6081F" w14:textId="77777777" w:rsidR="00287B31" w:rsidRPr="00287B31" w:rsidRDefault="00287B31" w:rsidP="00287B31">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else{</w:t>
      </w:r>
    </w:p>
    <w:p w14:paraId="57A27962" w14:textId="77777777" w:rsidR="00287B31" w:rsidRPr="00287B31" w:rsidRDefault="00287B31" w:rsidP="00287B31">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w:t>
      </w:r>
      <w:r w:rsidRPr="00287B31">
        <w:rPr>
          <w:rFonts w:ascii="Courier New" w:hAnsi="Courier New" w:cs="Courier New"/>
          <w:b/>
          <w:sz w:val="16"/>
          <w:szCs w:val="16"/>
          <w:highlight w:val="yellow"/>
          <w:lang w:eastAsia="de-DE"/>
        </w:rPr>
        <w:t>v_CellInfo.Sysinfo.BCCH_Info.SIs[index].message_.c1.systemInformation_r13.criticalExtensions.systemInformation_r13.sib_TypeAndInfo_r13[1].sib31_v1700 := p_SIB31;</w:t>
      </w:r>
    </w:p>
    <w:p w14:paraId="0F1782A4" w14:textId="77777777" w:rsidR="00287B31" w:rsidRPr="00287B31" w:rsidRDefault="00287B31" w:rsidP="00287B31">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w:t>
      </w:r>
    </w:p>
    <w:p w14:paraId="13FB7F7C" w14:textId="77777777" w:rsidR="00287B31" w:rsidRPr="00287B31" w:rsidRDefault="00287B31" w:rsidP="00287B31">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f_NBIOT_CellInfo_Set(p_CellId, v_CellInfo);</w:t>
      </w:r>
    </w:p>
    <w:p w14:paraId="59F301BF" w14:textId="32566A7A" w:rsidR="00174367" w:rsidRDefault="00287B31" w:rsidP="00287B31">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w:t>
      </w:r>
    </w:p>
    <w:p w14:paraId="5A96D540" w14:textId="77777777" w:rsidR="00174367" w:rsidRDefault="00174367" w:rsidP="00174367">
      <w:pPr>
        <w:spacing w:after="0"/>
        <w:rPr>
          <w:rFonts w:ascii="Courier New" w:hAnsi="Courier New" w:cs="Courier New"/>
          <w:b/>
          <w:sz w:val="16"/>
          <w:szCs w:val="16"/>
          <w:lang w:eastAsia="de-DE"/>
        </w:rPr>
      </w:pPr>
    </w:p>
    <w:p w14:paraId="677FE26C" w14:textId="16AD3124" w:rsidR="00174367" w:rsidRDefault="00FB5CFA" w:rsidP="00FB5CFA">
      <w:pPr>
        <w:autoSpaceDE w:val="0"/>
        <w:autoSpaceDN w:val="0"/>
        <w:adjustRightInd w:val="0"/>
        <w:spacing w:after="0"/>
      </w:pPr>
      <w:r w:rsidRPr="00FB5CFA">
        <w:rPr>
          <w:b/>
          <w:sz w:val="24"/>
          <w:szCs w:val="24"/>
          <w:lang w:eastAsia="de-DE"/>
        </w:rPr>
        <w:t>Before</w:t>
      </w:r>
      <w:r>
        <w:rPr>
          <w:b/>
          <w:sz w:val="24"/>
          <w:szCs w:val="24"/>
          <w:lang w:eastAsia="de-DE"/>
        </w:rPr>
        <w:t>:</w:t>
      </w:r>
    </w:p>
    <w:p w14:paraId="01DAC7ED" w14:textId="77777777" w:rsidR="00FB5CFA" w:rsidRPr="00174367" w:rsidRDefault="00FB5CFA" w:rsidP="00174367">
      <w:pPr>
        <w:spacing w:after="0"/>
        <w:rPr>
          <w:sz w:val="28"/>
          <w:szCs w:val="28"/>
        </w:rPr>
      </w:pPr>
    </w:p>
    <w:p w14:paraId="5C2220ED" w14:textId="77777777" w:rsidR="00287B31" w:rsidRPr="00287B31" w:rsidRDefault="00174367" w:rsidP="00287B31">
      <w:pPr>
        <w:pStyle w:val="ListParagraph"/>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174367">
        <w:rPr>
          <w:rFonts w:ascii="Courier New" w:hAnsi="Courier New" w:cs="Courier New"/>
          <w:b/>
          <w:sz w:val="16"/>
          <w:szCs w:val="16"/>
          <w:lang w:eastAsia="de-DE"/>
        </w:rPr>
        <w:t xml:space="preserve">  </w:t>
      </w:r>
      <w:r w:rsidR="00287B31" w:rsidRPr="00287B31">
        <w:rPr>
          <w:rFonts w:ascii="Courier New" w:hAnsi="Courier New" w:cs="Courier New"/>
          <w:b/>
          <w:sz w:val="16"/>
          <w:szCs w:val="16"/>
          <w:lang w:eastAsia="de-DE"/>
        </w:rPr>
        <w:t xml:space="preserve">  function f_NBIOT_CellInfo_ModifySIB31_UL_SyncValidityDuration_r17(NBIOT_CellId_Type p_CellId,</w:t>
      </w:r>
    </w:p>
    <w:p w14:paraId="24560522" w14:textId="77777777" w:rsidR="00287B31" w:rsidRPr="00287B31" w:rsidRDefault="00287B31" w:rsidP="00287B31">
      <w:pPr>
        <w:pStyle w:val="ListParagraph"/>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template (value) SystemInformationBlockType31_NB_r17.servingSatelliteInfo_r17.ul_SyncValidityDuration_r17 p_UL_SyncValidityDuration_r17) runs on NBIOT_PTC</w:t>
      </w:r>
    </w:p>
    <w:p w14:paraId="130FA572" w14:textId="77777777" w:rsidR="00287B31" w:rsidRPr="00287B31" w:rsidRDefault="00287B31" w:rsidP="00287B31">
      <w:pPr>
        <w:pStyle w:val="ListParagraph"/>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w:t>
      </w:r>
    </w:p>
    <w:p w14:paraId="5A4AD3D0" w14:textId="77777777" w:rsidR="00287B31" w:rsidRPr="00287B31" w:rsidRDefault="00287B31" w:rsidP="00287B31">
      <w:pPr>
        <w:pStyle w:val="ListParagraph"/>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var template (value) NBIOT_CellInfo_Type v_CellInfo := f_NBIOT_CellInfo_Get(p_CellId);</w:t>
      </w:r>
    </w:p>
    <w:p w14:paraId="03ACC4C2" w14:textId="77777777" w:rsidR="00287B31" w:rsidRPr="00287B31" w:rsidRDefault="00287B31" w:rsidP="00287B31">
      <w:pPr>
        <w:pStyle w:val="ListParagraph"/>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w:t>
      </w:r>
    </w:p>
    <w:p w14:paraId="1604F310" w14:textId="77777777" w:rsidR="00287B31" w:rsidRPr="00287B31" w:rsidRDefault="00287B31" w:rsidP="00287B31">
      <w:pPr>
        <w:pStyle w:val="ListParagraph"/>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 SIB31-NB is only present in combinations c8..c13 (see 36.508 cl. 8.1.4.3.1.2)</w:t>
      </w:r>
    </w:p>
    <w:p w14:paraId="56ED6336" w14:textId="77777777" w:rsidR="00287B31" w:rsidRPr="00287B31" w:rsidRDefault="00287B31" w:rsidP="00287B31">
      <w:pPr>
        <w:pStyle w:val="ListParagraph"/>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select (valueof(v_CellInfo.Sysinfo.Combination)) {</w:t>
      </w:r>
    </w:p>
    <w:p w14:paraId="6C03E382" w14:textId="77777777" w:rsidR="00287B31" w:rsidRPr="00287B31" w:rsidRDefault="00287B31" w:rsidP="00287B31">
      <w:pPr>
        <w:pStyle w:val="ListParagraph"/>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case (c8, c10, c11, c12, c13) {</w:t>
      </w:r>
    </w:p>
    <w:p w14:paraId="6C3BEAB5" w14:textId="77777777" w:rsidR="00287B31" w:rsidRPr="00287B31" w:rsidRDefault="00287B31" w:rsidP="00287B31">
      <w:pPr>
        <w:pStyle w:val="ListParagraph"/>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lastRenderedPageBreak/>
        <w:t xml:space="preserve">        //The combination initiation can be found in f_NBIOT_InitSystemInformation</w:t>
      </w:r>
    </w:p>
    <w:p w14:paraId="51A824F4" w14:textId="77777777" w:rsidR="00287B31" w:rsidRPr="00287B31" w:rsidRDefault="00287B31" w:rsidP="00287B31">
      <w:pPr>
        <w:pStyle w:val="ListParagraph"/>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v_CellInfo.Sysinfo.BCCH_Info.SIs[1].message_.c1.systemInformation_r13.criticalExtensions.systemInformation_r13.sib_TypeAndInfo_r13[0].sib31_v1700.servingSatelliteInfo_r17.ul_SyncValidityDuration_r17 := p_UL_SyncValidityDuration_r17;</w:t>
      </w:r>
    </w:p>
    <w:p w14:paraId="3A9E8094" w14:textId="77777777" w:rsidR="00287B31" w:rsidRPr="00287B31" w:rsidRDefault="00287B31" w:rsidP="00287B31">
      <w:pPr>
        <w:pStyle w:val="ListParagraph"/>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w:t>
      </w:r>
    </w:p>
    <w:p w14:paraId="6DB782BB" w14:textId="77777777" w:rsidR="00287B31" w:rsidRPr="00287B31" w:rsidRDefault="00287B31" w:rsidP="00287B31">
      <w:pPr>
        <w:pStyle w:val="ListParagraph"/>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case (c9) {</w:t>
      </w:r>
    </w:p>
    <w:p w14:paraId="341F3F63" w14:textId="77777777" w:rsidR="00287B31" w:rsidRPr="00287B31" w:rsidRDefault="00287B31" w:rsidP="00287B31">
      <w:pPr>
        <w:pStyle w:val="ListParagraph"/>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v_CellInfo.Sysinfo.BCCH_Info.SIs[2].message_.c1.systemInformation_r13.criticalExtensions.systemInformation_r13.sib_TypeAndInfo_r13[0].sib31_v1700.servingSatelliteInfo_r17.ul_SyncValidityDuration_r17 := p_UL_SyncValidityDuration_r17;</w:t>
      </w:r>
    </w:p>
    <w:p w14:paraId="2DCF91C2" w14:textId="77777777" w:rsidR="00287B31" w:rsidRPr="00287B31" w:rsidRDefault="00287B31" w:rsidP="00287B31">
      <w:pPr>
        <w:pStyle w:val="ListParagraph"/>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w:t>
      </w:r>
    </w:p>
    <w:p w14:paraId="0F177C52" w14:textId="77777777" w:rsidR="00287B31" w:rsidRPr="00287B31" w:rsidRDefault="00287B31" w:rsidP="00287B31">
      <w:pPr>
        <w:pStyle w:val="ListParagraph"/>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case else {</w:t>
      </w:r>
    </w:p>
    <w:p w14:paraId="13091C26" w14:textId="77777777" w:rsidR="00287B31" w:rsidRPr="00287B31" w:rsidRDefault="00287B31" w:rsidP="00287B31">
      <w:pPr>
        <w:pStyle w:val="ListParagraph"/>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FatalError(__FILE__, __LINE__, "Invalid System Combination");</w:t>
      </w:r>
    </w:p>
    <w:p w14:paraId="5F89A6C9" w14:textId="77777777" w:rsidR="00287B31" w:rsidRPr="00287B31" w:rsidRDefault="00287B31" w:rsidP="00287B31">
      <w:pPr>
        <w:pStyle w:val="ListParagraph"/>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w:t>
      </w:r>
    </w:p>
    <w:p w14:paraId="3ED043B6" w14:textId="77777777" w:rsidR="00287B31" w:rsidRPr="00287B31" w:rsidRDefault="00287B31" w:rsidP="00287B31">
      <w:pPr>
        <w:pStyle w:val="ListParagraph"/>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w:t>
      </w:r>
    </w:p>
    <w:p w14:paraId="56C27D06" w14:textId="77777777" w:rsidR="00287B31" w:rsidRPr="00287B31" w:rsidRDefault="00287B31" w:rsidP="00287B31">
      <w:pPr>
        <w:pStyle w:val="ListParagraph"/>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f_NBIOT_CellInfo_Set(p_CellId, v_CellInfo);</w:t>
      </w:r>
    </w:p>
    <w:p w14:paraId="56B151E7" w14:textId="7E433C32" w:rsidR="00174367" w:rsidRDefault="00287B31" w:rsidP="00287B31">
      <w:pPr>
        <w:pStyle w:val="ListParagraph"/>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w:t>
      </w:r>
    </w:p>
    <w:p w14:paraId="6B9FDE29" w14:textId="77777777" w:rsidR="00174367" w:rsidRDefault="00174367" w:rsidP="00174367">
      <w:pPr>
        <w:spacing w:after="0"/>
        <w:rPr>
          <w:rFonts w:ascii="Courier New" w:hAnsi="Courier New" w:cs="Courier New"/>
          <w:b/>
          <w:sz w:val="16"/>
          <w:szCs w:val="16"/>
          <w:lang w:eastAsia="de-DE"/>
        </w:rPr>
      </w:pPr>
    </w:p>
    <w:p w14:paraId="39BE0052" w14:textId="77777777" w:rsidR="00FB5CFA" w:rsidRDefault="00FB5CFA" w:rsidP="00FB5CFA">
      <w:pPr>
        <w:autoSpaceDE w:val="0"/>
        <w:autoSpaceDN w:val="0"/>
        <w:adjustRightInd w:val="0"/>
        <w:spacing w:after="0"/>
        <w:rPr>
          <w:b/>
        </w:rPr>
      </w:pPr>
      <w:r>
        <w:rPr>
          <w:b/>
          <w:sz w:val="24"/>
          <w:szCs w:val="24"/>
          <w:lang w:eastAsia="de-DE"/>
        </w:rPr>
        <w:t>After</w:t>
      </w:r>
      <w:r>
        <w:rPr>
          <w:b/>
        </w:rPr>
        <w:t>:</w:t>
      </w:r>
    </w:p>
    <w:p w14:paraId="779BE2D1" w14:textId="77777777" w:rsidR="00287B31" w:rsidRPr="00287B31" w:rsidRDefault="00174367" w:rsidP="00287B31">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174367">
        <w:rPr>
          <w:rFonts w:ascii="Courier New" w:hAnsi="Courier New" w:cs="Courier New"/>
          <w:b/>
          <w:sz w:val="16"/>
          <w:szCs w:val="16"/>
          <w:lang w:eastAsia="de-DE"/>
        </w:rPr>
        <w:t xml:space="preserve">  </w:t>
      </w:r>
      <w:r w:rsidR="00287B31" w:rsidRPr="00287B31">
        <w:rPr>
          <w:rFonts w:ascii="Courier New" w:hAnsi="Courier New" w:cs="Courier New"/>
          <w:b/>
          <w:sz w:val="16"/>
          <w:szCs w:val="16"/>
          <w:lang w:eastAsia="de-DE"/>
        </w:rPr>
        <w:t xml:space="preserve">  function f_NBIOT_CellInfo_ModifySIB31_UL_SyncValidityDuration_r17(NBIOT_CellId_Type p_CellId,</w:t>
      </w:r>
    </w:p>
    <w:p w14:paraId="32595E1E" w14:textId="77777777" w:rsidR="00287B31" w:rsidRPr="00287B31" w:rsidRDefault="00287B31" w:rsidP="00287B31">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template (value) SystemInformationBlockType31_NB_r17.servingSatelliteInfo_r17.ul_SyncValidityDuration_r17 p_UL_SyncValidityDuration_r17) runs on NBIOT_PTC // Updated to use function to determine index of where SIB should be WI1233835</w:t>
      </w:r>
    </w:p>
    <w:p w14:paraId="297C77D9" w14:textId="77777777" w:rsidR="00287B31" w:rsidRPr="00287B31" w:rsidRDefault="00287B31" w:rsidP="00287B31">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w:t>
      </w:r>
    </w:p>
    <w:p w14:paraId="270E763B" w14:textId="77777777" w:rsidR="00287B31" w:rsidRPr="00287B31" w:rsidRDefault="00287B31" w:rsidP="00287B31">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var template (value) NBIOT_CellInfo_Type v_CellInfo := f_NBIOT_CellInfo_Get(p_CellId);</w:t>
      </w:r>
    </w:p>
    <w:p w14:paraId="70DA8A53" w14:textId="77777777" w:rsidR="00287B31" w:rsidRPr="00287B31" w:rsidRDefault="00287B31" w:rsidP="00287B31">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w:t>
      </w:r>
      <w:r w:rsidRPr="00287B31">
        <w:rPr>
          <w:rFonts w:ascii="Courier New" w:hAnsi="Courier New" w:cs="Courier New"/>
          <w:b/>
          <w:sz w:val="16"/>
          <w:szCs w:val="16"/>
          <w:highlight w:val="yellow"/>
          <w:lang w:eastAsia="de-DE"/>
        </w:rPr>
        <w:t>var integer index := f_NBIOT_CellInfo_Get_SI_Index(p_CellId, 31);</w:t>
      </w:r>
    </w:p>
    <w:p w14:paraId="0AF98AA4" w14:textId="77777777" w:rsidR="00287B31" w:rsidRPr="00287B31" w:rsidRDefault="00287B31" w:rsidP="00287B31">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w:t>
      </w:r>
    </w:p>
    <w:p w14:paraId="22486C0E" w14:textId="77777777" w:rsidR="00287B31" w:rsidRPr="00287B31" w:rsidRDefault="00287B31" w:rsidP="00287B31">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 SIB31-NB is only present in combinations c8..c13 (see 36.508 cl. 8.1.4.3.1.2)</w:t>
      </w:r>
    </w:p>
    <w:p w14:paraId="4F660A96" w14:textId="77777777" w:rsidR="00287B31" w:rsidRPr="00287B31" w:rsidRDefault="00287B31" w:rsidP="00287B31">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select (valueof(v_CellInfo.Sysinfo.Combination)) {</w:t>
      </w:r>
    </w:p>
    <w:p w14:paraId="18B0EA7F" w14:textId="77777777" w:rsidR="00287B31" w:rsidRPr="00287B31" w:rsidRDefault="00287B31" w:rsidP="00287B31">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case (c8, c10, c11, c12, c13) {</w:t>
      </w:r>
    </w:p>
    <w:p w14:paraId="5620C0FC" w14:textId="77777777" w:rsidR="00287B31" w:rsidRPr="00287B31" w:rsidRDefault="00287B31" w:rsidP="00287B31">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//The combination initiation can be found in f_NBIOT_InitSystemInformation</w:t>
      </w:r>
    </w:p>
    <w:p w14:paraId="41985BE3" w14:textId="77777777" w:rsidR="00287B31" w:rsidRPr="00287B31" w:rsidRDefault="00287B31" w:rsidP="00287B31">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w:t>
      </w:r>
      <w:r w:rsidRPr="00287B31">
        <w:rPr>
          <w:rFonts w:ascii="Courier New" w:hAnsi="Courier New" w:cs="Courier New"/>
          <w:b/>
          <w:sz w:val="16"/>
          <w:szCs w:val="16"/>
          <w:highlight w:val="yellow"/>
          <w:lang w:eastAsia="de-DE"/>
        </w:rPr>
        <w:t>v_CellInfo.Sysinfo.BCCH_Info.SIs[index].message_.c1.systemInformation_r13.criticalExtensions.systemInformation_r13.sib_TypeAndInfo_r13[0].sib31_v1700.servingSatelliteInfo_r17.ul_SyncValidityDuration_r17 := p_UL_SyncValidityDuration_r17;</w:t>
      </w:r>
    </w:p>
    <w:p w14:paraId="0D09F33A" w14:textId="77777777" w:rsidR="00287B31" w:rsidRPr="00287B31" w:rsidRDefault="00287B31" w:rsidP="00287B31">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w:t>
      </w:r>
    </w:p>
    <w:p w14:paraId="51C4B0CA" w14:textId="77777777" w:rsidR="00287B31" w:rsidRPr="00287B31" w:rsidRDefault="00287B31" w:rsidP="00287B31">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case (c9) {</w:t>
      </w:r>
    </w:p>
    <w:p w14:paraId="01BF227C" w14:textId="77777777" w:rsidR="00287B31" w:rsidRPr="00287B31" w:rsidRDefault="00287B31" w:rsidP="00287B31">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w:t>
      </w:r>
      <w:r w:rsidRPr="00287B31">
        <w:rPr>
          <w:rFonts w:ascii="Courier New" w:hAnsi="Courier New" w:cs="Courier New"/>
          <w:b/>
          <w:sz w:val="16"/>
          <w:szCs w:val="16"/>
          <w:highlight w:val="yellow"/>
          <w:lang w:eastAsia="de-DE"/>
        </w:rPr>
        <w:t>v_CellInfo.Sysinfo.BCCH_Info.SIs[index].message_.c1.systemInformation_r13.criticalExtensions.systemInformation_r13.sib_TypeAndInfo_r13[1].sib31_v1700.servingSatelliteInfo_r17.ul_SyncValidityDuration_r17 := p_UL_SyncValidityDuration_r17;</w:t>
      </w:r>
    </w:p>
    <w:p w14:paraId="1C9A8E25" w14:textId="77777777" w:rsidR="00287B31" w:rsidRPr="00287B31" w:rsidRDefault="00287B31" w:rsidP="00287B31">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w:t>
      </w:r>
    </w:p>
    <w:p w14:paraId="704BE387" w14:textId="77777777" w:rsidR="00287B31" w:rsidRPr="00287B31" w:rsidRDefault="00287B31" w:rsidP="00287B31">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case else {</w:t>
      </w:r>
    </w:p>
    <w:p w14:paraId="2A64AAD4" w14:textId="77777777" w:rsidR="00287B31" w:rsidRPr="00287B31" w:rsidRDefault="00287B31" w:rsidP="00287B31">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FatalError(__FILE__, __LINE__, "Invalid System Combination");</w:t>
      </w:r>
    </w:p>
    <w:p w14:paraId="72FA595C" w14:textId="77777777" w:rsidR="00287B31" w:rsidRPr="00287B31" w:rsidRDefault="00287B31" w:rsidP="00287B31">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w:t>
      </w:r>
    </w:p>
    <w:p w14:paraId="0943102B" w14:textId="77777777" w:rsidR="00287B31" w:rsidRPr="00287B31" w:rsidRDefault="00287B31" w:rsidP="00287B31">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w:t>
      </w:r>
    </w:p>
    <w:p w14:paraId="6CCFEAE7" w14:textId="77777777" w:rsidR="00287B31" w:rsidRPr="00287B31" w:rsidRDefault="00287B31" w:rsidP="00287B31">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f_NBIOT_CellInfo_Set(p_CellId, v_CellInfo);</w:t>
      </w:r>
    </w:p>
    <w:p w14:paraId="45FC0B79" w14:textId="7F73A357" w:rsidR="00174367" w:rsidRDefault="00287B31" w:rsidP="00287B31">
      <w:pPr>
        <w:pStyle w:val="ListParagraph"/>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w:t>
      </w:r>
    </w:p>
    <w:p w14:paraId="1AF88D71" w14:textId="77777777" w:rsidR="00174367" w:rsidRDefault="00174367" w:rsidP="00174367">
      <w:pPr>
        <w:spacing w:after="0"/>
        <w:rPr>
          <w:rFonts w:ascii="Courier New" w:hAnsi="Courier New" w:cs="Courier New"/>
          <w:b/>
          <w:sz w:val="16"/>
          <w:szCs w:val="16"/>
          <w:lang w:eastAsia="de-DE"/>
        </w:rPr>
      </w:pPr>
    </w:p>
    <w:p w14:paraId="5CCEB154" w14:textId="77777777" w:rsidR="00287B31" w:rsidRPr="00174367" w:rsidRDefault="00287B31" w:rsidP="00174367">
      <w:pPr>
        <w:spacing w:after="0"/>
        <w:rPr>
          <w:rFonts w:ascii="Courier New" w:hAnsi="Courier New" w:cs="Courier New"/>
          <w:b/>
          <w:sz w:val="16"/>
          <w:szCs w:val="16"/>
          <w:lang w:eastAsia="de-DE"/>
        </w:rPr>
      </w:pPr>
    </w:p>
    <w:sectPr w:rsidR="00287B31" w:rsidRPr="00174367" w:rsidSect="00E716BC">
      <w:headerReference w:type="even" r:id="rId22"/>
      <w:headerReference w:type="default" r:id="rId23"/>
      <w:headerReference w:type="first" r:id="rId24"/>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49EC3E" w14:textId="77777777" w:rsidR="00E716BC" w:rsidRDefault="00E716BC">
      <w:r>
        <w:separator/>
      </w:r>
    </w:p>
  </w:endnote>
  <w:endnote w:type="continuationSeparator" w:id="0">
    <w:p w14:paraId="4BBDB3AD" w14:textId="77777777" w:rsidR="00E716BC" w:rsidRDefault="00E716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4ACBCF" w14:textId="77777777" w:rsidR="00FB5CFA" w:rsidRDefault="00FB5CF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48E4F2" w14:textId="77777777" w:rsidR="00FB5CFA" w:rsidRDefault="00FB5CF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97B597" w14:textId="77777777" w:rsidR="00FB5CFA" w:rsidRDefault="00FB5CF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56B13F" w14:textId="77777777" w:rsidR="00E716BC" w:rsidRDefault="00E716BC">
      <w:r>
        <w:separator/>
      </w:r>
    </w:p>
  </w:footnote>
  <w:footnote w:type="continuationSeparator" w:id="0">
    <w:p w14:paraId="3FE0FF84" w14:textId="77777777" w:rsidR="00E716BC" w:rsidRDefault="00E716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549A4D" w14:textId="77777777" w:rsidR="00383C0E" w:rsidRDefault="00383C0E">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586531FB" wp14:editId="3D3B57F4">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48893149"/>
                          </w:sdtPr>
                          <w:sdtContent>
                            <w:p w14:paraId="393CB89D" w14:textId="05D8887E" w:rsidR="00383C0E" w:rsidRPr="00A11327" w:rsidRDefault="007F33F0" w:rsidP="00AF03D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86531FB"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alias w:val="Classification"/>
                      <w:tag w:val="RS_Classification_Standard"/>
                      <w:id w:val="-1148893149"/>
                    </w:sdtPr>
                    <w:sdtContent>
                      <w:p w14:paraId="393CB89D" w14:textId="05D8887E" w:rsidR="00383C0E" w:rsidRPr="00A11327" w:rsidRDefault="007F33F0" w:rsidP="00AF03D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A31A3E" w14:textId="25A067C2" w:rsidR="00383C0E" w:rsidRPr="007F33F0" w:rsidRDefault="00383C0E" w:rsidP="007F33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78FB26" w14:textId="77777777" w:rsidR="00383C0E" w:rsidRDefault="00383C0E">
    <w:pPr>
      <w:pStyle w:val="Header"/>
    </w:pPr>
    <w:r w:rsidRPr="002D3E8C">
      <w:rPr>
        <w:lang w:val="de-DE"/>
      </w:rPr>
      <mc:AlternateContent>
        <mc:Choice Requires="wps">
          <w:drawing>
            <wp:anchor distT="0" distB="0" distL="114300" distR="114300" simplePos="0" relativeHeight="251661312" behindDoc="0" locked="1" layoutInCell="1" allowOverlap="1" wp14:anchorId="1BB795A8" wp14:editId="6CF509BF">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32440658"/>
                          </w:sdtPr>
                          <w:sdtContent>
                            <w:p w14:paraId="5D81020A" w14:textId="1052FFAE" w:rsidR="00383C0E" w:rsidRPr="00A11327" w:rsidRDefault="007F33F0" w:rsidP="00AF03D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BB795A8" id="_x0000_t202" coordsize="21600,21600" o:spt="202" path="m,l,21600r21600,l21600,xe">
              <v:stroke joinstyle="miter"/>
              <v:path gradientshapeok="t" o:connecttype="rect"/>
            </v:shapetype>
            <v:shape id="_x0000_s1027"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alias w:val="Classification"/>
                      <w:tag w:val="RS_Classification_Standard"/>
                      <w:id w:val="-432440658"/>
                    </w:sdtPr>
                    <w:sdtContent>
                      <w:p w14:paraId="5D81020A" w14:textId="1052FFAE" w:rsidR="00383C0E" w:rsidRPr="00A11327" w:rsidRDefault="007F33F0" w:rsidP="00AF03D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014734" w14:textId="77777777" w:rsidR="00383C0E" w:rsidRDefault="00383C0E">
    <w:pPr>
      <w:pStyle w:val="Header"/>
    </w:pPr>
    <w:r w:rsidRPr="002D3E8C">
      <w:rPr>
        <w:lang w:val="de-DE"/>
      </w:rPr>
      <mc:AlternateContent>
        <mc:Choice Requires="wps">
          <w:drawing>
            <wp:anchor distT="0" distB="0" distL="114300" distR="114300" simplePos="0" relativeHeight="251669504" behindDoc="0" locked="1" layoutInCell="1" allowOverlap="1" wp14:anchorId="0F83DBAD" wp14:editId="508F35EB">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59768973"/>
                          </w:sdtPr>
                          <w:sdtContent>
                            <w:p w14:paraId="379A9744" w14:textId="113230C3" w:rsidR="00383C0E" w:rsidRPr="00A11327" w:rsidRDefault="007F33F0" w:rsidP="00AF03D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F83DBAD" id="_x0000_t202" coordsize="21600,21600" o:spt="202" path="m,l,21600r21600,l21600,xe">
              <v:stroke joinstyle="miter"/>
              <v:path gradientshapeok="t" o:connecttype="rect"/>
            </v:shapetype>
            <v:shape id="_x0000_s1028"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459768973"/>
                    </w:sdtPr>
                    <w:sdtContent>
                      <w:p w14:paraId="379A9744" w14:textId="113230C3" w:rsidR="00383C0E" w:rsidRPr="00A11327" w:rsidRDefault="007F33F0" w:rsidP="00AF03D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C8D483" w14:textId="77777777" w:rsidR="00383C0E" w:rsidRDefault="00383C0E">
    <w:pPr>
      <w:pStyle w:val="Header"/>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21144972" wp14:editId="2252626C">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006051996"/>
                          </w:sdtPr>
                          <w:sdtContent>
                            <w:p w14:paraId="51F74A3C" w14:textId="168F48F4" w:rsidR="00383C0E" w:rsidRPr="00A11327" w:rsidRDefault="007F33F0" w:rsidP="00AF03D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1144972" id="_x0000_t202" coordsize="21600,21600" o:spt="202" path="m,l,21600r21600,l21600,xe">
              <v:stroke joinstyle="miter"/>
              <v:path gradientshapeok="t" o:connecttype="rect"/>
            </v:shapetype>
            <v:shape id="_x0000_s1029"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006051996"/>
                    </w:sdtPr>
                    <w:sdtContent>
                      <w:p w14:paraId="51F74A3C" w14:textId="168F48F4" w:rsidR="00383C0E" w:rsidRPr="00A11327" w:rsidRDefault="007F33F0" w:rsidP="00AF03D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73C04C" w14:textId="77777777" w:rsidR="00383C0E" w:rsidRDefault="00383C0E">
    <w:pPr>
      <w:pStyle w:val="Header"/>
    </w:pPr>
    <w:r w:rsidRPr="002D3E8C">
      <w:rPr>
        <w:lang w:val="de-DE"/>
      </w:rPr>
      <mc:AlternateContent>
        <mc:Choice Requires="wps">
          <w:drawing>
            <wp:anchor distT="0" distB="0" distL="114300" distR="114300" simplePos="0" relativeHeight="251667456" behindDoc="0" locked="1" layoutInCell="1" allowOverlap="1" wp14:anchorId="4D969210" wp14:editId="246E5EEF">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218963522"/>
                          </w:sdtPr>
                          <w:sdtContent>
                            <w:p w14:paraId="5433A397" w14:textId="10F1C36A" w:rsidR="00383C0E" w:rsidRPr="00A11327" w:rsidRDefault="007F33F0" w:rsidP="00AF03D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D969210" id="_x0000_t202" coordsize="21600,21600" o:spt="202" path="m,l,21600r21600,l21600,xe">
              <v:stroke joinstyle="miter"/>
              <v:path gradientshapeok="t" o:connecttype="rect"/>
            </v:shapetype>
            <v:shape id="_x0000_s1030"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218963522"/>
                    </w:sdtPr>
                    <w:sdtContent>
                      <w:p w14:paraId="5433A397" w14:textId="10F1C36A" w:rsidR="00383C0E" w:rsidRPr="00A11327" w:rsidRDefault="007F33F0" w:rsidP="00AF03D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8C19B2"/>
    <w:multiLevelType w:val="multilevel"/>
    <w:tmpl w:val="F6FE3542"/>
    <w:lvl w:ilvl="0">
      <w:start w:val="2"/>
      <w:numFmt w:val="decimal"/>
      <w:lvlText w:val="%1"/>
      <w:lvlJc w:val="left"/>
      <w:pPr>
        <w:ind w:left="450" w:hanging="450"/>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 w15:restartNumberingAfterBreak="0">
    <w:nsid w:val="307B28DA"/>
    <w:multiLevelType w:val="multilevel"/>
    <w:tmpl w:val="DCC2AE4A"/>
    <w:lvl w:ilvl="0">
      <w:start w:val="2"/>
      <w:numFmt w:val="decimal"/>
      <w:lvlText w:val="%1"/>
      <w:lvlJc w:val="left"/>
      <w:pPr>
        <w:ind w:left="450" w:hanging="450"/>
      </w:pPr>
      <w:rPr>
        <w:rFonts w:hint="default"/>
      </w:rPr>
    </w:lvl>
    <w:lvl w:ilvl="1">
      <w:start w:val="7"/>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num w:numId="1" w16cid:durableId="2002929994">
    <w:abstractNumId w:val="2"/>
  </w:num>
  <w:num w:numId="2" w16cid:durableId="1560748412">
    <w:abstractNumId w:val="0"/>
  </w:num>
  <w:num w:numId="3" w16cid:durableId="1169297703">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84"/>
    <w:rsid w:val="00001934"/>
    <w:rsid w:val="00003EA3"/>
    <w:rsid w:val="00004509"/>
    <w:rsid w:val="00004DAD"/>
    <w:rsid w:val="000055ED"/>
    <w:rsid w:val="00005DD9"/>
    <w:rsid w:val="00005DFA"/>
    <w:rsid w:val="00013548"/>
    <w:rsid w:val="0001511B"/>
    <w:rsid w:val="00015A8E"/>
    <w:rsid w:val="00015DB7"/>
    <w:rsid w:val="00020FF7"/>
    <w:rsid w:val="00022BE0"/>
    <w:rsid w:val="00022E4A"/>
    <w:rsid w:val="00023754"/>
    <w:rsid w:val="000252ED"/>
    <w:rsid w:val="000268D1"/>
    <w:rsid w:val="00026967"/>
    <w:rsid w:val="00030231"/>
    <w:rsid w:val="00032587"/>
    <w:rsid w:val="00037D16"/>
    <w:rsid w:val="00040F2E"/>
    <w:rsid w:val="000416FA"/>
    <w:rsid w:val="0004231C"/>
    <w:rsid w:val="000439AF"/>
    <w:rsid w:val="00043E99"/>
    <w:rsid w:val="00045D2F"/>
    <w:rsid w:val="0004642F"/>
    <w:rsid w:val="00046544"/>
    <w:rsid w:val="00046CBB"/>
    <w:rsid w:val="0004713F"/>
    <w:rsid w:val="00047CA3"/>
    <w:rsid w:val="00052724"/>
    <w:rsid w:val="00053143"/>
    <w:rsid w:val="000574DA"/>
    <w:rsid w:val="00063492"/>
    <w:rsid w:val="00064D82"/>
    <w:rsid w:val="000666AB"/>
    <w:rsid w:val="000675E6"/>
    <w:rsid w:val="00071F52"/>
    <w:rsid w:val="00073B2F"/>
    <w:rsid w:val="000758D6"/>
    <w:rsid w:val="00075C41"/>
    <w:rsid w:val="000833CA"/>
    <w:rsid w:val="00084783"/>
    <w:rsid w:val="000879B9"/>
    <w:rsid w:val="0009046C"/>
    <w:rsid w:val="00092B08"/>
    <w:rsid w:val="0009310B"/>
    <w:rsid w:val="00094FDE"/>
    <w:rsid w:val="00096ACE"/>
    <w:rsid w:val="00097640"/>
    <w:rsid w:val="000A1B8F"/>
    <w:rsid w:val="000A1C38"/>
    <w:rsid w:val="000A2395"/>
    <w:rsid w:val="000A23BB"/>
    <w:rsid w:val="000A37EE"/>
    <w:rsid w:val="000A42E3"/>
    <w:rsid w:val="000A461C"/>
    <w:rsid w:val="000A5C5A"/>
    <w:rsid w:val="000A6394"/>
    <w:rsid w:val="000A6C34"/>
    <w:rsid w:val="000A7B1A"/>
    <w:rsid w:val="000A7D4B"/>
    <w:rsid w:val="000B04C8"/>
    <w:rsid w:val="000B0A16"/>
    <w:rsid w:val="000B6A18"/>
    <w:rsid w:val="000B749E"/>
    <w:rsid w:val="000B7E86"/>
    <w:rsid w:val="000B7FED"/>
    <w:rsid w:val="000C038A"/>
    <w:rsid w:val="000C0936"/>
    <w:rsid w:val="000C233B"/>
    <w:rsid w:val="000C35E5"/>
    <w:rsid w:val="000C471F"/>
    <w:rsid w:val="000C4C3D"/>
    <w:rsid w:val="000C51D3"/>
    <w:rsid w:val="000C5439"/>
    <w:rsid w:val="000C6598"/>
    <w:rsid w:val="000C6E7F"/>
    <w:rsid w:val="000D1BD4"/>
    <w:rsid w:val="000D2826"/>
    <w:rsid w:val="000D4F7D"/>
    <w:rsid w:val="000D5305"/>
    <w:rsid w:val="000D736B"/>
    <w:rsid w:val="000D74FE"/>
    <w:rsid w:val="000E0DA1"/>
    <w:rsid w:val="000E1C53"/>
    <w:rsid w:val="000E4DF3"/>
    <w:rsid w:val="000F0F9C"/>
    <w:rsid w:val="000F101F"/>
    <w:rsid w:val="000F3122"/>
    <w:rsid w:val="000F4C0F"/>
    <w:rsid w:val="00107D54"/>
    <w:rsid w:val="00107D63"/>
    <w:rsid w:val="00110BA0"/>
    <w:rsid w:val="00115E3D"/>
    <w:rsid w:val="00116C31"/>
    <w:rsid w:val="00122A23"/>
    <w:rsid w:val="00124321"/>
    <w:rsid w:val="00125C00"/>
    <w:rsid w:val="001264F5"/>
    <w:rsid w:val="001266F9"/>
    <w:rsid w:val="00130CB7"/>
    <w:rsid w:val="00135459"/>
    <w:rsid w:val="0013583B"/>
    <w:rsid w:val="00143134"/>
    <w:rsid w:val="001451D9"/>
    <w:rsid w:val="00145B10"/>
    <w:rsid w:val="00145D43"/>
    <w:rsid w:val="00147597"/>
    <w:rsid w:val="001530D6"/>
    <w:rsid w:val="00153BB7"/>
    <w:rsid w:val="00156707"/>
    <w:rsid w:val="001616C7"/>
    <w:rsid w:val="001620FE"/>
    <w:rsid w:val="0016228A"/>
    <w:rsid w:val="00162963"/>
    <w:rsid w:val="001639AB"/>
    <w:rsid w:val="00163A65"/>
    <w:rsid w:val="00164295"/>
    <w:rsid w:val="00166934"/>
    <w:rsid w:val="00167252"/>
    <w:rsid w:val="00167DEA"/>
    <w:rsid w:val="00170893"/>
    <w:rsid w:val="00171602"/>
    <w:rsid w:val="00171A7B"/>
    <w:rsid w:val="00171E4F"/>
    <w:rsid w:val="0017362D"/>
    <w:rsid w:val="00174367"/>
    <w:rsid w:val="00174F39"/>
    <w:rsid w:val="00176E8F"/>
    <w:rsid w:val="0018096D"/>
    <w:rsid w:val="00180B1E"/>
    <w:rsid w:val="001810A1"/>
    <w:rsid w:val="001825EA"/>
    <w:rsid w:val="00184F3E"/>
    <w:rsid w:val="00185403"/>
    <w:rsid w:val="0018610B"/>
    <w:rsid w:val="0019158E"/>
    <w:rsid w:val="00192038"/>
    <w:rsid w:val="00192C46"/>
    <w:rsid w:val="001A08B3"/>
    <w:rsid w:val="001A2A09"/>
    <w:rsid w:val="001A4201"/>
    <w:rsid w:val="001A4DC3"/>
    <w:rsid w:val="001A7B60"/>
    <w:rsid w:val="001B0448"/>
    <w:rsid w:val="001B067B"/>
    <w:rsid w:val="001B223B"/>
    <w:rsid w:val="001B3EA9"/>
    <w:rsid w:val="001B412A"/>
    <w:rsid w:val="001B52F0"/>
    <w:rsid w:val="001B55CA"/>
    <w:rsid w:val="001B6F4D"/>
    <w:rsid w:val="001B7A65"/>
    <w:rsid w:val="001B7F55"/>
    <w:rsid w:val="001C0605"/>
    <w:rsid w:val="001C0630"/>
    <w:rsid w:val="001C17C2"/>
    <w:rsid w:val="001C3AD0"/>
    <w:rsid w:val="001C416F"/>
    <w:rsid w:val="001C44E6"/>
    <w:rsid w:val="001C4655"/>
    <w:rsid w:val="001C50F1"/>
    <w:rsid w:val="001C6435"/>
    <w:rsid w:val="001D039E"/>
    <w:rsid w:val="001D0F0C"/>
    <w:rsid w:val="001D0FE2"/>
    <w:rsid w:val="001D0FF7"/>
    <w:rsid w:val="001D268E"/>
    <w:rsid w:val="001D2A82"/>
    <w:rsid w:val="001D66C5"/>
    <w:rsid w:val="001E0099"/>
    <w:rsid w:val="001E0338"/>
    <w:rsid w:val="001E290B"/>
    <w:rsid w:val="001E41F3"/>
    <w:rsid w:val="001E4368"/>
    <w:rsid w:val="001E46B7"/>
    <w:rsid w:val="001E5FD2"/>
    <w:rsid w:val="001F02F6"/>
    <w:rsid w:val="001F1FA4"/>
    <w:rsid w:val="001F2254"/>
    <w:rsid w:val="001F2A1B"/>
    <w:rsid w:val="001F31F9"/>
    <w:rsid w:val="001F6BFA"/>
    <w:rsid w:val="001F6CA2"/>
    <w:rsid w:val="00202764"/>
    <w:rsid w:val="0020773E"/>
    <w:rsid w:val="0021054A"/>
    <w:rsid w:val="00210B57"/>
    <w:rsid w:val="0021275E"/>
    <w:rsid w:val="0021326A"/>
    <w:rsid w:val="00213412"/>
    <w:rsid w:val="0021756E"/>
    <w:rsid w:val="00217802"/>
    <w:rsid w:val="00217811"/>
    <w:rsid w:val="00220412"/>
    <w:rsid w:val="00223345"/>
    <w:rsid w:val="002248AA"/>
    <w:rsid w:val="00225237"/>
    <w:rsid w:val="0022671C"/>
    <w:rsid w:val="00230337"/>
    <w:rsid w:val="00234CC0"/>
    <w:rsid w:val="00235BC2"/>
    <w:rsid w:val="002367B5"/>
    <w:rsid w:val="002401B2"/>
    <w:rsid w:val="002539DC"/>
    <w:rsid w:val="00254E96"/>
    <w:rsid w:val="002559FA"/>
    <w:rsid w:val="00256302"/>
    <w:rsid w:val="002568A4"/>
    <w:rsid w:val="0026004D"/>
    <w:rsid w:val="002622E0"/>
    <w:rsid w:val="002640DD"/>
    <w:rsid w:val="00265539"/>
    <w:rsid w:val="002671E5"/>
    <w:rsid w:val="00267486"/>
    <w:rsid w:val="0027016D"/>
    <w:rsid w:val="00272062"/>
    <w:rsid w:val="00272975"/>
    <w:rsid w:val="002737D4"/>
    <w:rsid w:val="00274B1B"/>
    <w:rsid w:val="002754C9"/>
    <w:rsid w:val="00275D12"/>
    <w:rsid w:val="0027727F"/>
    <w:rsid w:val="00277CE6"/>
    <w:rsid w:val="00280F5C"/>
    <w:rsid w:val="00281C58"/>
    <w:rsid w:val="00284306"/>
    <w:rsid w:val="002846AC"/>
    <w:rsid w:val="00284FEB"/>
    <w:rsid w:val="002860C4"/>
    <w:rsid w:val="00287B31"/>
    <w:rsid w:val="002925EF"/>
    <w:rsid w:val="00295566"/>
    <w:rsid w:val="00296F3D"/>
    <w:rsid w:val="00297477"/>
    <w:rsid w:val="002976A4"/>
    <w:rsid w:val="002A39AA"/>
    <w:rsid w:val="002A4EF4"/>
    <w:rsid w:val="002A550C"/>
    <w:rsid w:val="002A5DA1"/>
    <w:rsid w:val="002B2159"/>
    <w:rsid w:val="002B2A8C"/>
    <w:rsid w:val="002B39A9"/>
    <w:rsid w:val="002B3B49"/>
    <w:rsid w:val="002B4A39"/>
    <w:rsid w:val="002B525F"/>
    <w:rsid w:val="002B5741"/>
    <w:rsid w:val="002B5F15"/>
    <w:rsid w:val="002B6212"/>
    <w:rsid w:val="002B6441"/>
    <w:rsid w:val="002B67EB"/>
    <w:rsid w:val="002B6DE6"/>
    <w:rsid w:val="002B77A6"/>
    <w:rsid w:val="002C0A87"/>
    <w:rsid w:val="002C114C"/>
    <w:rsid w:val="002C1A8B"/>
    <w:rsid w:val="002C4A21"/>
    <w:rsid w:val="002C4A26"/>
    <w:rsid w:val="002C4CC8"/>
    <w:rsid w:val="002C55E9"/>
    <w:rsid w:val="002D0B11"/>
    <w:rsid w:val="002D19C7"/>
    <w:rsid w:val="002D1D45"/>
    <w:rsid w:val="002D3E22"/>
    <w:rsid w:val="002D5551"/>
    <w:rsid w:val="002D609C"/>
    <w:rsid w:val="002D647F"/>
    <w:rsid w:val="002D771A"/>
    <w:rsid w:val="002E32D7"/>
    <w:rsid w:val="002E6AB0"/>
    <w:rsid w:val="002E772E"/>
    <w:rsid w:val="002F01B1"/>
    <w:rsid w:val="002F29C3"/>
    <w:rsid w:val="002F6CB3"/>
    <w:rsid w:val="002F7064"/>
    <w:rsid w:val="002F7A51"/>
    <w:rsid w:val="003003CF"/>
    <w:rsid w:val="0030082A"/>
    <w:rsid w:val="00300C03"/>
    <w:rsid w:val="003041EF"/>
    <w:rsid w:val="00304867"/>
    <w:rsid w:val="00305409"/>
    <w:rsid w:val="00306A17"/>
    <w:rsid w:val="00310205"/>
    <w:rsid w:val="0031142C"/>
    <w:rsid w:val="00312434"/>
    <w:rsid w:val="003143DA"/>
    <w:rsid w:val="003220BE"/>
    <w:rsid w:val="00326ACB"/>
    <w:rsid w:val="0032780E"/>
    <w:rsid w:val="0033008C"/>
    <w:rsid w:val="003319D5"/>
    <w:rsid w:val="00333430"/>
    <w:rsid w:val="00333A81"/>
    <w:rsid w:val="00333B12"/>
    <w:rsid w:val="00335FEE"/>
    <w:rsid w:val="00341CE0"/>
    <w:rsid w:val="00342BE9"/>
    <w:rsid w:val="00343230"/>
    <w:rsid w:val="003436E5"/>
    <w:rsid w:val="0034560C"/>
    <w:rsid w:val="00345741"/>
    <w:rsid w:val="00346664"/>
    <w:rsid w:val="00346D37"/>
    <w:rsid w:val="00347450"/>
    <w:rsid w:val="00347B92"/>
    <w:rsid w:val="00350710"/>
    <w:rsid w:val="00352158"/>
    <w:rsid w:val="00354641"/>
    <w:rsid w:val="00357016"/>
    <w:rsid w:val="00357F5D"/>
    <w:rsid w:val="00360081"/>
    <w:rsid w:val="003609EF"/>
    <w:rsid w:val="0036231A"/>
    <w:rsid w:val="003630F9"/>
    <w:rsid w:val="0036376E"/>
    <w:rsid w:val="00365AD1"/>
    <w:rsid w:val="00370D22"/>
    <w:rsid w:val="0037169B"/>
    <w:rsid w:val="00374DD4"/>
    <w:rsid w:val="00381218"/>
    <w:rsid w:val="00383C0E"/>
    <w:rsid w:val="003842CD"/>
    <w:rsid w:val="003867ED"/>
    <w:rsid w:val="00386DF4"/>
    <w:rsid w:val="003879CE"/>
    <w:rsid w:val="00393604"/>
    <w:rsid w:val="00394AC1"/>
    <w:rsid w:val="00397619"/>
    <w:rsid w:val="003A0660"/>
    <w:rsid w:val="003A08B4"/>
    <w:rsid w:val="003A1B18"/>
    <w:rsid w:val="003A1FEE"/>
    <w:rsid w:val="003B10DE"/>
    <w:rsid w:val="003B11BD"/>
    <w:rsid w:val="003B205B"/>
    <w:rsid w:val="003B474C"/>
    <w:rsid w:val="003B64E1"/>
    <w:rsid w:val="003C1B53"/>
    <w:rsid w:val="003C244B"/>
    <w:rsid w:val="003C662D"/>
    <w:rsid w:val="003D31FC"/>
    <w:rsid w:val="003D350C"/>
    <w:rsid w:val="003D3D05"/>
    <w:rsid w:val="003D4D93"/>
    <w:rsid w:val="003D60A7"/>
    <w:rsid w:val="003E1305"/>
    <w:rsid w:val="003E190F"/>
    <w:rsid w:val="003E1A36"/>
    <w:rsid w:val="003E2050"/>
    <w:rsid w:val="003E4E80"/>
    <w:rsid w:val="003F2244"/>
    <w:rsid w:val="003F3ECA"/>
    <w:rsid w:val="003F457E"/>
    <w:rsid w:val="003F788F"/>
    <w:rsid w:val="004026B1"/>
    <w:rsid w:val="00410371"/>
    <w:rsid w:val="00410474"/>
    <w:rsid w:val="004128F1"/>
    <w:rsid w:val="00412C82"/>
    <w:rsid w:val="0041542E"/>
    <w:rsid w:val="00416F44"/>
    <w:rsid w:val="00420D8F"/>
    <w:rsid w:val="00420D96"/>
    <w:rsid w:val="00421A02"/>
    <w:rsid w:val="004222C6"/>
    <w:rsid w:val="004242F1"/>
    <w:rsid w:val="00425BBC"/>
    <w:rsid w:val="00425EA0"/>
    <w:rsid w:val="00427E79"/>
    <w:rsid w:val="00430354"/>
    <w:rsid w:val="00435A80"/>
    <w:rsid w:val="00435D0F"/>
    <w:rsid w:val="00440DD3"/>
    <w:rsid w:val="00441799"/>
    <w:rsid w:val="004438C8"/>
    <w:rsid w:val="00444367"/>
    <w:rsid w:val="00445EB9"/>
    <w:rsid w:val="00446488"/>
    <w:rsid w:val="00452457"/>
    <w:rsid w:val="004526D2"/>
    <w:rsid w:val="0045387E"/>
    <w:rsid w:val="00453AF8"/>
    <w:rsid w:val="00456D9F"/>
    <w:rsid w:val="00460203"/>
    <w:rsid w:val="00461F12"/>
    <w:rsid w:val="004620D7"/>
    <w:rsid w:val="004625FF"/>
    <w:rsid w:val="00464898"/>
    <w:rsid w:val="00466199"/>
    <w:rsid w:val="004669DF"/>
    <w:rsid w:val="0046754E"/>
    <w:rsid w:val="00467CA6"/>
    <w:rsid w:val="00467CEF"/>
    <w:rsid w:val="00470D4C"/>
    <w:rsid w:val="00472970"/>
    <w:rsid w:val="00472CD3"/>
    <w:rsid w:val="00473941"/>
    <w:rsid w:val="00474FAB"/>
    <w:rsid w:val="00475BB0"/>
    <w:rsid w:val="00477E57"/>
    <w:rsid w:val="00480997"/>
    <w:rsid w:val="00480E1E"/>
    <w:rsid w:val="004828EB"/>
    <w:rsid w:val="0048606C"/>
    <w:rsid w:val="00487D3B"/>
    <w:rsid w:val="00492A1B"/>
    <w:rsid w:val="004932AE"/>
    <w:rsid w:val="00493511"/>
    <w:rsid w:val="004936C4"/>
    <w:rsid w:val="004946C4"/>
    <w:rsid w:val="004A2C35"/>
    <w:rsid w:val="004A4BD9"/>
    <w:rsid w:val="004A65AE"/>
    <w:rsid w:val="004A7F8E"/>
    <w:rsid w:val="004B0C24"/>
    <w:rsid w:val="004B3A88"/>
    <w:rsid w:val="004B509F"/>
    <w:rsid w:val="004B536F"/>
    <w:rsid w:val="004B6055"/>
    <w:rsid w:val="004B75B7"/>
    <w:rsid w:val="004C1130"/>
    <w:rsid w:val="004C299A"/>
    <w:rsid w:val="004C3495"/>
    <w:rsid w:val="004C3F6A"/>
    <w:rsid w:val="004C4132"/>
    <w:rsid w:val="004C43D5"/>
    <w:rsid w:val="004C4481"/>
    <w:rsid w:val="004C572E"/>
    <w:rsid w:val="004D74C7"/>
    <w:rsid w:val="004D7F7A"/>
    <w:rsid w:val="004E13BC"/>
    <w:rsid w:val="004E1B0C"/>
    <w:rsid w:val="004E24CA"/>
    <w:rsid w:val="004F020C"/>
    <w:rsid w:val="004F152A"/>
    <w:rsid w:val="004F3E26"/>
    <w:rsid w:val="004F69EA"/>
    <w:rsid w:val="004F6FDA"/>
    <w:rsid w:val="004F76A6"/>
    <w:rsid w:val="004F7D61"/>
    <w:rsid w:val="00510B0A"/>
    <w:rsid w:val="0051486D"/>
    <w:rsid w:val="0051580D"/>
    <w:rsid w:val="005165E2"/>
    <w:rsid w:val="00520BDE"/>
    <w:rsid w:val="005232B2"/>
    <w:rsid w:val="005232D2"/>
    <w:rsid w:val="005237C9"/>
    <w:rsid w:val="00523895"/>
    <w:rsid w:val="005245B9"/>
    <w:rsid w:val="00524690"/>
    <w:rsid w:val="00527E04"/>
    <w:rsid w:val="00531704"/>
    <w:rsid w:val="00534574"/>
    <w:rsid w:val="005365A1"/>
    <w:rsid w:val="00543412"/>
    <w:rsid w:val="005435AA"/>
    <w:rsid w:val="005438DB"/>
    <w:rsid w:val="0054672C"/>
    <w:rsid w:val="00546F7D"/>
    <w:rsid w:val="00547111"/>
    <w:rsid w:val="00547A09"/>
    <w:rsid w:val="00547CAE"/>
    <w:rsid w:val="00550693"/>
    <w:rsid w:val="00550859"/>
    <w:rsid w:val="00553188"/>
    <w:rsid w:val="00555D16"/>
    <w:rsid w:val="00556622"/>
    <w:rsid w:val="0056250C"/>
    <w:rsid w:val="00564C5E"/>
    <w:rsid w:val="005653AA"/>
    <w:rsid w:val="0056731E"/>
    <w:rsid w:val="00567546"/>
    <w:rsid w:val="00570611"/>
    <w:rsid w:val="00572C67"/>
    <w:rsid w:val="00572F87"/>
    <w:rsid w:val="00574163"/>
    <w:rsid w:val="00574C7C"/>
    <w:rsid w:val="00576DAC"/>
    <w:rsid w:val="0058140E"/>
    <w:rsid w:val="00583081"/>
    <w:rsid w:val="0058393C"/>
    <w:rsid w:val="00584659"/>
    <w:rsid w:val="00584D62"/>
    <w:rsid w:val="0058550A"/>
    <w:rsid w:val="00585A9E"/>
    <w:rsid w:val="00586F0C"/>
    <w:rsid w:val="00590D2E"/>
    <w:rsid w:val="00591369"/>
    <w:rsid w:val="00592D74"/>
    <w:rsid w:val="00594ADD"/>
    <w:rsid w:val="005959BD"/>
    <w:rsid w:val="005971D5"/>
    <w:rsid w:val="00597576"/>
    <w:rsid w:val="005A1A45"/>
    <w:rsid w:val="005A1D81"/>
    <w:rsid w:val="005A5302"/>
    <w:rsid w:val="005A5524"/>
    <w:rsid w:val="005A57A3"/>
    <w:rsid w:val="005A5B53"/>
    <w:rsid w:val="005B008C"/>
    <w:rsid w:val="005B0B25"/>
    <w:rsid w:val="005B197D"/>
    <w:rsid w:val="005B1E5F"/>
    <w:rsid w:val="005B5407"/>
    <w:rsid w:val="005C2571"/>
    <w:rsid w:val="005C61A5"/>
    <w:rsid w:val="005C6231"/>
    <w:rsid w:val="005C7D14"/>
    <w:rsid w:val="005D0FC8"/>
    <w:rsid w:val="005D1314"/>
    <w:rsid w:val="005D1CAD"/>
    <w:rsid w:val="005D217E"/>
    <w:rsid w:val="005D4036"/>
    <w:rsid w:val="005E2C44"/>
    <w:rsid w:val="005E2E04"/>
    <w:rsid w:val="005E6154"/>
    <w:rsid w:val="005F0E8B"/>
    <w:rsid w:val="005F202F"/>
    <w:rsid w:val="005F400C"/>
    <w:rsid w:val="005F6E82"/>
    <w:rsid w:val="0060014C"/>
    <w:rsid w:val="00600608"/>
    <w:rsid w:val="006022D5"/>
    <w:rsid w:val="00602A22"/>
    <w:rsid w:val="006039DF"/>
    <w:rsid w:val="006074DF"/>
    <w:rsid w:val="00607A6C"/>
    <w:rsid w:val="0061215C"/>
    <w:rsid w:val="00614383"/>
    <w:rsid w:val="00614BF9"/>
    <w:rsid w:val="00615EC0"/>
    <w:rsid w:val="0061765C"/>
    <w:rsid w:val="00617D68"/>
    <w:rsid w:val="00620ED5"/>
    <w:rsid w:val="00621188"/>
    <w:rsid w:val="00622440"/>
    <w:rsid w:val="006231EE"/>
    <w:rsid w:val="00624B10"/>
    <w:rsid w:val="006254A8"/>
    <w:rsid w:val="006257ED"/>
    <w:rsid w:val="00625E72"/>
    <w:rsid w:val="0062673E"/>
    <w:rsid w:val="00627580"/>
    <w:rsid w:val="006313C1"/>
    <w:rsid w:val="006318FD"/>
    <w:rsid w:val="00632E3F"/>
    <w:rsid w:val="00633813"/>
    <w:rsid w:val="00633F3C"/>
    <w:rsid w:val="00634721"/>
    <w:rsid w:val="00634C17"/>
    <w:rsid w:val="00635C3A"/>
    <w:rsid w:val="0064033A"/>
    <w:rsid w:val="00641AA9"/>
    <w:rsid w:val="00642A9D"/>
    <w:rsid w:val="00643EDC"/>
    <w:rsid w:val="00644A34"/>
    <w:rsid w:val="00650183"/>
    <w:rsid w:val="00652526"/>
    <w:rsid w:val="00655F51"/>
    <w:rsid w:val="00656E20"/>
    <w:rsid w:val="00657AFC"/>
    <w:rsid w:val="006622AA"/>
    <w:rsid w:val="00664000"/>
    <w:rsid w:val="0066693E"/>
    <w:rsid w:val="00666EF9"/>
    <w:rsid w:val="0066708F"/>
    <w:rsid w:val="006711B8"/>
    <w:rsid w:val="00671608"/>
    <w:rsid w:val="006759F3"/>
    <w:rsid w:val="00675DF5"/>
    <w:rsid w:val="006761C7"/>
    <w:rsid w:val="0067739E"/>
    <w:rsid w:val="00677A55"/>
    <w:rsid w:val="00683B69"/>
    <w:rsid w:val="00687A55"/>
    <w:rsid w:val="00687A75"/>
    <w:rsid w:val="00687F85"/>
    <w:rsid w:val="00692340"/>
    <w:rsid w:val="00692F6C"/>
    <w:rsid w:val="006935CD"/>
    <w:rsid w:val="0069498F"/>
    <w:rsid w:val="00694B7D"/>
    <w:rsid w:val="00695808"/>
    <w:rsid w:val="00695A37"/>
    <w:rsid w:val="00695D44"/>
    <w:rsid w:val="0069714E"/>
    <w:rsid w:val="006A0F34"/>
    <w:rsid w:val="006A16C0"/>
    <w:rsid w:val="006A3F4D"/>
    <w:rsid w:val="006A40AA"/>
    <w:rsid w:val="006A5A96"/>
    <w:rsid w:val="006A5EE2"/>
    <w:rsid w:val="006A6155"/>
    <w:rsid w:val="006A681C"/>
    <w:rsid w:val="006A71C0"/>
    <w:rsid w:val="006B0C69"/>
    <w:rsid w:val="006B12DE"/>
    <w:rsid w:val="006B1DC1"/>
    <w:rsid w:val="006B2262"/>
    <w:rsid w:val="006B46FB"/>
    <w:rsid w:val="006B4BE8"/>
    <w:rsid w:val="006B607F"/>
    <w:rsid w:val="006C07E4"/>
    <w:rsid w:val="006C0F3D"/>
    <w:rsid w:val="006C4038"/>
    <w:rsid w:val="006C438B"/>
    <w:rsid w:val="006C4548"/>
    <w:rsid w:val="006C45AD"/>
    <w:rsid w:val="006C6242"/>
    <w:rsid w:val="006C76C7"/>
    <w:rsid w:val="006D039B"/>
    <w:rsid w:val="006D0588"/>
    <w:rsid w:val="006D1B72"/>
    <w:rsid w:val="006D20B5"/>
    <w:rsid w:val="006D2480"/>
    <w:rsid w:val="006D404A"/>
    <w:rsid w:val="006D40EB"/>
    <w:rsid w:val="006D5EE2"/>
    <w:rsid w:val="006D7E16"/>
    <w:rsid w:val="006E0C84"/>
    <w:rsid w:val="006E17B8"/>
    <w:rsid w:val="006E21FB"/>
    <w:rsid w:val="006E3070"/>
    <w:rsid w:val="006E553A"/>
    <w:rsid w:val="006F23F2"/>
    <w:rsid w:val="006F2E2B"/>
    <w:rsid w:val="006F38EF"/>
    <w:rsid w:val="006F3C12"/>
    <w:rsid w:val="006F5153"/>
    <w:rsid w:val="006F605B"/>
    <w:rsid w:val="006F607C"/>
    <w:rsid w:val="006F6D55"/>
    <w:rsid w:val="00700040"/>
    <w:rsid w:val="007005CE"/>
    <w:rsid w:val="00703DBB"/>
    <w:rsid w:val="00704BDF"/>
    <w:rsid w:val="00705066"/>
    <w:rsid w:val="007057A3"/>
    <w:rsid w:val="00705D2A"/>
    <w:rsid w:val="00705E16"/>
    <w:rsid w:val="00705FB5"/>
    <w:rsid w:val="00707E09"/>
    <w:rsid w:val="00710028"/>
    <w:rsid w:val="00710499"/>
    <w:rsid w:val="007113E9"/>
    <w:rsid w:val="00714A5B"/>
    <w:rsid w:val="0071561C"/>
    <w:rsid w:val="007168A0"/>
    <w:rsid w:val="00720B91"/>
    <w:rsid w:val="00721A36"/>
    <w:rsid w:val="0072258E"/>
    <w:rsid w:val="00723845"/>
    <w:rsid w:val="00723E06"/>
    <w:rsid w:val="00724479"/>
    <w:rsid w:val="00726820"/>
    <w:rsid w:val="00727E4A"/>
    <w:rsid w:val="00730028"/>
    <w:rsid w:val="00730E2A"/>
    <w:rsid w:val="007326C0"/>
    <w:rsid w:val="0073784E"/>
    <w:rsid w:val="00742356"/>
    <w:rsid w:val="00742C1C"/>
    <w:rsid w:val="007448CF"/>
    <w:rsid w:val="00745BC0"/>
    <w:rsid w:val="007473D5"/>
    <w:rsid w:val="0075229A"/>
    <w:rsid w:val="00752318"/>
    <w:rsid w:val="00753C07"/>
    <w:rsid w:val="00754554"/>
    <w:rsid w:val="007562C1"/>
    <w:rsid w:val="00756B20"/>
    <w:rsid w:val="00756D76"/>
    <w:rsid w:val="00760F43"/>
    <w:rsid w:val="00761B61"/>
    <w:rsid w:val="00762365"/>
    <w:rsid w:val="00762B80"/>
    <w:rsid w:val="00762FF1"/>
    <w:rsid w:val="00766508"/>
    <w:rsid w:val="00766722"/>
    <w:rsid w:val="00766824"/>
    <w:rsid w:val="00771DEC"/>
    <w:rsid w:val="00772F91"/>
    <w:rsid w:val="00775D2B"/>
    <w:rsid w:val="0078063F"/>
    <w:rsid w:val="00780D4E"/>
    <w:rsid w:val="00783BE8"/>
    <w:rsid w:val="00792342"/>
    <w:rsid w:val="00793FBC"/>
    <w:rsid w:val="007957DC"/>
    <w:rsid w:val="0079738A"/>
    <w:rsid w:val="007975D8"/>
    <w:rsid w:val="007977A8"/>
    <w:rsid w:val="007A1017"/>
    <w:rsid w:val="007A4F50"/>
    <w:rsid w:val="007A52C8"/>
    <w:rsid w:val="007A5368"/>
    <w:rsid w:val="007A56E0"/>
    <w:rsid w:val="007B073E"/>
    <w:rsid w:val="007B1E0F"/>
    <w:rsid w:val="007B444D"/>
    <w:rsid w:val="007B45B2"/>
    <w:rsid w:val="007B4E41"/>
    <w:rsid w:val="007B512A"/>
    <w:rsid w:val="007B56CC"/>
    <w:rsid w:val="007B69F1"/>
    <w:rsid w:val="007B7B07"/>
    <w:rsid w:val="007C2097"/>
    <w:rsid w:val="007C2E1F"/>
    <w:rsid w:val="007C3CD9"/>
    <w:rsid w:val="007C4980"/>
    <w:rsid w:val="007C4A1C"/>
    <w:rsid w:val="007C4BB7"/>
    <w:rsid w:val="007C5140"/>
    <w:rsid w:val="007D3FB8"/>
    <w:rsid w:val="007D485D"/>
    <w:rsid w:val="007D6A07"/>
    <w:rsid w:val="007D79B1"/>
    <w:rsid w:val="007E4690"/>
    <w:rsid w:val="007E4AE0"/>
    <w:rsid w:val="007E6207"/>
    <w:rsid w:val="007E7B05"/>
    <w:rsid w:val="007F0760"/>
    <w:rsid w:val="007F0FCF"/>
    <w:rsid w:val="007F31A5"/>
    <w:rsid w:val="007F33F0"/>
    <w:rsid w:val="007F349A"/>
    <w:rsid w:val="007F3EBB"/>
    <w:rsid w:val="007F5059"/>
    <w:rsid w:val="007F6074"/>
    <w:rsid w:val="007F7259"/>
    <w:rsid w:val="008005C9"/>
    <w:rsid w:val="00803103"/>
    <w:rsid w:val="008040A8"/>
    <w:rsid w:val="00804E18"/>
    <w:rsid w:val="00804E46"/>
    <w:rsid w:val="00806484"/>
    <w:rsid w:val="0080696B"/>
    <w:rsid w:val="00807828"/>
    <w:rsid w:val="00807B8B"/>
    <w:rsid w:val="0081379B"/>
    <w:rsid w:val="00813B1B"/>
    <w:rsid w:val="008140B4"/>
    <w:rsid w:val="0081531D"/>
    <w:rsid w:val="00816A6E"/>
    <w:rsid w:val="008200BC"/>
    <w:rsid w:val="00821167"/>
    <w:rsid w:val="00821E68"/>
    <w:rsid w:val="00822193"/>
    <w:rsid w:val="00825C13"/>
    <w:rsid w:val="008273F4"/>
    <w:rsid w:val="008279FA"/>
    <w:rsid w:val="00831633"/>
    <w:rsid w:val="00833673"/>
    <w:rsid w:val="00833D88"/>
    <w:rsid w:val="008347E0"/>
    <w:rsid w:val="00837F12"/>
    <w:rsid w:val="00837F47"/>
    <w:rsid w:val="00840522"/>
    <w:rsid w:val="00840DA9"/>
    <w:rsid w:val="00841663"/>
    <w:rsid w:val="0084282F"/>
    <w:rsid w:val="00842F32"/>
    <w:rsid w:val="008439F3"/>
    <w:rsid w:val="0084634B"/>
    <w:rsid w:val="008471CF"/>
    <w:rsid w:val="00847B40"/>
    <w:rsid w:val="00847CD2"/>
    <w:rsid w:val="008529DD"/>
    <w:rsid w:val="00856538"/>
    <w:rsid w:val="00856906"/>
    <w:rsid w:val="00857B05"/>
    <w:rsid w:val="00861269"/>
    <w:rsid w:val="00862498"/>
    <w:rsid w:val="008626E7"/>
    <w:rsid w:val="00864BF3"/>
    <w:rsid w:val="00870EE7"/>
    <w:rsid w:val="0087296A"/>
    <w:rsid w:val="00873A4C"/>
    <w:rsid w:val="0087438A"/>
    <w:rsid w:val="00875DC7"/>
    <w:rsid w:val="00877584"/>
    <w:rsid w:val="00877B3A"/>
    <w:rsid w:val="008800A0"/>
    <w:rsid w:val="008801E5"/>
    <w:rsid w:val="008820F6"/>
    <w:rsid w:val="008821B2"/>
    <w:rsid w:val="00882233"/>
    <w:rsid w:val="008828B0"/>
    <w:rsid w:val="008837C8"/>
    <w:rsid w:val="00883BCC"/>
    <w:rsid w:val="008851DC"/>
    <w:rsid w:val="00885FFF"/>
    <w:rsid w:val="008863B9"/>
    <w:rsid w:val="00891E25"/>
    <w:rsid w:val="00893132"/>
    <w:rsid w:val="00893795"/>
    <w:rsid w:val="00894393"/>
    <w:rsid w:val="00894EFE"/>
    <w:rsid w:val="00896FA9"/>
    <w:rsid w:val="00896FDF"/>
    <w:rsid w:val="008974E7"/>
    <w:rsid w:val="008A0D8B"/>
    <w:rsid w:val="008A35E3"/>
    <w:rsid w:val="008A39C1"/>
    <w:rsid w:val="008A45A6"/>
    <w:rsid w:val="008A55C0"/>
    <w:rsid w:val="008A58E3"/>
    <w:rsid w:val="008A6500"/>
    <w:rsid w:val="008A778A"/>
    <w:rsid w:val="008B0BDA"/>
    <w:rsid w:val="008B10C4"/>
    <w:rsid w:val="008B126D"/>
    <w:rsid w:val="008B195D"/>
    <w:rsid w:val="008B37E5"/>
    <w:rsid w:val="008B5A0F"/>
    <w:rsid w:val="008C0022"/>
    <w:rsid w:val="008C0A43"/>
    <w:rsid w:val="008C3E99"/>
    <w:rsid w:val="008C5C36"/>
    <w:rsid w:val="008D0C23"/>
    <w:rsid w:val="008D1C10"/>
    <w:rsid w:val="008D1D74"/>
    <w:rsid w:val="008D30E4"/>
    <w:rsid w:val="008D4CBE"/>
    <w:rsid w:val="008E14D6"/>
    <w:rsid w:val="008E20AC"/>
    <w:rsid w:val="008E3F99"/>
    <w:rsid w:val="008E4C41"/>
    <w:rsid w:val="008E4E3A"/>
    <w:rsid w:val="008E6BC2"/>
    <w:rsid w:val="008E7EA6"/>
    <w:rsid w:val="008F0086"/>
    <w:rsid w:val="008F13AD"/>
    <w:rsid w:val="008F348B"/>
    <w:rsid w:val="008F39A7"/>
    <w:rsid w:val="008F4EF1"/>
    <w:rsid w:val="008F5EB2"/>
    <w:rsid w:val="008F686C"/>
    <w:rsid w:val="009016FD"/>
    <w:rsid w:val="00901E56"/>
    <w:rsid w:val="00905D0D"/>
    <w:rsid w:val="009062FC"/>
    <w:rsid w:val="00907DA0"/>
    <w:rsid w:val="0091022C"/>
    <w:rsid w:val="009129AC"/>
    <w:rsid w:val="00913097"/>
    <w:rsid w:val="00913D3B"/>
    <w:rsid w:val="009148DE"/>
    <w:rsid w:val="009219EE"/>
    <w:rsid w:val="0092425D"/>
    <w:rsid w:val="00924986"/>
    <w:rsid w:val="00924F96"/>
    <w:rsid w:val="00930A46"/>
    <w:rsid w:val="0093260B"/>
    <w:rsid w:val="00933747"/>
    <w:rsid w:val="009357BB"/>
    <w:rsid w:val="00941256"/>
    <w:rsid w:val="00941350"/>
    <w:rsid w:val="00941E30"/>
    <w:rsid w:val="00942C5A"/>
    <w:rsid w:val="009442CB"/>
    <w:rsid w:val="00944D6B"/>
    <w:rsid w:val="00945198"/>
    <w:rsid w:val="009458F4"/>
    <w:rsid w:val="00945A17"/>
    <w:rsid w:val="00945F6C"/>
    <w:rsid w:val="00947130"/>
    <w:rsid w:val="00950B4B"/>
    <w:rsid w:val="00951F14"/>
    <w:rsid w:val="009530EB"/>
    <w:rsid w:val="00953822"/>
    <w:rsid w:val="00954373"/>
    <w:rsid w:val="00955887"/>
    <w:rsid w:val="00957C31"/>
    <w:rsid w:val="00960965"/>
    <w:rsid w:val="0096383A"/>
    <w:rsid w:val="00963A8A"/>
    <w:rsid w:val="00964DBB"/>
    <w:rsid w:val="00970FDD"/>
    <w:rsid w:val="009715FE"/>
    <w:rsid w:val="009759D4"/>
    <w:rsid w:val="00975E55"/>
    <w:rsid w:val="00975E70"/>
    <w:rsid w:val="009777D9"/>
    <w:rsid w:val="00981DF9"/>
    <w:rsid w:val="0098402B"/>
    <w:rsid w:val="00984234"/>
    <w:rsid w:val="009876A2"/>
    <w:rsid w:val="00991B88"/>
    <w:rsid w:val="009931B1"/>
    <w:rsid w:val="00993964"/>
    <w:rsid w:val="00993AB1"/>
    <w:rsid w:val="00993AF5"/>
    <w:rsid w:val="00993D42"/>
    <w:rsid w:val="009944F5"/>
    <w:rsid w:val="00996D31"/>
    <w:rsid w:val="00997D02"/>
    <w:rsid w:val="009A0D66"/>
    <w:rsid w:val="009A397C"/>
    <w:rsid w:val="009A3C77"/>
    <w:rsid w:val="009A4783"/>
    <w:rsid w:val="009A5753"/>
    <w:rsid w:val="009A579D"/>
    <w:rsid w:val="009A68D6"/>
    <w:rsid w:val="009A6C3A"/>
    <w:rsid w:val="009A774E"/>
    <w:rsid w:val="009B03D8"/>
    <w:rsid w:val="009B06D8"/>
    <w:rsid w:val="009B1C9A"/>
    <w:rsid w:val="009B391D"/>
    <w:rsid w:val="009B39E7"/>
    <w:rsid w:val="009B48F7"/>
    <w:rsid w:val="009B7BE7"/>
    <w:rsid w:val="009C0397"/>
    <w:rsid w:val="009C0B9F"/>
    <w:rsid w:val="009C1586"/>
    <w:rsid w:val="009C208A"/>
    <w:rsid w:val="009C2707"/>
    <w:rsid w:val="009C3026"/>
    <w:rsid w:val="009C3F30"/>
    <w:rsid w:val="009C451F"/>
    <w:rsid w:val="009C6A65"/>
    <w:rsid w:val="009C7FC0"/>
    <w:rsid w:val="009D0E34"/>
    <w:rsid w:val="009D21E4"/>
    <w:rsid w:val="009D30F7"/>
    <w:rsid w:val="009D4AAB"/>
    <w:rsid w:val="009D5159"/>
    <w:rsid w:val="009D6D3C"/>
    <w:rsid w:val="009D742B"/>
    <w:rsid w:val="009E08DA"/>
    <w:rsid w:val="009E3297"/>
    <w:rsid w:val="009E3DCF"/>
    <w:rsid w:val="009F0017"/>
    <w:rsid w:val="009F0402"/>
    <w:rsid w:val="009F0574"/>
    <w:rsid w:val="009F33B7"/>
    <w:rsid w:val="009F4BF7"/>
    <w:rsid w:val="009F5E86"/>
    <w:rsid w:val="009F734F"/>
    <w:rsid w:val="00A01CF2"/>
    <w:rsid w:val="00A05253"/>
    <w:rsid w:val="00A05A97"/>
    <w:rsid w:val="00A144CA"/>
    <w:rsid w:val="00A15FB4"/>
    <w:rsid w:val="00A16F45"/>
    <w:rsid w:val="00A172CF"/>
    <w:rsid w:val="00A219E2"/>
    <w:rsid w:val="00A2244A"/>
    <w:rsid w:val="00A246B6"/>
    <w:rsid w:val="00A30AC2"/>
    <w:rsid w:val="00A30FD2"/>
    <w:rsid w:val="00A31DD1"/>
    <w:rsid w:val="00A354FA"/>
    <w:rsid w:val="00A36E9B"/>
    <w:rsid w:val="00A44A39"/>
    <w:rsid w:val="00A455A9"/>
    <w:rsid w:val="00A46BC1"/>
    <w:rsid w:val="00A47E70"/>
    <w:rsid w:val="00A50CF0"/>
    <w:rsid w:val="00A52F6F"/>
    <w:rsid w:val="00A5496E"/>
    <w:rsid w:val="00A56E40"/>
    <w:rsid w:val="00A605F8"/>
    <w:rsid w:val="00A62F21"/>
    <w:rsid w:val="00A639EA"/>
    <w:rsid w:val="00A643AE"/>
    <w:rsid w:val="00A64760"/>
    <w:rsid w:val="00A66810"/>
    <w:rsid w:val="00A66D35"/>
    <w:rsid w:val="00A67B6B"/>
    <w:rsid w:val="00A725B6"/>
    <w:rsid w:val="00A73384"/>
    <w:rsid w:val="00A7671C"/>
    <w:rsid w:val="00A81557"/>
    <w:rsid w:val="00A85F07"/>
    <w:rsid w:val="00A90051"/>
    <w:rsid w:val="00A93136"/>
    <w:rsid w:val="00A93449"/>
    <w:rsid w:val="00A93D3D"/>
    <w:rsid w:val="00A94C6A"/>
    <w:rsid w:val="00A957AA"/>
    <w:rsid w:val="00A95F5A"/>
    <w:rsid w:val="00A96FC7"/>
    <w:rsid w:val="00A97FF6"/>
    <w:rsid w:val="00AA0DB4"/>
    <w:rsid w:val="00AA2CBC"/>
    <w:rsid w:val="00AA340C"/>
    <w:rsid w:val="00AA4B05"/>
    <w:rsid w:val="00AA4B30"/>
    <w:rsid w:val="00AB148C"/>
    <w:rsid w:val="00AB3F52"/>
    <w:rsid w:val="00AB4B70"/>
    <w:rsid w:val="00AC14EC"/>
    <w:rsid w:val="00AC20C5"/>
    <w:rsid w:val="00AC2C87"/>
    <w:rsid w:val="00AC3D59"/>
    <w:rsid w:val="00AC5820"/>
    <w:rsid w:val="00AD1537"/>
    <w:rsid w:val="00AD1CD8"/>
    <w:rsid w:val="00AD255E"/>
    <w:rsid w:val="00AD293B"/>
    <w:rsid w:val="00AD2CBF"/>
    <w:rsid w:val="00AD4C0A"/>
    <w:rsid w:val="00AD66AD"/>
    <w:rsid w:val="00AD68ED"/>
    <w:rsid w:val="00AE0A90"/>
    <w:rsid w:val="00AE2A42"/>
    <w:rsid w:val="00AE3710"/>
    <w:rsid w:val="00AE3CAB"/>
    <w:rsid w:val="00AE6230"/>
    <w:rsid w:val="00AF03DE"/>
    <w:rsid w:val="00AF172F"/>
    <w:rsid w:val="00AF1E6A"/>
    <w:rsid w:val="00AF2B78"/>
    <w:rsid w:val="00AF3D3C"/>
    <w:rsid w:val="00AF40D7"/>
    <w:rsid w:val="00AF512C"/>
    <w:rsid w:val="00AF7C6D"/>
    <w:rsid w:val="00B02C1B"/>
    <w:rsid w:val="00B036C9"/>
    <w:rsid w:val="00B047FD"/>
    <w:rsid w:val="00B0608C"/>
    <w:rsid w:val="00B117B6"/>
    <w:rsid w:val="00B1265D"/>
    <w:rsid w:val="00B136F6"/>
    <w:rsid w:val="00B141C9"/>
    <w:rsid w:val="00B14836"/>
    <w:rsid w:val="00B17E98"/>
    <w:rsid w:val="00B200B1"/>
    <w:rsid w:val="00B2119C"/>
    <w:rsid w:val="00B220E2"/>
    <w:rsid w:val="00B22F0E"/>
    <w:rsid w:val="00B232EC"/>
    <w:rsid w:val="00B258BB"/>
    <w:rsid w:val="00B26E97"/>
    <w:rsid w:val="00B27F58"/>
    <w:rsid w:val="00B30378"/>
    <w:rsid w:val="00B37BCD"/>
    <w:rsid w:val="00B40169"/>
    <w:rsid w:val="00B43183"/>
    <w:rsid w:val="00B43189"/>
    <w:rsid w:val="00B4556A"/>
    <w:rsid w:val="00B475C4"/>
    <w:rsid w:val="00B47BBC"/>
    <w:rsid w:val="00B5134E"/>
    <w:rsid w:val="00B51FCB"/>
    <w:rsid w:val="00B52D3E"/>
    <w:rsid w:val="00B54510"/>
    <w:rsid w:val="00B54882"/>
    <w:rsid w:val="00B55C85"/>
    <w:rsid w:val="00B5763F"/>
    <w:rsid w:val="00B6351C"/>
    <w:rsid w:val="00B64B6D"/>
    <w:rsid w:val="00B655E0"/>
    <w:rsid w:val="00B6725B"/>
    <w:rsid w:val="00B67B97"/>
    <w:rsid w:val="00B67D4D"/>
    <w:rsid w:val="00B67FAE"/>
    <w:rsid w:val="00B70080"/>
    <w:rsid w:val="00B70582"/>
    <w:rsid w:val="00B71B48"/>
    <w:rsid w:val="00B743EF"/>
    <w:rsid w:val="00B75E77"/>
    <w:rsid w:val="00B75F92"/>
    <w:rsid w:val="00B7729B"/>
    <w:rsid w:val="00B8454C"/>
    <w:rsid w:val="00B84B4B"/>
    <w:rsid w:val="00B87A3E"/>
    <w:rsid w:val="00B91038"/>
    <w:rsid w:val="00B935CD"/>
    <w:rsid w:val="00B95E9C"/>
    <w:rsid w:val="00B96441"/>
    <w:rsid w:val="00B968A4"/>
    <w:rsid w:val="00B968C8"/>
    <w:rsid w:val="00B96BB9"/>
    <w:rsid w:val="00B96CAD"/>
    <w:rsid w:val="00B974AB"/>
    <w:rsid w:val="00BA0328"/>
    <w:rsid w:val="00BA0AB9"/>
    <w:rsid w:val="00BA32C5"/>
    <w:rsid w:val="00BA3EC5"/>
    <w:rsid w:val="00BA4C88"/>
    <w:rsid w:val="00BA51D9"/>
    <w:rsid w:val="00BA6F45"/>
    <w:rsid w:val="00BA78B9"/>
    <w:rsid w:val="00BA7D90"/>
    <w:rsid w:val="00BB0BEE"/>
    <w:rsid w:val="00BB260C"/>
    <w:rsid w:val="00BB2ACA"/>
    <w:rsid w:val="00BB5DFC"/>
    <w:rsid w:val="00BB7757"/>
    <w:rsid w:val="00BC01AF"/>
    <w:rsid w:val="00BC0FE3"/>
    <w:rsid w:val="00BC1627"/>
    <w:rsid w:val="00BC3DB9"/>
    <w:rsid w:val="00BC4B3A"/>
    <w:rsid w:val="00BC7E95"/>
    <w:rsid w:val="00BD279D"/>
    <w:rsid w:val="00BD6BB8"/>
    <w:rsid w:val="00BD6FA9"/>
    <w:rsid w:val="00BE0B66"/>
    <w:rsid w:val="00BE2D2D"/>
    <w:rsid w:val="00BE5CC7"/>
    <w:rsid w:val="00BE6728"/>
    <w:rsid w:val="00BE6A2B"/>
    <w:rsid w:val="00BF1109"/>
    <w:rsid w:val="00BF1B54"/>
    <w:rsid w:val="00BF1EF1"/>
    <w:rsid w:val="00BF28E1"/>
    <w:rsid w:val="00BF31D1"/>
    <w:rsid w:val="00BF57CC"/>
    <w:rsid w:val="00BF687B"/>
    <w:rsid w:val="00BF7283"/>
    <w:rsid w:val="00C01BC7"/>
    <w:rsid w:val="00C01C5F"/>
    <w:rsid w:val="00C01C94"/>
    <w:rsid w:val="00C02CAA"/>
    <w:rsid w:val="00C0337A"/>
    <w:rsid w:val="00C04E95"/>
    <w:rsid w:val="00C06451"/>
    <w:rsid w:val="00C065EF"/>
    <w:rsid w:val="00C10026"/>
    <w:rsid w:val="00C118F3"/>
    <w:rsid w:val="00C11C9D"/>
    <w:rsid w:val="00C126C3"/>
    <w:rsid w:val="00C15688"/>
    <w:rsid w:val="00C15AED"/>
    <w:rsid w:val="00C20012"/>
    <w:rsid w:val="00C259BF"/>
    <w:rsid w:val="00C31147"/>
    <w:rsid w:val="00C31799"/>
    <w:rsid w:val="00C33A7F"/>
    <w:rsid w:val="00C35D29"/>
    <w:rsid w:val="00C44610"/>
    <w:rsid w:val="00C51E37"/>
    <w:rsid w:val="00C51EFF"/>
    <w:rsid w:val="00C53B04"/>
    <w:rsid w:val="00C54B98"/>
    <w:rsid w:val="00C5570F"/>
    <w:rsid w:val="00C572D0"/>
    <w:rsid w:val="00C61603"/>
    <w:rsid w:val="00C61B63"/>
    <w:rsid w:val="00C66BA2"/>
    <w:rsid w:val="00C6798C"/>
    <w:rsid w:val="00C7056B"/>
    <w:rsid w:val="00C7195A"/>
    <w:rsid w:val="00C72B5F"/>
    <w:rsid w:val="00C737F7"/>
    <w:rsid w:val="00C7489A"/>
    <w:rsid w:val="00C74FB2"/>
    <w:rsid w:val="00C7566A"/>
    <w:rsid w:val="00C75D9A"/>
    <w:rsid w:val="00C76BCE"/>
    <w:rsid w:val="00C76E05"/>
    <w:rsid w:val="00C778B9"/>
    <w:rsid w:val="00C80876"/>
    <w:rsid w:val="00C812B0"/>
    <w:rsid w:val="00C81629"/>
    <w:rsid w:val="00C82B55"/>
    <w:rsid w:val="00C84391"/>
    <w:rsid w:val="00C84657"/>
    <w:rsid w:val="00C84B9C"/>
    <w:rsid w:val="00C87A12"/>
    <w:rsid w:val="00C9030E"/>
    <w:rsid w:val="00C94DFE"/>
    <w:rsid w:val="00C95985"/>
    <w:rsid w:val="00C95BBE"/>
    <w:rsid w:val="00C9684B"/>
    <w:rsid w:val="00C979AE"/>
    <w:rsid w:val="00CB4BF5"/>
    <w:rsid w:val="00CB4F71"/>
    <w:rsid w:val="00CB5FB5"/>
    <w:rsid w:val="00CC083A"/>
    <w:rsid w:val="00CC311F"/>
    <w:rsid w:val="00CC4FC4"/>
    <w:rsid w:val="00CC5026"/>
    <w:rsid w:val="00CC6427"/>
    <w:rsid w:val="00CC679C"/>
    <w:rsid w:val="00CC68D0"/>
    <w:rsid w:val="00CC6BB2"/>
    <w:rsid w:val="00CD4A35"/>
    <w:rsid w:val="00CE0D0A"/>
    <w:rsid w:val="00CE3605"/>
    <w:rsid w:val="00CE3B53"/>
    <w:rsid w:val="00CE56F3"/>
    <w:rsid w:val="00CE5983"/>
    <w:rsid w:val="00CE6099"/>
    <w:rsid w:val="00CE6EA9"/>
    <w:rsid w:val="00CE71A8"/>
    <w:rsid w:val="00CE7B84"/>
    <w:rsid w:val="00CF0E9C"/>
    <w:rsid w:val="00CF2C87"/>
    <w:rsid w:val="00CF4351"/>
    <w:rsid w:val="00CF560B"/>
    <w:rsid w:val="00CF649A"/>
    <w:rsid w:val="00CF6845"/>
    <w:rsid w:val="00CF75D6"/>
    <w:rsid w:val="00CF7779"/>
    <w:rsid w:val="00CF7CC7"/>
    <w:rsid w:val="00D00990"/>
    <w:rsid w:val="00D034D7"/>
    <w:rsid w:val="00D036D5"/>
    <w:rsid w:val="00D03C9D"/>
    <w:rsid w:val="00D03F9A"/>
    <w:rsid w:val="00D045E2"/>
    <w:rsid w:val="00D04F1A"/>
    <w:rsid w:val="00D05171"/>
    <w:rsid w:val="00D0545B"/>
    <w:rsid w:val="00D06424"/>
    <w:rsid w:val="00D06725"/>
    <w:rsid w:val="00D06D51"/>
    <w:rsid w:val="00D07C0C"/>
    <w:rsid w:val="00D12C7A"/>
    <w:rsid w:val="00D13DC6"/>
    <w:rsid w:val="00D15B99"/>
    <w:rsid w:val="00D2018C"/>
    <w:rsid w:val="00D22208"/>
    <w:rsid w:val="00D24991"/>
    <w:rsid w:val="00D268E5"/>
    <w:rsid w:val="00D26F54"/>
    <w:rsid w:val="00D3048D"/>
    <w:rsid w:val="00D31B9E"/>
    <w:rsid w:val="00D324CA"/>
    <w:rsid w:val="00D32893"/>
    <w:rsid w:val="00D3390C"/>
    <w:rsid w:val="00D34898"/>
    <w:rsid w:val="00D35F40"/>
    <w:rsid w:val="00D40BEA"/>
    <w:rsid w:val="00D4142A"/>
    <w:rsid w:val="00D4271C"/>
    <w:rsid w:val="00D50255"/>
    <w:rsid w:val="00D50D1E"/>
    <w:rsid w:val="00D5707C"/>
    <w:rsid w:val="00D5771A"/>
    <w:rsid w:val="00D624CC"/>
    <w:rsid w:val="00D627F5"/>
    <w:rsid w:val="00D64DA8"/>
    <w:rsid w:val="00D64E1A"/>
    <w:rsid w:val="00D66520"/>
    <w:rsid w:val="00D718D9"/>
    <w:rsid w:val="00D743EC"/>
    <w:rsid w:val="00D74967"/>
    <w:rsid w:val="00D76152"/>
    <w:rsid w:val="00D76276"/>
    <w:rsid w:val="00D92CAA"/>
    <w:rsid w:val="00D937C5"/>
    <w:rsid w:val="00D943B5"/>
    <w:rsid w:val="00D9563B"/>
    <w:rsid w:val="00D95998"/>
    <w:rsid w:val="00DA01B4"/>
    <w:rsid w:val="00DA4947"/>
    <w:rsid w:val="00DA533D"/>
    <w:rsid w:val="00DA573E"/>
    <w:rsid w:val="00DA5BCB"/>
    <w:rsid w:val="00DA6D80"/>
    <w:rsid w:val="00DB12FA"/>
    <w:rsid w:val="00DB18FC"/>
    <w:rsid w:val="00DB2373"/>
    <w:rsid w:val="00DC0614"/>
    <w:rsid w:val="00DC06A8"/>
    <w:rsid w:val="00DC0A10"/>
    <w:rsid w:val="00DC28D4"/>
    <w:rsid w:val="00DC308B"/>
    <w:rsid w:val="00DC4872"/>
    <w:rsid w:val="00DC53EE"/>
    <w:rsid w:val="00DC5433"/>
    <w:rsid w:val="00DC7933"/>
    <w:rsid w:val="00DD0541"/>
    <w:rsid w:val="00DD0C43"/>
    <w:rsid w:val="00DD11FD"/>
    <w:rsid w:val="00DD144E"/>
    <w:rsid w:val="00DD3FCD"/>
    <w:rsid w:val="00DD6303"/>
    <w:rsid w:val="00DD76E5"/>
    <w:rsid w:val="00DE0CA1"/>
    <w:rsid w:val="00DE0DF8"/>
    <w:rsid w:val="00DE192F"/>
    <w:rsid w:val="00DE2094"/>
    <w:rsid w:val="00DE2332"/>
    <w:rsid w:val="00DE27B3"/>
    <w:rsid w:val="00DE2DA3"/>
    <w:rsid w:val="00DE34CF"/>
    <w:rsid w:val="00DE53A9"/>
    <w:rsid w:val="00DE62E5"/>
    <w:rsid w:val="00DE6CEB"/>
    <w:rsid w:val="00DE6EFA"/>
    <w:rsid w:val="00DF336A"/>
    <w:rsid w:val="00DF48C8"/>
    <w:rsid w:val="00DF6B17"/>
    <w:rsid w:val="00DF7A7C"/>
    <w:rsid w:val="00DF7C50"/>
    <w:rsid w:val="00E00246"/>
    <w:rsid w:val="00E04C5C"/>
    <w:rsid w:val="00E052E6"/>
    <w:rsid w:val="00E11711"/>
    <w:rsid w:val="00E11B1F"/>
    <w:rsid w:val="00E13F3D"/>
    <w:rsid w:val="00E14D7D"/>
    <w:rsid w:val="00E1562A"/>
    <w:rsid w:val="00E17774"/>
    <w:rsid w:val="00E22D01"/>
    <w:rsid w:val="00E24250"/>
    <w:rsid w:val="00E27582"/>
    <w:rsid w:val="00E301CE"/>
    <w:rsid w:val="00E308BA"/>
    <w:rsid w:val="00E30D42"/>
    <w:rsid w:val="00E31B43"/>
    <w:rsid w:val="00E31DFA"/>
    <w:rsid w:val="00E33D4A"/>
    <w:rsid w:val="00E34347"/>
    <w:rsid w:val="00E34898"/>
    <w:rsid w:val="00E35E64"/>
    <w:rsid w:val="00E3693E"/>
    <w:rsid w:val="00E36FE7"/>
    <w:rsid w:val="00E37029"/>
    <w:rsid w:val="00E4037E"/>
    <w:rsid w:val="00E40D3E"/>
    <w:rsid w:val="00E419D7"/>
    <w:rsid w:val="00E426AC"/>
    <w:rsid w:val="00E429F2"/>
    <w:rsid w:val="00E42ADA"/>
    <w:rsid w:val="00E43783"/>
    <w:rsid w:val="00E465CE"/>
    <w:rsid w:val="00E519F0"/>
    <w:rsid w:val="00E530DE"/>
    <w:rsid w:val="00E53427"/>
    <w:rsid w:val="00E53893"/>
    <w:rsid w:val="00E56386"/>
    <w:rsid w:val="00E6031B"/>
    <w:rsid w:val="00E60E93"/>
    <w:rsid w:val="00E643EE"/>
    <w:rsid w:val="00E663B5"/>
    <w:rsid w:val="00E70196"/>
    <w:rsid w:val="00E70995"/>
    <w:rsid w:val="00E716BC"/>
    <w:rsid w:val="00E73AD9"/>
    <w:rsid w:val="00E7495B"/>
    <w:rsid w:val="00E7517D"/>
    <w:rsid w:val="00E75B90"/>
    <w:rsid w:val="00E76614"/>
    <w:rsid w:val="00E80567"/>
    <w:rsid w:val="00E81F81"/>
    <w:rsid w:val="00E82813"/>
    <w:rsid w:val="00E8338B"/>
    <w:rsid w:val="00E94ADC"/>
    <w:rsid w:val="00E955E3"/>
    <w:rsid w:val="00E9595E"/>
    <w:rsid w:val="00E960BA"/>
    <w:rsid w:val="00E9725A"/>
    <w:rsid w:val="00E97FE9"/>
    <w:rsid w:val="00EA1CC6"/>
    <w:rsid w:val="00EA1E6C"/>
    <w:rsid w:val="00EA2963"/>
    <w:rsid w:val="00EA333F"/>
    <w:rsid w:val="00EA580A"/>
    <w:rsid w:val="00EA7FA2"/>
    <w:rsid w:val="00EB092E"/>
    <w:rsid w:val="00EB09B7"/>
    <w:rsid w:val="00EB2625"/>
    <w:rsid w:val="00EB4183"/>
    <w:rsid w:val="00EC0F91"/>
    <w:rsid w:val="00EC1DD2"/>
    <w:rsid w:val="00ED1AAC"/>
    <w:rsid w:val="00ED31E4"/>
    <w:rsid w:val="00ED33F0"/>
    <w:rsid w:val="00ED5081"/>
    <w:rsid w:val="00EE0C9F"/>
    <w:rsid w:val="00EE282C"/>
    <w:rsid w:val="00EE2833"/>
    <w:rsid w:val="00EE359D"/>
    <w:rsid w:val="00EE3DA5"/>
    <w:rsid w:val="00EE738B"/>
    <w:rsid w:val="00EE7D7C"/>
    <w:rsid w:val="00EF456E"/>
    <w:rsid w:val="00EF5295"/>
    <w:rsid w:val="00EF79B9"/>
    <w:rsid w:val="00F01B37"/>
    <w:rsid w:val="00F061BD"/>
    <w:rsid w:val="00F06A73"/>
    <w:rsid w:val="00F10AB5"/>
    <w:rsid w:val="00F12A42"/>
    <w:rsid w:val="00F13CB0"/>
    <w:rsid w:val="00F141C7"/>
    <w:rsid w:val="00F1774A"/>
    <w:rsid w:val="00F209E7"/>
    <w:rsid w:val="00F21A70"/>
    <w:rsid w:val="00F22CA8"/>
    <w:rsid w:val="00F23FC8"/>
    <w:rsid w:val="00F25D98"/>
    <w:rsid w:val="00F26B7D"/>
    <w:rsid w:val="00F300FB"/>
    <w:rsid w:val="00F305A9"/>
    <w:rsid w:val="00F30F52"/>
    <w:rsid w:val="00F314B3"/>
    <w:rsid w:val="00F31650"/>
    <w:rsid w:val="00F33432"/>
    <w:rsid w:val="00F34A6E"/>
    <w:rsid w:val="00F35130"/>
    <w:rsid w:val="00F36058"/>
    <w:rsid w:val="00F4005B"/>
    <w:rsid w:val="00F4052D"/>
    <w:rsid w:val="00F412B1"/>
    <w:rsid w:val="00F415DA"/>
    <w:rsid w:val="00F423AC"/>
    <w:rsid w:val="00F466F2"/>
    <w:rsid w:val="00F46E4A"/>
    <w:rsid w:val="00F50C66"/>
    <w:rsid w:val="00F519B3"/>
    <w:rsid w:val="00F51D3E"/>
    <w:rsid w:val="00F51D9E"/>
    <w:rsid w:val="00F524D0"/>
    <w:rsid w:val="00F52602"/>
    <w:rsid w:val="00F572EC"/>
    <w:rsid w:val="00F635F0"/>
    <w:rsid w:val="00F63B74"/>
    <w:rsid w:val="00F64BBD"/>
    <w:rsid w:val="00F67174"/>
    <w:rsid w:val="00F67E1B"/>
    <w:rsid w:val="00F71329"/>
    <w:rsid w:val="00F73D34"/>
    <w:rsid w:val="00F74751"/>
    <w:rsid w:val="00F80452"/>
    <w:rsid w:val="00F824A4"/>
    <w:rsid w:val="00F829B4"/>
    <w:rsid w:val="00F84478"/>
    <w:rsid w:val="00F9014C"/>
    <w:rsid w:val="00F91785"/>
    <w:rsid w:val="00F948DB"/>
    <w:rsid w:val="00F95DA8"/>
    <w:rsid w:val="00F9666B"/>
    <w:rsid w:val="00FA098E"/>
    <w:rsid w:val="00FA212F"/>
    <w:rsid w:val="00FA3CDC"/>
    <w:rsid w:val="00FA40E5"/>
    <w:rsid w:val="00FA440E"/>
    <w:rsid w:val="00FA4573"/>
    <w:rsid w:val="00FA5FD1"/>
    <w:rsid w:val="00FA674D"/>
    <w:rsid w:val="00FA6F58"/>
    <w:rsid w:val="00FB0456"/>
    <w:rsid w:val="00FB07A3"/>
    <w:rsid w:val="00FB299B"/>
    <w:rsid w:val="00FB4F2D"/>
    <w:rsid w:val="00FB571E"/>
    <w:rsid w:val="00FB5CFA"/>
    <w:rsid w:val="00FB60B6"/>
    <w:rsid w:val="00FB6386"/>
    <w:rsid w:val="00FC2CD8"/>
    <w:rsid w:val="00FC31B1"/>
    <w:rsid w:val="00FC69D2"/>
    <w:rsid w:val="00FD34EE"/>
    <w:rsid w:val="00FD6FCD"/>
    <w:rsid w:val="00FD7325"/>
    <w:rsid w:val="00FD7C4D"/>
    <w:rsid w:val="00FE0428"/>
    <w:rsid w:val="00FE2DE7"/>
    <w:rsid w:val="00FE2FC7"/>
    <w:rsid w:val="00FF115D"/>
    <w:rsid w:val="00FF1E61"/>
    <w:rsid w:val="00FF2603"/>
    <w:rsid w:val="00FF472E"/>
    <w:rsid w:val="00FF4D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55731E"/>
  <w15:docId w15:val="{114E5506-9F11-4C59-98AD-E2963B6AE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B5CFA"/>
    <w:pPr>
      <w:spacing w:after="180"/>
    </w:pPr>
    <w:rPr>
      <w:rFonts w:ascii="Times New Roman" w:hAnsi="Times New Roman"/>
      <w:lang w:val="en-GB"/>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qFormat/>
    <w:locked/>
    <w:rsid w:val="00461F12"/>
    <w:rPr>
      <w:rFonts w:ascii="Arial" w:hAnsi="Arial"/>
      <w:lang w:eastAsia="en-US"/>
    </w:rPr>
  </w:style>
  <w:style w:type="paragraph" w:styleId="ListParagraph">
    <w:name w:val="List Paragraph"/>
    <w:basedOn w:val="Normal"/>
    <w:uiPriority w:val="34"/>
    <w:qFormat/>
    <w:rsid w:val="00C94DFE"/>
    <w:pPr>
      <w:ind w:left="720"/>
    </w:pPr>
  </w:style>
  <w:style w:type="character" w:styleId="UnresolvedMention">
    <w:name w:val="Unresolved Mention"/>
    <w:uiPriority w:val="99"/>
    <w:semiHidden/>
    <w:unhideWhenUsed/>
    <w:rsid w:val="002B5F15"/>
    <w:rPr>
      <w:color w:val="605E5C"/>
      <w:shd w:val="clear" w:color="auto" w:fill="E1DFDD"/>
    </w:rPr>
  </w:style>
  <w:style w:type="character" w:customStyle="1" w:styleId="Heading2Char">
    <w:name w:val="Heading 2 Char"/>
    <w:aliases w:val="Head2A Char,2 Char,H2 Char,h2 Char"/>
    <w:link w:val="Heading2"/>
    <w:rsid w:val="00C15688"/>
    <w:rPr>
      <w:rFonts w:ascii="Arial" w:hAnsi="Arial"/>
      <w:sz w:val="32"/>
      <w:lang w:val="en-GB"/>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rsid w:val="00A01CF2"/>
    <w:rPr>
      <w:rFonts w:ascii="Arial" w:hAnsi="Arial"/>
      <w:sz w:val="36"/>
      <w:lang w:val="en-GB"/>
    </w:rPr>
  </w:style>
  <w:style w:type="character" w:customStyle="1" w:styleId="Heading3Char">
    <w:name w:val="Heading 3 Char"/>
    <w:aliases w:val="Underrubrik2 Char,H3 Char,0H Char,h3 Char,no break Char"/>
    <w:link w:val="Heading3"/>
    <w:rsid w:val="00A01CF2"/>
    <w:rPr>
      <w:rFonts w:ascii="Arial" w:hAnsi="Arial"/>
      <w:sz w:val="28"/>
      <w:lang w:val="en-GB"/>
    </w:rPr>
  </w:style>
  <w:style w:type="character" w:customStyle="1" w:styleId="Heading4Char">
    <w:name w:val="Heading 4 Char"/>
    <w:link w:val="Heading4"/>
    <w:rsid w:val="00A01CF2"/>
    <w:rPr>
      <w:rFonts w:ascii="Arial" w:hAnsi="Arial"/>
      <w:sz w:val="24"/>
      <w:lang w:val="en-GB"/>
    </w:rPr>
  </w:style>
  <w:style w:type="character" w:customStyle="1" w:styleId="Heading5Char">
    <w:name w:val="Heading 5 Char"/>
    <w:link w:val="Heading5"/>
    <w:rsid w:val="00A01CF2"/>
    <w:rPr>
      <w:rFonts w:ascii="Arial" w:hAnsi="Arial"/>
      <w:sz w:val="22"/>
      <w:lang w:val="en-GB"/>
    </w:rPr>
  </w:style>
  <w:style w:type="character" w:customStyle="1" w:styleId="Heading6Char">
    <w:name w:val="Heading 6 Char"/>
    <w:link w:val="Heading6"/>
    <w:rsid w:val="00A01CF2"/>
    <w:rPr>
      <w:rFonts w:ascii="Arial" w:hAnsi="Arial"/>
      <w:lang w:val="en-GB"/>
    </w:rPr>
  </w:style>
  <w:style w:type="character" w:customStyle="1" w:styleId="Heading7Char">
    <w:name w:val="Heading 7 Char"/>
    <w:link w:val="Heading7"/>
    <w:rsid w:val="00A01CF2"/>
    <w:rPr>
      <w:rFonts w:ascii="Arial" w:hAnsi="Arial"/>
      <w:lang w:val="en-GB"/>
    </w:rPr>
  </w:style>
  <w:style w:type="character" w:customStyle="1" w:styleId="Heading8Char">
    <w:name w:val="Heading 8 Char"/>
    <w:link w:val="Heading8"/>
    <w:rsid w:val="00A01CF2"/>
    <w:rPr>
      <w:rFonts w:ascii="Arial" w:hAnsi="Arial"/>
      <w:sz w:val="36"/>
      <w:lang w:val="en-GB"/>
    </w:rPr>
  </w:style>
  <w:style w:type="character" w:customStyle="1" w:styleId="Heading9Char">
    <w:name w:val="Heading 9 Char"/>
    <w:link w:val="Heading9"/>
    <w:rsid w:val="00A01CF2"/>
    <w:rPr>
      <w:rFonts w:ascii="Arial" w:hAnsi="Arial"/>
      <w:sz w:val="36"/>
      <w:lang w:val="en-GB"/>
    </w:rPr>
  </w:style>
  <w:style w:type="character" w:customStyle="1" w:styleId="HeaderChar">
    <w:name w:val="Header Char"/>
    <w:link w:val="Header"/>
    <w:uiPriority w:val="99"/>
    <w:rsid w:val="00A01CF2"/>
    <w:rPr>
      <w:rFonts w:ascii="Arial" w:hAnsi="Arial"/>
      <w:b/>
      <w:noProof/>
      <w:sz w:val="18"/>
      <w:lang w:val="en-GB"/>
    </w:rPr>
  </w:style>
  <w:style w:type="character" w:customStyle="1" w:styleId="FootnoteTextChar">
    <w:name w:val="Footnote Text Char"/>
    <w:link w:val="FootnoteText"/>
    <w:semiHidden/>
    <w:rsid w:val="00A01CF2"/>
    <w:rPr>
      <w:rFonts w:ascii="Times New Roman" w:hAnsi="Times New Roman"/>
      <w:sz w:val="16"/>
      <w:lang w:val="en-GB"/>
    </w:rPr>
  </w:style>
  <w:style w:type="character" w:customStyle="1" w:styleId="FooterChar">
    <w:name w:val="Footer Char"/>
    <w:link w:val="Footer"/>
    <w:uiPriority w:val="99"/>
    <w:rsid w:val="00A01CF2"/>
    <w:rPr>
      <w:rFonts w:ascii="Arial" w:hAnsi="Arial"/>
      <w:b/>
      <w:i/>
      <w:noProof/>
      <w:sz w:val="18"/>
      <w:lang w:val="en-GB"/>
    </w:rPr>
  </w:style>
  <w:style w:type="character" w:customStyle="1" w:styleId="CommentTextChar">
    <w:name w:val="Comment Text Char"/>
    <w:link w:val="CommentText"/>
    <w:semiHidden/>
    <w:rsid w:val="00A01CF2"/>
    <w:rPr>
      <w:rFonts w:ascii="Times New Roman" w:hAnsi="Times New Roman"/>
      <w:lang w:val="en-GB"/>
    </w:rPr>
  </w:style>
  <w:style w:type="character" w:customStyle="1" w:styleId="BalloonTextChar">
    <w:name w:val="Balloon Text Char"/>
    <w:link w:val="BalloonText"/>
    <w:uiPriority w:val="99"/>
    <w:semiHidden/>
    <w:rsid w:val="00A01CF2"/>
    <w:rPr>
      <w:rFonts w:ascii="Tahoma" w:hAnsi="Tahoma" w:cs="Tahoma"/>
      <w:sz w:val="16"/>
      <w:szCs w:val="16"/>
      <w:lang w:val="en-GB"/>
    </w:rPr>
  </w:style>
  <w:style w:type="character" w:customStyle="1" w:styleId="CommentSubjectChar">
    <w:name w:val="Comment Subject Char"/>
    <w:link w:val="CommentSubject"/>
    <w:semiHidden/>
    <w:rsid w:val="00A01CF2"/>
    <w:rPr>
      <w:rFonts w:ascii="Times New Roman" w:hAnsi="Times New Roman"/>
      <w:b/>
      <w:bCs/>
      <w:lang w:val="en-GB"/>
    </w:rPr>
  </w:style>
  <w:style w:type="character" w:customStyle="1" w:styleId="DocumentMapChar">
    <w:name w:val="Document Map Char"/>
    <w:link w:val="DocumentMap"/>
    <w:semiHidden/>
    <w:rsid w:val="00A01CF2"/>
    <w:rPr>
      <w:rFonts w:ascii="Tahoma" w:hAnsi="Tahoma" w:cs="Tahoma"/>
      <w:shd w:val="clear" w:color="auto" w:fill="000080"/>
      <w:lang w:val="en-GB"/>
    </w:rPr>
  </w:style>
  <w:style w:type="character" w:customStyle="1" w:styleId="PlaceholderClassification">
    <w:name w:val="Placeholder Classification"/>
    <w:basedOn w:val="DefaultParagraphFont"/>
    <w:uiPriority w:val="99"/>
    <w:unhideWhenUsed/>
    <w:rsid w:val="00584659"/>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584659"/>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584659"/>
    <w:rPr>
      <w:vanish/>
      <w:color w:val="AEB5BB"/>
    </w:rPr>
  </w:style>
  <w:style w:type="paragraph" w:styleId="NoSpacing">
    <w:name w:val="No Spacing"/>
    <w:basedOn w:val="Normal"/>
    <w:link w:val="NoSpacingChar"/>
    <w:uiPriority w:val="1"/>
    <w:qFormat/>
    <w:rsid w:val="00584659"/>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584659"/>
    <w:rPr>
      <w:rFonts w:asciiTheme="minorHAnsi" w:eastAsiaTheme="minorEastAsia" w:hAnsiTheme="minorHAnsi" w:cstheme="minorBidi"/>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ulkarn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dlc_DocId xmlns="05fef6b6-48ff-4793-a586-dff4857ec2fd">H4VU7HTV54JD-1231737843-1130</_dlc_DocId>
    <_dlc_DocIdUrl xmlns="05fef6b6-48ff-4793-a586-dff4857ec2fd">
      <Url>https://sharepoint.rsint.net/teams/MRT_Dev/_layouts/15/DocIdRedir.aspx?ID=H4VU7HTV54JD-1231737843-1130</Url>
      <Description>H4VU7HTV54JD-1231737843-1130</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CDA46B2B03D2D41A08489D915B86FB5" ma:contentTypeVersion="2" ma:contentTypeDescription="Create a new document." ma:contentTypeScope="" ma:versionID="639a76a3a3a64d37442b4f5d75fe35f6">
  <xsd:schema xmlns:xsd="http://www.w3.org/2001/XMLSchema" xmlns:xs="http://www.w3.org/2001/XMLSchema" xmlns:p="http://schemas.microsoft.com/office/2006/metadata/properties" xmlns:ns2="05fef6b6-48ff-4793-a586-dff4857ec2fd" targetNamespace="http://schemas.microsoft.com/office/2006/metadata/properties" ma:root="true" ma:fieldsID="f9d7d8ab7db92d77e6815c3a5665272a" ns2:_="">
    <xsd:import namespace="05fef6b6-48ff-4793-a586-dff4857ec2fd"/>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fef6b6-48ff-4793-a586-dff4857ec2f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957C3DB0-F02E-4E53-AB19-C18FCDC54AB7}">
  <ds:schemaRefs>
    <ds:schemaRef ds:uri="http://schemas.microsoft.com/sharepoint/v3/contenttype/forms"/>
  </ds:schemaRefs>
</ds:datastoreItem>
</file>

<file path=customXml/itemProps2.xml><?xml version="1.0" encoding="utf-8"?>
<ds:datastoreItem xmlns:ds="http://schemas.openxmlformats.org/officeDocument/2006/customXml" ds:itemID="{76D022EB-7FF2-47E2-BF53-E5C1C2409463}">
  <ds:schemaRefs>
    <ds:schemaRef ds:uri="http://schemas.openxmlformats.org/officeDocument/2006/bibliography"/>
  </ds:schemaRefs>
</ds:datastoreItem>
</file>

<file path=customXml/itemProps3.xml><?xml version="1.0" encoding="utf-8"?>
<ds:datastoreItem xmlns:ds="http://schemas.openxmlformats.org/officeDocument/2006/customXml" ds:itemID="{A6FC8519-9968-4C16-A701-B4654BA4D2B0}">
  <ds:schemaRefs>
    <ds:schemaRef ds:uri="http://schemas.microsoft.com/office/2006/metadata/properties"/>
    <ds:schemaRef ds:uri="http://schemas.microsoft.com/office/infopath/2007/PartnerControls"/>
    <ds:schemaRef ds:uri="05fef6b6-48ff-4793-a586-dff4857ec2fd"/>
  </ds:schemaRefs>
</ds:datastoreItem>
</file>

<file path=customXml/itemProps4.xml><?xml version="1.0" encoding="utf-8"?>
<ds:datastoreItem xmlns:ds="http://schemas.openxmlformats.org/officeDocument/2006/customXml" ds:itemID="{53C7FB91-1A05-4374-A13F-83A6F837F6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fef6b6-48ff-4793-a586-dff4857ec2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FCEE987-2374-4095-8B10-E4BCA35A07FA}">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36</Pages>
  <Words>11769</Words>
  <Characters>67085</Characters>
  <Application>Microsoft Office Word</Application>
  <DocSecurity>0</DocSecurity>
  <Lines>559</Lines>
  <Paragraphs>157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78697</CharactersWithSpaces>
  <SharedDoc>false</SharedDoc>
  <HLinks>
    <vt:vector size="24" baseType="variant">
      <vt:variant>
        <vt:i4>7209051</vt:i4>
      </vt:variant>
      <vt:variant>
        <vt:i4>54</vt:i4>
      </vt:variant>
      <vt:variant>
        <vt:i4>0</vt:i4>
      </vt:variant>
      <vt:variant>
        <vt:i4>5</vt:i4>
      </vt:variant>
      <vt:variant>
        <vt:lpwstr>mailto:holger.jauch@rohde-schwarz.com</vt:lpwstr>
      </vt:variant>
      <vt:variant>
        <vt:lpwstr/>
      </vt: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12</cp:revision>
  <cp:lastPrinted>1900-01-01T00:00:00Z</cp:lastPrinted>
  <dcterms:created xsi:type="dcterms:W3CDTF">2024-02-14T08:30:00Z</dcterms:created>
  <dcterms:modified xsi:type="dcterms:W3CDTF">2024-04-22T13:37:00Z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14175d23ea370760605dd958ed1707959bcc22d7da5f459a999e740bf85b65f7</vt:lpwstr>
  </property>
  <property fmtid="{D5CDD505-2E9C-101B-9397-08002B2CF9AE}" pid="22" name="ContentTypeId">
    <vt:lpwstr>0x010100BCDA46B2B03D2D41A08489D915B86FB5</vt:lpwstr>
  </property>
  <property fmtid="{D5CDD505-2E9C-101B-9397-08002B2CF9AE}" pid="23" name="_dlc_DocIdItemGuid">
    <vt:lpwstr>ab17bbb7-9cd1-4bef-910c-e1fb881748a6</vt:lpwstr>
  </property>
  <property fmtid="{D5CDD505-2E9C-101B-9397-08002B2CF9AE}" pid="24" name="MSIP_Label_9764cdcd-3664-4d05-9615-7cbf65a4f0a8_Enabled">
    <vt:lpwstr>true</vt:lpwstr>
  </property>
  <property fmtid="{D5CDD505-2E9C-101B-9397-08002B2CF9AE}" pid="25" name="MSIP_Label_9764cdcd-3664-4d05-9615-7cbf65a4f0a8_SetDate">
    <vt:lpwstr>2024-02-16T10:23:46Z</vt:lpwstr>
  </property>
  <property fmtid="{D5CDD505-2E9C-101B-9397-08002B2CF9AE}" pid="26" name="MSIP_Label_9764cdcd-3664-4d05-9615-7cbf65a4f0a8_Method">
    <vt:lpwstr>Privileged</vt:lpwstr>
  </property>
  <property fmtid="{D5CDD505-2E9C-101B-9397-08002B2CF9AE}" pid="27" name="MSIP_Label_9764cdcd-3664-4d05-9615-7cbf65a4f0a8_Name">
    <vt:lpwstr>UNRESTRICTED</vt:lpwstr>
  </property>
  <property fmtid="{D5CDD505-2E9C-101B-9397-08002B2CF9AE}" pid="28" name="MSIP_Label_9764cdcd-3664-4d05-9615-7cbf65a4f0a8_SiteId">
    <vt:lpwstr>74bddbd9-705c-456e-aabd-99beb719a2b2</vt:lpwstr>
  </property>
  <property fmtid="{D5CDD505-2E9C-101B-9397-08002B2CF9AE}" pid="29" name="MSIP_Label_9764cdcd-3664-4d05-9615-7cbf65a4f0a8_ActionId">
    <vt:lpwstr>d703f27e-4ed5-4305-a4d3-1445fb2f3c21</vt:lpwstr>
  </property>
  <property fmtid="{D5CDD505-2E9C-101B-9397-08002B2CF9AE}" pid="30" name="MSIP_Label_9764cdcd-3664-4d05-9615-7cbf65a4f0a8_ContentBits">
    <vt:lpwstr>0</vt:lpwstr>
  </property>
</Properties>
</file>