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FAFD" w14:textId="69428CF5" w:rsidR="00E11FE7" w:rsidRDefault="00E11FE7" w:rsidP="00E11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64312">
          <w:rPr>
            <w:b/>
            <w:i/>
            <w:noProof/>
            <w:sz w:val="28"/>
          </w:rPr>
          <w:t>323</w:t>
        </w:r>
      </w:fldSimple>
    </w:p>
    <w:p w14:paraId="6A0C7B4C" w14:textId="77777777" w:rsidR="00E11FE7" w:rsidRDefault="00E11FE7" w:rsidP="00E11F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FE7" w14:paraId="4F6CDD38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30612" w14:textId="77777777" w:rsidR="00E11FE7" w:rsidRDefault="00E11FE7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FE7" w14:paraId="3911D731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F90C7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FE7" w14:paraId="55DCB179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955C7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100316D3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0E91444E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6138A" w14:textId="77777777" w:rsidR="00E11FE7" w:rsidRPr="00410371" w:rsidRDefault="00E11FE7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587F9A" w14:textId="77777777" w:rsidR="00E11FE7" w:rsidRDefault="00E11FE7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243B7E" w14:textId="77777777" w:rsidR="00E11FE7" w:rsidRPr="00410371" w:rsidRDefault="00E11FE7" w:rsidP="00112B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3338</w:t>
              </w:r>
            </w:fldSimple>
          </w:p>
        </w:tc>
        <w:tc>
          <w:tcPr>
            <w:tcW w:w="709" w:type="dxa"/>
          </w:tcPr>
          <w:p w14:paraId="0B0B370E" w14:textId="77777777" w:rsidR="00E11FE7" w:rsidRDefault="00E11FE7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4BC53D" w14:textId="13A01B55" w:rsidR="00E11FE7" w:rsidRPr="00410371" w:rsidRDefault="00564312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DDA94FF" w14:textId="77777777" w:rsidR="00E11FE7" w:rsidRDefault="00E11FE7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92BA53" w14:textId="17F668A8" w:rsidR="00E11FE7" w:rsidRPr="00410371" w:rsidRDefault="00E11FE7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64312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02EB20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53AB4085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F5B37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33E4F241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70B9A" w14:textId="77777777" w:rsidR="00E11FE7" w:rsidRPr="00F25D98" w:rsidRDefault="00E11FE7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FE7" w14:paraId="206E0DB6" w14:textId="77777777" w:rsidTr="00112B75">
        <w:tc>
          <w:tcPr>
            <w:tcW w:w="9641" w:type="dxa"/>
            <w:gridSpan w:val="9"/>
          </w:tcPr>
          <w:p w14:paraId="712E833F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0C27A" w14:textId="77777777" w:rsidR="00E11FE7" w:rsidRDefault="00E11FE7" w:rsidP="00E11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FE7" w14:paraId="2CC93AF0" w14:textId="77777777" w:rsidTr="00112B75">
        <w:tc>
          <w:tcPr>
            <w:tcW w:w="2835" w:type="dxa"/>
          </w:tcPr>
          <w:p w14:paraId="5301A779" w14:textId="77777777" w:rsidR="00E11FE7" w:rsidRDefault="00E11FE7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82AF0B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1E38F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39F05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85F63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055F2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DFDDB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208557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818B8" w14:textId="77777777" w:rsidR="00E11FE7" w:rsidRDefault="00E11FE7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E6D8D6" w14:textId="77777777" w:rsidR="00E11FE7" w:rsidRDefault="00E11FE7" w:rsidP="00E11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FE7" w14:paraId="1E89B73E" w14:textId="77777777" w:rsidTr="00112B75">
        <w:tc>
          <w:tcPr>
            <w:tcW w:w="9640" w:type="dxa"/>
            <w:gridSpan w:val="11"/>
          </w:tcPr>
          <w:p w14:paraId="391966CE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4743BB36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47872A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90E3A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7.1.1.6.2</w:t>
              </w:r>
            </w:fldSimple>
          </w:p>
        </w:tc>
      </w:tr>
      <w:tr w:rsidR="00E11FE7" w14:paraId="21E25F53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C71CEED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C1871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1AAB853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46FB671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6C4DF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11FE7" w14:paraId="45CE995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1225F87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B7A1FF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FE7" w14:paraId="6E64CF0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1DC7E90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00E64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6A03C39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C66D19A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3D23D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25716E" w14:textId="77777777" w:rsidR="00E11FE7" w:rsidRDefault="00E11FE7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D9227" w14:textId="77777777" w:rsidR="00E11FE7" w:rsidRDefault="00E11FE7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CD27D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2024-01-08</w:t>
              </w:r>
            </w:fldSimple>
          </w:p>
        </w:tc>
      </w:tr>
      <w:tr w:rsidR="00E11FE7" w14:paraId="3EEEDC8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D73BBA5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27478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AFD08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9E2CA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FE32C6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1B47FF1A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DFD07" w14:textId="77777777" w:rsidR="00E11FE7" w:rsidRDefault="00E11FE7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30F047" w14:textId="77777777" w:rsidR="00E11FE7" w:rsidRDefault="00E11FE7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7E9BA6" w14:textId="77777777" w:rsidR="00E11FE7" w:rsidRDefault="00E11FE7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61090" w14:textId="77777777" w:rsidR="00E11FE7" w:rsidRDefault="00E11FE7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63550" w14:textId="77777777" w:rsidR="00E11FE7" w:rsidRDefault="00E11FE7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11FE7" w14:paraId="5A7137D4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25566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62F270" w14:textId="77777777" w:rsidR="00E11FE7" w:rsidRDefault="00E11FE7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B77FE" w14:textId="77777777" w:rsidR="00E11FE7" w:rsidRDefault="00E11FE7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74C26" w14:textId="77777777" w:rsidR="00E11FE7" w:rsidRPr="007C2097" w:rsidRDefault="00E11FE7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FE7" w14:paraId="2104FF83" w14:textId="77777777" w:rsidTr="00112B75">
        <w:tc>
          <w:tcPr>
            <w:tcW w:w="1843" w:type="dxa"/>
          </w:tcPr>
          <w:p w14:paraId="44779AC1" w14:textId="77777777" w:rsidR="00E11FE7" w:rsidRDefault="00E11FE7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78B6AE" w14:textId="77777777" w:rsidR="00E11FE7" w:rsidRDefault="00E11FE7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4043007C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B174F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A1FEC" w14:textId="77777777" w:rsidR="00E11FE7" w:rsidRPr="00E11FE7" w:rsidRDefault="00E11FE7" w:rsidP="00E11FE7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E11FE7">
              <w:rPr>
                <w:rFonts w:ascii="Arial" w:hAnsi="Arial" w:cs="Arial"/>
                <w:sz w:val="20"/>
                <w:szCs w:val="20"/>
              </w:rPr>
              <w:t>The MCC160 implementation of TTCN CR R5s230641 is also applicable for 7.1.1.6.2 as well.</w:t>
            </w:r>
          </w:p>
          <w:p w14:paraId="27B75BA1" w14:textId="77777777" w:rsidR="00E11FE7" w:rsidRPr="00DA60AD" w:rsidRDefault="00E11FE7" w:rsidP="00E11FE7">
            <w:pPr>
              <w:pStyle w:val="Normal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implementation of the TTCN CR R5s230859 seems to have got missed out in IWD 23wk49</w:t>
            </w:r>
          </w:p>
        </w:tc>
      </w:tr>
      <w:tr w:rsidR="00E11FE7" w14:paraId="11D5125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67C72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114BB" w14:textId="77777777" w:rsidR="00E11FE7" w:rsidRPr="00F12C50" w:rsidRDefault="00E11FE7" w:rsidP="00E11FE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FE7" w14:paraId="5417285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C72BC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A70CF" w14:textId="77777777" w:rsidR="00E11FE7" w:rsidRPr="00E11FE7" w:rsidRDefault="00E11FE7" w:rsidP="00E11FE7">
            <w:pPr>
              <w:pStyle w:val="CRCoverPage"/>
              <w:numPr>
                <w:ilvl w:val="0"/>
                <w:numId w:val="45"/>
              </w:numPr>
              <w:spacing w:after="0"/>
              <w:jc w:val="both"/>
              <w:rPr>
                <w:rFonts w:cs="Arial"/>
                <w:lang w:eastAsia="zh-CN"/>
              </w:rPr>
            </w:pPr>
            <w:r w:rsidRPr="00E11FE7">
              <w:rPr>
                <w:rFonts w:cs="Arial"/>
                <w:lang w:eastAsia="zh-CN"/>
              </w:rPr>
              <w:t>Implemented MCC160 comments of TTCN CR R5s230641 for TC 7.1.1.6.2</w:t>
            </w:r>
          </w:p>
          <w:p w14:paraId="77069F38" w14:textId="77777777" w:rsidR="00E11FE7" w:rsidRPr="00B9636B" w:rsidRDefault="00E11FE7" w:rsidP="00E11FE7">
            <w:pPr>
              <w:pStyle w:val="CRCoverPage"/>
              <w:numPr>
                <w:ilvl w:val="0"/>
                <w:numId w:val="45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Re-Introduced the TTCN change mentioned in TTCN CR R5s230859</w:t>
            </w:r>
          </w:p>
        </w:tc>
      </w:tr>
      <w:tr w:rsidR="00E11FE7" w14:paraId="3ABEA75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49643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54255" w14:textId="77777777" w:rsidR="00E11FE7" w:rsidRPr="00CF39F2" w:rsidRDefault="00E11FE7" w:rsidP="00E11FE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FE7" w14:paraId="16EAD653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6CD89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7D031" w14:textId="77777777" w:rsidR="00E11FE7" w:rsidRPr="00143E99" w:rsidRDefault="00E11FE7" w:rsidP="00E11FE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E11FE7" w14:paraId="087D9BC5" w14:textId="77777777" w:rsidTr="00112B75">
        <w:tc>
          <w:tcPr>
            <w:tcW w:w="2694" w:type="dxa"/>
            <w:gridSpan w:val="2"/>
          </w:tcPr>
          <w:p w14:paraId="4A2CDE8E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62D477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22A85BE5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D936E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CC03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7.1.1.6.2.NR5GC, 7.1.1.6.2.ENDC</w:t>
            </w:r>
          </w:p>
        </w:tc>
      </w:tr>
      <w:tr w:rsidR="00E11FE7" w14:paraId="7BBCB4F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1AA3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CACC4" w14:textId="77777777" w:rsidR="00E11FE7" w:rsidRDefault="00E11FE7" w:rsidP="00E11F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E7" w14:paraId="729CBD8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758CD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667B2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14EC7B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C11C34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3B17D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08F2514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024C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4C2B3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E237F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4A126" w14:textId="77777777" w:rsidR="00E11FE7" w:rsidRDefault="00E11FE7" w:rsidP="00E11F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6D266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2A09C1B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3AE9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D7C06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BA941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8E97E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28087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4DBC8DB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86683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186CF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D7729" w14:textId="77777777" w:rsidR="00E11FE7" w:rsidRDefault="00E11FE7" w:rsidP="00E11F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13013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DEF28" w14:textId="77777777" w:rsidR="00E11FE7" w:rsidRDefault="00E11FE7" w:rsidP="00E11F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E7" w14:paraId="1BA7543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65055" w14:textId="77777777" w:rsidR="00E11FE7" w:rsidRDefault="00E11FE7" w:rsidP="00E11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4A5BF" w14:textId="77777777" w:rsidR="00E11FE7" w:rsidRDefault="00E11FE7" w:rsidP="00E11FE7">
            <w:pPr>
              <w:pStyle w:val="CRCoverPage"/>
              <w:spacing w:after="0"/>
              <w:rPr>
                <w:noProof/>
              </w:rPr>
            </w:pPr>
          </w:p>
        </w:tc>
      </w:tr>
      <w:tr w:rsidR="00E11FE7" w14:paraId="2B0BFB91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5EAC3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C418F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FE7" w:rsidRPr="008863B9" w14:paraId="6D43C12F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EC3BE" w14:textId="77777777" w:rsidR="00E11FE7" w:rsidRPr="008863B9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68103E" w14:textId="77777777" w:rsidR="00E11FE7" w:rsidRPr="008863B9" w:rsidRDefault="00E11FE7" w:rsidP="00E11F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FE7" w14:paraId="0AE9273A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71DCA" w14:textId="77777777" w:rsidR="00E11FE7" w:rsidRDefault="00E11FE7" w:rsidP="00E11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EA693" w14:textId="77777777" w:rsidR="00E11FE7" w:rsidRDefault="00E11FE7" w:rsidP="00E11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929D09" w14:textId="77777777" w:rsidR="00E11FE7" w:rsidRDefault="00E11FE7" w:rsidP="00E11FE7">
      <w:pPr>
        <w:rPr>
          <w:noProof/>
        </w:rPr>
      </w:pPr>
    </w:p>
    <w:p w14:paraId="6C9F284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0D8121E" w14:textId="77777777" w:rsidR="009418D9" w:rsidRDefault="009418D9" w:rsidP="009418D9">
      <w:pPr>
        <w:rPr>
          <w:noProof/>
        </w:rPr>
        <w:sectPr w:rsidR="009418D9" w:rsidSect="001F63D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BCDE8" w14:textId="77777777" w:rsidR="009478EE" w:rsidRDefault="009478EE" w:rsidP="009478EE">
      <w:pPr>
        <w:rPr>
          <w:noProof/>
        </w:rPr>
      </w:pPr>
    </w:p>
    <w:p w14:paraId="4D57224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561662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2CB1EAB" w14:textId="77777777" w:rsidR="00E11F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1FE7" w:rsidRPr="00525993">
        <w:rPr>
          <w:rFonts w:ascii="Arial" w:hAnsi="Arial" w:cs="Arial"/>
          <w:iCs/>
        </w:rPr>
        <w:t>Table of Contents</w:t>
      </w:r>
      <w:r w:rsidR="00E11FE7">
        <w:tab/>
      </w:r>
      <w:r w:rsidR="00E11FE7">
        <w:fldChar w:fldCharType="begin"/>
      </w:r>
      <w:r w:rsidR="00E11FE7">
        <w:instrText xml:space="preserve"> PAGEREF _Toc155616623 \h </w:instrText>
      </w:r>
      <w:r w:rsidR="00E11FE7">
        <w:fldChar w:fldCharType="separate"/>
      </w:r>
      <w:r w:rsidR="00E11FE7">
        <w:t>2</w:t>
      </w:r>
      <w:r w:rsidR="00E11FE7">
        <w:fldChar w:fldCharType="end"/>
      </w:r>
    </w:p>
    <w:p w14:paraId="656438EC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_Toc155616624 \h </w:instrText>
      </w:r>
      <w:r>
        <w:fldChar w:fldCharType="separate"/>
      </w:r>
      <w:r>
        <w:t>2</w:t>
      </w:r>
      <w:r>
        <w:fldChar w:fldCharType="end"/>
      </w:r>
    </w:p>
    <w:p w14:paraId="50E8956B" w14:textId="77777777" w:rsidR="00E11FE7" w:rsidRDefault="00E11F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2599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259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_Toc155616625 \h </w:instrText>
      </w:r>
      <w:r>
        <w:fldChar w:fldCharType="separate"/>
      </w:r>
      <w:r>
        <w:t>2</w:t>
      </w:r>
      <w:r>
        <w:fldChar w:fldCharType="end"/>
      </w:r>
    </w:p>
    <w:p w14:paraId="05B901FE" w14:textId="77777777" w:rsidR="00E11FE7" w:rsidRDefault="00E11F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2599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25993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_Toc155616626 \h </w:instrText>
      </w:r>
      <w:r>
        <w:fldChar w:fldCharType="separate"/>
      </w:r>
      <w:r>
        <w:t>2</w:t>
      </w:r>
      <w:r>
        <w:fldChar w:fldCharType="end"/>
      </w:r>
    </w:p>
    <w:p w14:paraId="258E11C4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561662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64C514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8D7497E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62B36C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2E209A6" w14:textId="77777777" w:rsidR="007A73E5" w:rsidRDefault="007A73E5" w:rsidP="007A73E5">
      <w:pPr>
        <w:rPr>
          <w:b/>
          <w:sz w:val="24"/>
          <w:lang w:eastAsia="ja-JP"/>
        </w:rPr>
      </w:pPr>
    </w:p>
    <w:p w14:paraId="7499017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5616625"/>
      <w:r w:rsidRPr="00854C55">
        <w:rPr>
          <w:b/>
        </w:rPr>
        <w:t>Corrections required</w:t>
      </w:r>
      <w:bookmarkEnd w:id="21"/>
      <w:bookmarkEnd w:id="22"/>
      <w:bookmarkEnd w:id="23"/>
    </w:p>
    <w:p w14:paraId="2CDA1C1B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5616626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0AC4FD3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049C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B57B" w14:textId="77777777" w:rsidR="004A40D5" w:rsidRPr="00FA530C" w:rsidRDefault="00E57ECE" w:rsidP="00206ED0">
            <w:pPr>
              <w:pStyle w:val="CRCoverPage"/>
              <w:spacing w:after="0"/>
              <w:rPr>
                <w:noProof/>
              </w:rPr>
            </w:pPr>
            <w:r w:rsidRPr="00E57ECE">
              <w:rPr>
                <w:noProof/>
              </w:rPr>
              <w:t>f_TC_7_1_1_6_2_NR5GC</w:t>
            </w:r>
          </w:p>
        </w:tc>
      </w:tr>
      <w:tr w:rsidR="004A40D5" w14:paraId="76BC0694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C09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1F04" w14:textId="77777777" w:rsidR="00E57ECE" w:rsidRPr="00E57ECE" w:rsidRDefault="00E57ECE" w:rsidP="00E57ECE">
            <w:pPr>
              <w:pStyle w:val="NormalWeb"/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MCC160 implementation of TTCN CR R5s230641 is also applicable for 7.1.1.6.2 as well.</w:t>
            </w:r>
          </w:p>
          <w:p w14:paraId="0005B9F8" w14:textId="77777777" w:rsidR="006E31A3" w:rsidRPr="00803546" w:rsidRDefault="00E57ECE" w:rsidP="00E57ECE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>The implementation of the TTCN CR R5s230859 seems to have got missed out in IWD 23wk49</w:t>
            </w:r>
          </w:p>
        </w:tc>
      </w:tr>
      <w:tr w:rsidR="00AE2F97" w14:paraId="3DE0D2D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5168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AF0" w14:textId="77777777" w:rsidR="00E57ECE" w:rsidRDefault="00E57ECE" w:rsidP="00E57ECE">
            <w:pPr>
              <w:pStyle w:val="CRCoverPage"/>
              <w:numPr>
                <w:ilvl w:val="0"/>
                <w:numId w:val="47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Implemented MCC160 comments of TTCN CR R5s230641 for TC 7.1.1.6.2</w:t>
            </w:r>
          </w:p>
          <w:p w14:paraId="2F162FF5" w14:textId="77777777" w:rsidR="00E57ECE" w:rsidRDefault="00E57ECE" w:rsidP="00E57ECE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14:paraId="013A8A85" w14:textId="77777777" w:rsidR="00AE2F97" w:rsidRPr="004E36E2" w:rsidRDefault="00E57ECE" w:rsidP="00E57ECE">
            <w:pPr>
              <w:pStyle w:val="CRCoverPage"/>
              <w:numPr>
                <w:ilvl w:val="0"/>
                <w:numId w:val="47"/>
              </w:numPr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Re-Introduced the TTCN change mentioned in TTCN CR R5s230859</w:t>
            </w:r>
          </w:p>
        </w:tc>
      </w:tr>
      <w:tr w:rsidR="00AE2F97" w14:paraId="217B6B9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A6C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5BF" w14:textId="77777777" w:rsidR="00AE2F97" w:rsidRPr="00CC39F9" w:rsidRDefault="00B9636B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</w:t>
            </w:r>
            <w:r w:rsidR="00E57ECE">
              <w:rPr>
                <w:rFonts w:ascii="Arial" w:hAnsi="Arial" w:cs="Arial"/>
                <w:lang w:eastAsia="en-GB"/>
              </w:rPr>
              <w:t>SPS_NR5GC</w:t>
            </w:r>
            <w:r w:rsidR="00332F3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E2F97" w14:paraId="5D5067A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6D1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CEC" w14:textId="77777777"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0A5CBD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38A8E5E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15845EB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CB677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D05A" w14:textId="77777777" w:rsidR="00E57ECE" w:rsidRPr="00E57ECE" w:rsidRDefault="00DE3BC9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57ECE" w:rsidRPr="00E57ECE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14:paraId="426FCAD0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14:paraId="55C4574A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55A7E5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916D941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C995D05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>v_CellGroupConfig := cs_38508_CellGroupConfig (tsc_NR_CellGroupId_MCG ,</w:t>
            </w:r>
          </w:p>
          <w:p w14:paraId="62924A74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13F227A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E1A7019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74B3764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0B98B5AC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7C7E3FC1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1260B8C4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239CEF2D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</w:t>
            </w:r>
          </w:p>
          <w:p w14:paraId="56905F1F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7B9E16ED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14:paraId="7AE28D29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ECE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604E62E4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34AE8D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2193C61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D2E10F4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v_NR_UplinkBWP_List[0].Dedicated.R15.configuredGrantConfig := {release := NULL};</w:t>
            </w:r>
          </w:p>
          <w:p w14:paraId="1B4D57E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v_NR_UplinkBWP_List[0], tsc_NR_BWP_Id);</w:t>
            </w:r>
          </w:p>
          <w:p w14:paraId="0132FF8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14:paraId="1C81D57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3BE797B1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3EB335A2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C1D5F3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0DDAB93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1B01478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1B21F53D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C9EDE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5DB9122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1FFA74C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14:paraId="665FD3D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14:paraId="054E79C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cs_TimingInfo_Now, cs_NR_UplinkTimeAlignment_Stop);</w:t>
            </w:r>
          </w:p>
          <w:p w14:paraId="2EA2BA9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logsic@</w:t>
            </w:r>
          </w:p>
          <w:p w14:paraId="33DDBB0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f_TC_7_1_1_6_2_NR_TestBody3(v_DRBId);</w:t>
            </w:r>
          </w:p>
          <w:p w14:paraId="5C5DCD6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f_NR_SS_CommonCellConfig(nr_Cell1, cads_NR_UplinkBWP_ConfigCommon_REQ(nr_Cell1, -, v_NR_UplinkBWP_List));</w:t>
            </w:r>
          </w:p>
          <w:p w14:paraId="159D763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CC92EA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72CF5A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D9991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10D28D0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7879FE11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14:paraId="7B14C3EA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ACDE0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Mac IN NORMAL TEST MODE.</w:t>
            </w:r>
          </w:p>
          <w:p w14:paraId="10CE42F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{cs_NR_SS_RadioBearer_MAC_TestMode(v_DRBId, cs_NR_MAC_TestModeInfo_NormalMode)};</w:t>
            </w:r>
          </w:p>
          <w:p w14:paraId="53EB5C03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0735C2F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8582C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14:paraId="00F7E31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14:paraId="40CFC36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7D88C672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03320246" w14:textId="77777777" w:rsidR="00E57ECE" w:rsidRP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08DD879" w14:textId="77777777" w:rsidR="00206ED0" w:rsidRPr="00850B74" w:rsidRDefault="00DE3BC9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B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</w:p>
        </w:tc>
      </w:tr>
    </w:tbl>
    <w:p w14:paraId="0F1D9A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7DCD788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1F5BB79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5C4" w14:textId="77777777" w:rsidR="00E57ECE" w:rsidRPr="003D692C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>function f_TC_7_1_1_6_2_NR5GC() runs on NR5GC_PTC</w:t>
            </w:r>
          </w:p>
          <w:p w14:paraId="7D30B10C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692C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14:paraId="50051930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A41BC7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57EC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8CA9D3A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FFE7E54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E57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v_TimingDL; //WA#</w:t>
            </w:r>
          </w:p>
          <w:p w14:paraId="6141488F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0899375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8EAAC7F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3DE8586E" w14:textId="77777777" w:rsidR="00BD4FA5" w:rsidRPr="00BD4FA5" w:rsidRDefault="00E57ECE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BD4FA5" w:rsidRPr="00BD4FA5">
              <w:rPr>
                <w:rFonts w:ascii="Courier New" w:hAnsi="Courier New" w:cs="Courier New"/>
                <w:color w:val="000000"/>
                <w:lang w:eastAsia="de-DE"/>
              </w:rPr>
              <w:t>v_CellGroupConfig := cs_38508_CellGroupConfig (tsc_NR_CellGroupId_MCG ,</w:t>
            </w:r>
          </w:p>
          <w:p w14:paraId="15955B11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DD34C42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E21327A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A9A5C7E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3EDB3660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7AC1CA3A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77780C9A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v_V1530Ext := cs_NR_RRCReconfiguration_v1530_IEs(bit2oct(encvalue(v_CellGroupConfig)));</w:t>
            </w:r>
          </w:p>
          <w:p w14:paraId="538861C3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321B4C62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f_NR_ULGrantConfiguration_Stop(nr_Cell1);</w:t>
            </w:r>
          </w:p>
          <w:p w14:paraId="5C4E1D92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v_TimingDL := f_NR_GetNextSendOccasion_DL(nr_Cell1);</w:t>
            </w:r>
          </w:p>
          <w:p w14:paraId="3BD15F4D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v_TimingDL),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false);</w:t>
            </w:r>
          </w:p>
          <w:p w14:paraId="6A41F113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f_SubFrameTiming_AddMilliSeconds(v_TimingDL,10); //10ms add</w:t>
            </w:r>
          </w:p>
          <w:p w14:paraId="7ECA5983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f_NR_SS_ServingCellConfig(nr_Cell1,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, cs_NR_ServingCellConfig_SpCell(cs_NR_SS_SpCellConfig(omit, omit, omit, v_PhysicalCellGroupConfig)));</w:t>
            </w:r>
          </w:p>
          <w:p w14:paraId="33D90135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 v_TimingDL)</w:t>
            </w: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>, v_NR_UplinkBWP_List));</w:t>
            </w:r>
          </w:p>
          <w:p w14:paraId="27102998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 := f_SubFrameTiming_AddMilliSeconds(v_TimingDL,10); //10ms add</w:t>
            </w:r>
          </w:p>
          <w:p w14:paraId="32186FCE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f_NR_ULGrantConfiguration_Start(nr_Cell1, cs_TimingInfo_NR( v_TimingDL));</w:t>
            </w:r>
          </w:p>
          <w:p w14:paraId="6E860587" w14:textId="77777777" w:rsidR="00E57ECE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4FA5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268F0820" w14:textId="77777777" w:rsid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83785AC" w14:textId="77777777" w:rsidR="00BD4FA5" w:rsidRPr="00BD4FA5" w:rsidRDefault="00BD4FA5" w:rsidP="00BD4F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BD4F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50FED5A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F1175A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v_NR_UplinkBWP_List[0].Dedicated.R15.configuredGrantConfig := {release := NULL};</w:t>
            </w:r>
          </w:p>
          <w:p w14:paraId="4BDC61D6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f_NR_CellInfo_SetUplinkBWP(nr_Cell1, v_NR_UplinkBWP_List[0], tsc_NR_BWP_Id);</w:t>
            </w:r>
          </w:p>
          <w:p w14:paraId="60A22F7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v_SpCellConfig.spCellConfigDedicated.uplinkConfig.initialUplinkBWP.configuredGrantConfig := {release := NULL};</w:t>
            </w:r>
          </w:p>
          <w:p w14:paraId="490421E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3E9578C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0748412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79F8C94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584EFE56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omit,</w:t>
            </w:r>
          </w:p>
          <w:p w14:paraId="69801D2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v_SpCellConfig</w:t>
            </w:r>
          </w:p>
          <w:p w14:paraId="72EB614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</w:t>
            </w: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006B5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6A21B9A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2ADBEA2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14:paraId="51B198C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</w:t>
            </w:r>
          </w:p>
          <w:p w14:paraId="253EEB41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f_NR_ULGrantConfiguration_Stop(nr_Cell1, cs_TimingInfo_Now, cs_NR_UplinkTimeAlignment_Stop);</w:t>
            </w:r>
          </w:p>
          <w:p w14:paraId="79D3D1BC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22112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0BFA038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v_SS_Drb_ConfigList := {cs_NR_SS_RadioBearer_MAC_TestMode(v_DRBId,cs_NR_MAC_TestModeInfo_NoHeaderManipulationDL_UL)};</w:t>
            </w:r>
          </w:p>
          <w:p w14:paraId="11662883" w14:textId="77777777" w:rsidR="00E57EC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f_NR_SS_CommonRadioBearerConfig(nr_Cell1, v_SS_Drb_ConfigList);</w:t>
            </w:r>
          </w:p>
          <w:p w14:paraId="172CF49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B03E3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19-20 logsic@</w:t>
            </w:r>
          </w:p>
          <w:p w14:paraId="2E508DE4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f_TC_7_1_1_6_2_NR_TestBody3(v_DRBId);</w:t>
            </w:r>
          </w:p>
          <w:p w14:paraId="63603499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</w:t>
            </w:r>
          </w:p>
          <w:p w14:paraId="7CCECA70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392A5E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01B1F68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90A8A7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27A300A3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335C2B55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stop report reception of HARQ ACK or NACK</w:t>
            </w:r>
          </w:p>
          <w:p w14:paraId="71F7259B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6AA152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configure SS Mac IN NORMAL TEST MODE.</w:t>
            </w:r>
          </w:p>
          <w:p w14:paraId="62BBA3EC" w14:textId="77777777" w:rsidR="00E57ECE" w:rsidRPr="00CE03EE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:= {cs_NR_SS_RadioBearer_MAC_TestMode(v_DRBId, cs_NR_MAC_TestModeInfo_NormalMode)};</w:t>
            </w:r>
          </w:p>
          <w:p w14:paraId="538C8C78" w14:textId="77777777" w:rsidR="00B9636B" w:rsidRPr="00AE2F97" w:rsidRDefault="00E57ECE" w:rsidP="00E57E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3EE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</w:tc>
      </w:tr>
    </w:tbl>
    <w:p w14:paraId="5B25EFAA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1F63D2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234A7" w14:textId="77777777" w:rsidR="001F63D2" w:rsidRDefault="001F63D2">
      <w:r>
        <w:separator/>
      </w:r>
    </w:p>
  </w:endnote>
  <w:endnote w:type="continuationSeparator" w:id="0">
    <w:p w14:paraId="478F1741" w14:textId="77777777" w:rsidR="001F63D2" w:rsidRDefault="001F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09D30" w14:textId="77777777" w:rsidR="00E11FE7" w:rsidRDefault="00E1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255E" w14:textId="77777777" w:rsidR="00E11FE7" w:rsidRDefault="00E1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7B82" w14:textId="77777777" w:rsidR="00E11FE7" w:rsidRDefault="00E11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8009A" w14:textId="77777777" w:rsidR="001F63D2" w:rsidRDefault="001F63D2">
      <w:r>
        <w:separator/>
      </w:r>
    </w:p>
  </w:footnote>
  <w:footnote w:type="continuationSeparator" w:id="0">
    <w:p w14:paraId="62A4565D" w14:textId="77777777" w:rsidR="001F63D2" w:rsidRDefault="001F6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D5E8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1133BE" wp14:editId="32FAE8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1C10AF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133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51C10AF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AC2F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EBB0B7A" wp14:editId="48B440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CEA796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BB0B7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CEA796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8628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28DCDD" wp14:editId="28ADD2D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7AAB89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8DCD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7AAB89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E08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7D6F2C" wp14:editId="7A1EBD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F633647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7D6F2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6F633647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8B716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84F5164" wp14:editId="65F216A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E12DB2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4F516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E12DB2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2B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5C271E" wp14:editId="515555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1ECD34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5C27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21ECD34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6759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7514489">
    <w:abstractNumId w:val="23"/>
  </w:num>
  <w:num w:numId="3" w16cid:durableId="964508409">
    <w:abstractNumId w:val="10"/>
  </w:num>
  <w:num w:numId="4" w16cid:durableId="1058477957">
    <w:abstractNumId w:val="43"/>
  </w:num>
  <w:num w:numId="5" w16cid:durableId="910508298">
    <w:abstractNumId w:val="33"/>
  </w:num>
  <w:num w:numId="6" w16cid:durableId="513154955">
    <w:abstractNumId w:val="39"/>
  </w:num>
  <w:num w:numId="7" w16cid:durableId="1806502896">
    <w:abstractNumId w:val="14"/>
  </w:num>
  <w:num w:numId="8" w16cid:durableId="1267078438">
    <w:abstractNumId w:val="40"/>
  </w:num>
  <w:num w:numId="9" w16cid:durableId="675310607">
    <w:abstractNumId w:val="21"/>
  </w:num>
  <w:num w:numId="10" w16cid:durableId="1283003001">
    <w:abstractNumId w:val="26"/>
  </w:num>
  <w:num w:numId="11" w16cid:durableId="2099936583">
    <w:abstractNumId w:val="0"/>
  </w:num>
  <w:num w:numId="12" w16cid:durableId="2043020009">
    <w:abstractNumId w:val="13"/>
  </w:num>
  <w:num w:numId="13" w16cid:durableId="1964265306">
    <w:abstractNumId w:val="45"/>
  </w:num>
  <w:num w:numId="14" w16cid:durableId="667948276">
    <w:abstractNumId w:val="6"/>
  </w:num>
  <w:num w:numId="15" w16cid:durableId="1844734312">
    <w:abstractNumId w:val="28"/>
  </w:num>
  <w:num w:numId="16" w16cid:durableId="1460298055">
    <w:abstractNumId w:val="25"/>
  </w:num>
  <w:num w:numId="17" w16cid:durableId="597099155">
    <w:abstractNumId w:val="27"/>
  </w:num>
  <w:num w:numId="18" w16cid:durableId="2136095140">
    <w:abstractNumId w:val="17"/>
  </w:num>
  <w:num w:numId="19" w16cid:durableId="730005746">
    <w:abstractNumId w:val="42"/>
  </w:num>
  <w:num w:numId="20" w16cid:durableId="2081512110">
    <w:abstractNumId w:val="37"/>
  </w:num>
  <w:num w:numId="21" w16cid:durableId="324356527">
    <w:abstractNumId w:val="44"/>
  </w:num>
  <w:num w:numId="22" w16cid:durableId="1036538075">
    <w:abstractNumId w:val="30"/>
  </w:num>
  <w:num w:numId="23" w16cid:durableId="200823264">
    <w:abstractNumId w:val="18"/>
  </w:num>
  <w:num w:numId="24" w16cid:durableId="124154938">
    <w:abstractNumId w:val="24"/>
  </w:num>
  <w:num w:numId="25" w16cid:durableId="1799179026">
    <w:abstractNumId w:val="8"/>
  </w:num>
  <w:num w:numId="26" w16cid:durableId="634259663">
    <w:abstractNumId w:val="16"/>
  </w:num>
  <w:num w:numId="27" w16cid:durableId="929774995">
    <w:abstractNumId w:val="20"/>
  </w:num>
  <w:num w:numId="28" w16cid:durableId="2134669888">
    <w:abstractNumId w:val="1"/>
  </w:num>
  <w:num w:numId="29" w16cid:durableId="189418077">
    <w:abstractNumId w:val="2"/>
  </w:num>
  <w:num w:numId="30" w16cid:durableId="767389487">
    <w:abstractNumId w:val="19"/>
  </w:num>
  <w:num w:numId="31" w16cid:durableId="1578708752">
    <w:abstractNumId w:val="38"/>
  </w:num>
  <w:num w:numId="32" w16cid:durableId="1701663561">
    <w:abstractNumId w:val="4"/>
  </w:num>
  <w:num w:numId="33" w16cid:durableId="1400979465">
    <w:abstractNumId w:val="12"/>
  </w:num>
  <w:num w:numId="34" w16cid:durableId="1333482760">
    <w:abstractNumId w:val="9"/>
  </w:num>
  <w:num w:numId="35" w16cid:durableId="2021814345">
    <w:abstractNumId w:val="3"/>
  </w:num>
  <w:num w:numId="36" w16cid:durableId="215943659">
    <w:abstractNumId w:val="36"/>
  </w:num>
  <w:num w:numId="37" w16cid:durableId="943730399">
    <w:abstractNumId w:val="15"/>
  </w:num>
  <w:num w:numId="38" w16cid:durableId="456291198">
    <w:abstractNumId w:val="22"/>
  </w:num>
  <w:num w:numId="39" w16cid:durableId="1358313361">
    <w:abstractNumId w:val="35"/>
  </w:num>
  <w:num w:numId="40" w16cid:durableId="302665149">
    <w:abstractNumId w:val="32"/>
  </w:num>
  <w:num w:numId="41" w16cid:durableId="1984461931">
    <w:abstractNumId w:val="31"/>
  </w:num>
  <w:num w:numId="42" w16cid:durableId="869150396">
    <w:abstractNumId w:val="34"/>
  </w:num>
  <w:num w:numId="43" w16cid:durableId="10883959">
    <w:abstractNumId w:val="29"/>
  </w:num>
  <w:num w:numId="44" w16cid:durableId="14617758">
    <w:abstractNumId w:val="41"/>
  </w:num>
  <w:num w:numId="45" w16cid:durableId="1939439202">
    <w:abstractNumId w:val="11"/>
  </w:num>
  <w:num w:numId="46" w16cid:durableId="204755646">
    <w:abstractNumId w:val="5"/>
  </w:num>
  <w:num w:numId="47" w16cid:durableId="9365930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1F63D2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312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EB73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5F94E6E-8B0A-4CAD-A64F-76B96D45B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26</cp:revision>
  <cp:lastPrinted>1900-01-01T00:00:00Z</cp:lastPrinted>
  <dcterms:created xsi:type="dcterms:W3CDTF">2023-12-11T10:53:00Z</dcterms:created>
  <dcterms:modified xsi:type="dcterms:W3CDTF">2024-04-22T13:12:00Z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