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8373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5F7">
        <w:fldChar w:fldCharType="begin"/>
      </w:r>
      <w:r w:rsidR="008015F7">
        <w:instrText xml:space="preserve"> DOCPROPERTY  TSG/WGRef  \* MERGEFORMAT </w:instrText>
      </w:r>
      <w:r w:rsidR="008015F7">
        <w:fldChar w:fldCharType="separate"/>
      </w:r>
      <w:r w:rsidR="003609EF">
        <w:rPr>
          <w:b/>
          <w:noProof/>
          <w:sz w:val="24"/>
        </w:rPr>
        <w:t>RAN5</w:t>
      </w:r>
      <w:r w:rsidR="008015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5F7">
        <w:fldChar w:fldCharType="begin"/>
      </w:r>
      <w:r w:rsidR="008015F7">
        <w:instrText xml:space="preserve"> DOCPROPERTY  MtgSeq  \* MERGEFORMAT </w:instrText>
      </w:r>
      <w:r w:rsidR="008015F7">
        <w:fldChar w:fldCharType="separate"/>
      </w:r>
      <w:r w:rsidR="00EB09B7" w:rsidRPr="00EB09B7">
        <w:rPr>
          <w:b/>
          <w:noProof/>
          <w:sz w:val="24"/>
        </w:rPr>
        <w:t>2024</w:t>
      </w:r>
      <w:r w:rsidR="008015F7">
        <w:rPr>
          <w:b/>
          <w:noProof/>
          <w:sz w:val="24"/>
        </w:rPr>
        <w:fldChar w:fldCharType="end"/>
      </w:r>
      <w:r w:rsidR="008015F7">
        <w:fldChar w:fldCharType="begin"/>
      </w:r>
      <w:r w:rsidR="008015F7">
        <w:instrText xml:space="preserve"> DOCPROPERTY  MtgTitle  \* MERGEFORMAT </w:instrText>
      </w:r>
      <w:r w:rsidR="008015F7">
        <w:fldChar w:fldCharType="separate"/>
      </w:r>
      <w:r w:rsidR="00EB09B7">
        <w:rPr>
          <w:b/>
          <w:noProof/>
          <w:sz w:val="24"/>
        </w:rPr>
        <w:t>-TTCN email</w:t>
      </w:r>
      <w:r w:rsidR="008015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15F7">
        <w:fldChar w:fldCharType="begin"/>
      </w:r>
      <w:r w:rsidR="008015F7">
        <w:instrText xml:space="preserve"> DOCPROPERTY  Tdoc#  \* MERGEFORMAT </w:instrText>
      </w:r>
      <w:r w:rsidR="008015F7">
        <w:fldChar w:fldCharType="separate"/>
      </w:r>
      <w:r w:rsidR="00D14791" w:rsidRPr="00E13F3D">
        <w:rPr>
          <w:b/>
          <w:i/>
          <w:noProof/>
          <w:sz w:val="28"/>
        </w:rPr>
        <w:t>R5s24</w:t>
      </w:r>
      <w:r w:rsidR="00677F6A">
        <w:rPr>
          <w:b/>
          <w:i/>
          <w:noProof/>
          <w:sz w:val="28"/>
        </w:rPr>
        <w:t>0312</w:t>
      </w:r>
      <w:r w:rsidR="008015F7">
        <w:rPr>
          <w:b/>
          <w:i/>
          <w:noProof/>
          <w:sz w:val="28"/>
        </w:rPr>
        <w:fldChar w:fldCharType="end"/>
      </w:r>
    </w:p>
    <w:p w14:paraId="7CB45193" w14:textId="77777777" w:rsidR="001E41F3" w:rsidRDefault="008015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DC175" w:rsidR="001E41F3" w:rsidRPr="00410371" w:rsidRDefault="00801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1309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13092">
              <w:rPr>
                <w:b/>
                <w:noProof/>
                <w:sz w:val="28"/>
              </w:rPr>
              <w:t>1</w:t>
            </w:r>
            <w:r w:rsidR="00D14791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D1479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59FC5" w:rsidR="001E41F3" w:rsidRPr="00410371" w:rsidRDefault="00677F6A" w:rsidP="0011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1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0EE86" w:rsidR="001E41F3" w:rsidRPr="00410371" w:rsidRDefault="00801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C1A7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F688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8BEF9" w:rsidR="001E41F3" w:rsidRDefault="00AF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07557">
              <w:t>s</w:t>
            </w:r>
            <w:r>
              <w:t xml:space="preserve"> </w:t>
            </w:r>
            <w:r w:rsidR="001A25DC">
              <w:t>to</w:t>
            </w:r>
            <w:r>
              <w:t xml:space="preserve"> selection expression</w:t>
            </w:r>
            <w:r w:rsidR="00913092">
              <w:t>s</w:t>
            </w:r>
            <w:r w:rsidR="006713C5">
              <w:t xml:space="preserve"> </w:t>
            </w:r>
            <w:r>
              <w:t xml:space="preserve">of </w:t>
            </w:r>
            <w:r w:rsidR="005E456D">
              <w:t>UTRAN</w:t>
            </w:r>
            <w:r>
              <w:t xml:space="preserve"> Test Suite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16098" w:rsidR="001E41F3" w:rsidRDefault="008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50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10248" w:rsidR="001E41F3" w:rsidRDefault="008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738E">
              <w:rPr>
                <w:noProof/>
              </w:rPr>
              <w:t>TEI1</w:t>
            </w:r>
            <w:r w:rsidR="00F53787">
              <w:rPr>
                <w:noProof/>
              </w:rPr>
              <w:t>0</w:t>
            </w:r>
            <w:r w:rsidR="00AF738E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5E85" w:rsidR="001E41F3" w:rsidRDefault="008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1D9F">
              <w:rPr>
                <w:noProof/>
              </w:rPr>
              <w:t>2024-0</w:t>
            </w:r>
            <w:r w:rsidR="00B92039">
              <w:rPr>
                <w:noProof/>
              </w:rPr>
              <w:t>4</w:t>
            </w:r>
            <w:r w:rsidR="009A1D9F">
              <w:rPr>
                <w:noProof/>
              </w:rPr>
              <w:t>-</w:t>
            </w:r>
            <w:r w:rsidR="006346D6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E5F72" w:rsidR="001E41F3" w:rsidRDefault="0011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0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14C1B" w:rsidR="001E41F3" w:rsidRDefault="008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43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3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38E" w:rsidRDefault="00AF738E" w:rsidP="00AF7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54EC4" w14:textId="17F5C1E9" w:rsidR="00AF738E" w:rsidRDefault="00AF738E" w:rsidP="00AF73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Inconsistencies between TTCN and prose regarding test case selection </w:t>
            </w:r>
          </w:p>
          <w:p w14:paraId="7FF287CC" w14:textId="64E71D70" w:rsidR="00AF738E" w:rsidRDefault="00AF738E" w:rsidP="00AF73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expressions in </w:t>
            </w:r>
            <w:r w:rsidR="008F56B4">
              <w:rPr>
                <w:noProof/>
                <w:lang w:val="en-US"/>
              </w:rPr>
              <w:t>UTRAN</w:t>
            </w:r>
            <w:r>
              <w:rPr>
                <w:noProof/>
                <w:lang w:val="en-US"/>
              </w:rPr>
              <w:t xml:space="preserve"> Test Suite </w:t>
            </w:r>
            <w:r w:rsidR="0019578E">
              <w:rPr>
                <w:noProof/>
                <w:lang w:val="en-US"/>
              </w:rPr>
              <w:t>exist</w:t>
            </w:r>
            <w:r>
              <w:rPr>
                <w:noProof/>
                <w:lang w:val="en-US"/>
              </w:rPr>
              <w:t>.</w:t>
            </w:r>
          </w:p>
          <w:p w14:paraId="708AA7DE" w14:textId="7173ABA9" w:rsidR="0019578E" w:rsidRDefault="0019578E" w:rsidP="00AF738E">
            <w:pPr>
              <w:pStyle w:val="CRCoverPage"/>
              <w:spacing w:after="0"/>
              <w:rPr>
                <w:noProof/>
              </w:rPr>
            </w:pPr>
          </w:p>
        </w:tc>
      </w:tr>
      <w:tr w:rsidR="00AF73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38E" w:rsidRDefault="00AF738E" w:rsidP="00AF7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38E" w:rsidRDefault="00AF738E" w:rsidP="00AF7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3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38E" w:rsidRDefault="00AF738E" w:rsidP="00AF7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95FB4" w14:textId="77777777" w:rsidR="00AF738E" w:rsidRDefault="00AF738E" w:rsidP="000F3D7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940DD8">
              <w:rPr>
                <w:lang w:val="en-US"/>
              </w:rPr>
              <w:t>Updated conditions</w:t>
            </w:r>
            <w:r w:rsidR="000F3D72">
              <w:rPr>
                <w:lang w:val="en-US"/>
              </w:rPr>
              <w:t xml:space="preserve"> </w:t>
            </w:r>
            <w:r w:rsidR="004E2682" w:rsidRPr="004E2682">
              <w:rPr>
                <w:lang w:val="en-US"/>
              </w:rPr>
              <w:t>C851a</w:t>
            </w:r>
            <w:r w:rsidR="000F3D72">
              <w:rPr>
                <w:lang w:val="en-US"/>
              </w:rPr>
              <w:t xml:space="preserve">, </w:t>
            </w:r>
            <w:r w:rsidR="004E2682" w:rsidRPr="004E2682">
              <w:rPr>
                <w:lang w:val="en-US"/>
              </w:rPr>
              <w:t>C861a</w:t>
            </w:r>
            <w:r w:rsidR="000F3D72">
              <w:rPr>
                <w:lang w:val="en-US"/>
              </w:rPr>
              <w:t xml:space="preserve"> </w:t>
            </w:r>
            <w:r w:rsidR="007E14A1">
              <w:rPr>
                <w:lang w:val="en-US"/>
              </w:rPr>
              <w:t>used</w:t>
            </w:r>
            <w:r>
              <w:rPr>
                <w:lang w:val="en-US"/>
              </w:rPr>
              <w:t xml:space="preserve"> in</w:t>
            </w:r>
            <w:r w:rsidR="000F3D72">
              <w:rPr>
                <w:lang w:val="en-US"/>
              </w:rPr>
              <w:t xml:space="preserve"> </w:t>
            </w:r>
            <w:r w:rsidR="004E2682">
              <w:rPr>
                <w:lang w:val="en-US"/>
              </w:rPr>
              <w:t>UTRAN</w:t>
            </w:r>
            <w:r>
              <w:rPr>
                <w:lang w:val="en-US"/>
              </w:rPr>
              <w:t xml:space="preserve"> ATS.</w:t>
            </w:r>
          </w:p>
          <w:p w14:paraId="31C656EC" w14:textId="497A4B92" w:rsidR="0019578E" w:rsidRPr="007E14A1" w:rsidRDefault="0019578E" w:rsidP="000F3D7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F73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38E" w:rsidRDefault="00AF738E" w:rsidP="00AF7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38E" w:rsidRDefault="00AF738E" w:rsidP="00AF7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3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38E" w:rsidRDefault="00AF738E" w:rsidP="00AF7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98DAC" w14:textId="2440BE8B" w:rsidR="00AF738E" w:rsidRDefault="00AF738E" w:rsidP="00AF73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Inconsistent conditions in the selection expressions for several </w:t>
            </w:r>
            <w:r w:rsidR="00102E32">
              <w:rPr>
                <w:noProof/>
                <w:lang w:val="en-US"/>
              </w:rPr>
              <w:t>UTRAN</w:t>
            </w:r>
            <w:r>
              <w:rPr>
                <w:noProof/>
                <w:lang w:val="en-US"/>
              </w:rPr>
              <w:t xml:space="preserve"> test </w:t>
            </w:r>
          </w:p>
          <w:p w14:paraId="6EE237DC" w14:textId="77777777" w:rsidR="00AF738E" w:rsidRDefault="00AF738E" w:rsidP="00AF73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cases will remain.</w:t>
            </w:r>
          </w:p>
          <w:p w14:paraId="5C4BEB44" w14:textId="3B4DB85E" w:rsidR="0019578E" w:rsidRDefault="0019578E" w:rsidP="00AF73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15005" w:rsidR="001E41F3" w:rsidRDefault="00AF738E" w:rsidP="00AF7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67913" w:rsidRPr="00C67913">
              <w:rPr>
                <w:noProof/>
              </w:rPr>
              <w:t>14</w:t>
            </w:r>
            <w:r w:rsidR="00C67913">
              <w:rPr>
                <w:noProof/>
              </w:rPr>
              <w:t>.</w:t>
            </w:r>
            <w:r w:rsidR="00C67913" w:rsidRPr="00C67913">
              <w:rPr>
                <w:noProof/>
              </w:rPr>
              <w:t>6</w:t>
            </w:r>
            <w:r w:rsidR="00C67913">
              <w:rPr>
                <w:noProof/>
              </w:rPr>
              <w:t>.</w:t>
            </w:r>
            <w:r w:rsidR="00C67913" w:rsidRPr="00C67913">
              <w:rPr>
                <w:noProof/>
              </w:rPr>
              <w:t>1j</w:t>
            </w:r>
            <w:r w:rsidR="00C67913">
              <w:rPr>
                <w:noProof/>
              </w:rPr>
              <w:t>, 14.6.1k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4F095D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21EB2" w:rsidR="00F976C8" w:rsidRDefault="00FC1739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86146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739">
              <w:rPr>
                <w:noProof/>
              </w:rPr>
              <w:t>/TR</w:t>
            </w:r>
            <w:r w:rsidR="00280A6C">
              <w:rPr>
                <w:noProof/>
              </w:rPr>
              <w:t xml:space="preserve"> </w:t>
            </w:r>
            <w:r w:rsidR="00FC1739">
              <w:rPr>
                <w:noProof/>
              </w:rPr>
              <w:t>... CR ...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13DFE" w:rsidR="008863B9" w:rsidRDefault="008863B9" w:rsidP="00EC4E1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04D222FE" w14:textId="77777777" w:rsidR="003A0084" w:rsidRDefault="003A0084">
      <w:pPr>
        <w:spacing w:after="0"/>
        <w:rPr>
          <w:rStyle w:val="Emphasis"/>
          <w:rFonts w:ascii="Cambria" w:hAnsi="Cambria" w:cs="Arial"/>
          <w:b/>
          <w:bCs/>
          <w:kern w:val="28"/>
          <w:sz w:val="32"/>
          <w:szCs w:val="32"/>
        </w:rPr>
      </w:pPr>
      <w:bookmarkStart w:id="1" w:name="_Toc122434485"/>
      <w:bookmarkStart w:id="2" w:name="_Toc117256412"/>
      <w:r>
        <w:rPr>
          <w:rStyle w:val="Emphasis"/>
          <w:rFonts w:cs="Arial"/>
        </w:rPr>
        <w:br w:type="page"/>
      </w:r>
    </w:p>
    <w:p w14:paraId="74D2588F" w14:textId="05FE38B5" w:rsidR="0011503D" w:rsidRPr="00D83A7A" w:rsidRDefault="0011503D" w:rsidP="0011503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63576353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7122CB89" w14:textId="5F2C2102" w:rsidR="00CF3E00" w:rsidRDefault="00115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3E00" w:rsidRPr="00EC7A67">
        <w:rPr>
          <w:rFonts w:cs="Arial"/>
          <w:i/>
          <w:iCs/>
        </w:rPr>
        <w:t>Table of Contents</w:t>
      </w:r>
      <w:r w:rsidR="00CF3E00">
        <w:tab/>
      </w:r>
      <w:r w:rsidR="00CF3E00">
        <w:fldChar w:fldCharType="begin"/>
      </w:r>
      <w:r w:rsidR="00CF3E00">
        <w:instrText xml:space="preserve"> PAGEREF _Toc163576353 \h </w:instrText>
      </w:r>
      <w:r w:rsidR="00CF3E00">
        <w:fldChar w:fldCharType="separate"/>
      </w:r>
      <w:r w:rsidR="00CF3E00">
        <w:t>2</w:t>
      </w:r>
      <w:r w:rsidR="00CF3E00">
        <w:fldChar w:fldCharType="end"/>
      </w:r>
    </w:p>
    <w:p w14:paraId="5EE728ED" w14:textId="6E7A87E4" w:rsidR="00CF3E00" w:rsidRDefault="00CF3E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_Toc163576354 \h </w:instrText>
      </w:r>
      <w:r>
        <w:fldChar w:fldCharType="separate"/>
      </w:r>
      <w:r>
        <w:t>2</w:t>
      </w:r>
      <w:r>
        <w:fldChar w:fldCharType="end"/>
      </w:r>
    </w:p>
    <w:p w14:paraId="6519E423" w14:textId="2FF5A9E7" w:rsidR="00CF3E00" w:rsidRDefault="00CF3E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EC7A67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EC7A67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_Toc163576355 \h </w:instrText>
      </w:r>
      <w:r>
        <w:fldChar w:fldCharType="separate"/>
      </w:r>
      <w:r>
        <w:t>3</w:t>
      </w:r>
      <w:r>
        <w:fldChar w:fldCharType="end"/>
      </w:r>
    </w:p>
    <w:p w14:paraId="2D51FCF7" w14:textId="1FCE9A21" w:rsidR="00CF3E00" w:rsidRPr="00CF3E00" w:rsidRDefault="00CF3E0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EC7A67">
        <w:rPr>
          <w:bCs/>
        </w:rPr>
        <w:t>1.1</w:t>
      </w:r>
      <w:r w:rsidRPr="00CF3E00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EC7A67">
        <w:rPr>
          <w:bCs/>
        </w:rPr>
        <w:t>Changes on selection expressions in UTRAN Test Suite.</w:t>
      </w:r>
      <w:r>
        <w:tab/>
      </w:r>
      <w:r>
        <w:fldChar w:fldCharType="begin"/>
      </w:r>
      <w:r>
        <w:instrText xml:space="preserve"> PAGEREF _Toc163576356 \h </w:instrText>
      </w:r>
      <w:r>
        <w:fldChar w:fldCharType="separate"/>
      </w:r>
      <w:r>
        <w:t>3</w:t>
      </w:r>
      <w:r>
        <w:fldChar w:fldCharType="end"/>
      </w:r>
    </w:p>
    <w:p w14:paraId="3B97153C" w14:textId="3D6258F0" w:rsidR="0011503D" w:rsidRDefault="0011503D" w:rsidP="0011503D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2E167783" w14:textId="77777777" w:rsidR="0011503D" w:rsidRDefault="0011503D" w:rsidP="0011503D">
      <w:pPr>
        <w:pStyle w:val="Heading1"/>
        <w:rPr>
          <w:lang w:eastAsia="ja-JP"/>
        </w:rPr>
      </w:pPr>
      <w:bookmarkStart w:id="4" w:name="_Toc163576354"/>
      <w:r>
        <w:rPr>
          <w:lang w:eastAsia="ja-JP"/>
        </w:rPr>
        <w:t>Overview</w:t>
      </w:r>
      <w:bookmarkEnd w:id="1"/>
      <w:bookmarkEnd w:id="4"/>
    </w:p>
    <w:p w14:paraId="2EF3B8D4" w14:textId="29AA5D59" w:rsidR="0011503D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5001" w:rsidRPr="00E95001">
        <w:rPr>
          <w:rFonts w:cs="Arial"/>
        </w:rPr>
        <w:t>iwd-TTCN3-B2022-09_D24wk12</w:t>
      </w:r>
      <w:r w:rsidR="00E9500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706677E" w14:textId="77777777" w:rsidR="0011503D" w:rsidRPr="00F028B3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2BBD3BBE" w14:textId="77777777" w:rsidR="0011503D" w:rsidRDefault="0011503D" w:rsidP="0011503D">
      <w:pPr>
        <w:rPr>
          <w:rFonts w:eastAsia="SimSun"/>
          <w:lang w:val="es-ES"/>
        </w:rPr>
      </w:pPr>
    </w:p>
    <w:p w14:paraId="15A9C23D" w14:textId="77777777" w:rsidR="0011503D" w:rsidRDefault="0011503D" w:rsidP="0011503D">
      <w:pPr>
        <w:rPr>
          <w:rFonts w:eastAsia="SimSun"/>
          <w:lang w:val="es-ES"/>
        </w:rPr>
      </w:pPr>
    </w:p>
    <w:p w14:paraId="2C8D6C50" w14:textId="77777777" w:rsidR="0011503D" w:rsidRDefault="0011503D" w:rsidP="0011503D">
      <w:pPr>
        <w:rPr>
          <w:rFonts w:eastAsia="SimSun"/>
          <w:lang w:val="es-ES"/>
        </w:rPr>
      </w:pPr>
    </w:p>
    <w:p w14:paraId="4880FDD9" w14:textId="354412A6" w:rsidR="00EA772A" w:rsidRDefault="00EA772A">
      <w:pPr>
        <w:spacing w:after="0"/>
        <w:rPr>
          <w:rFonts w:eastAsia="SimSun"/>
          <w:lang w:val="es-ES"/>
        </w:rPr>
      </w:pPr>
      <w:r>
        <w:rPr>
          <w:rFonts w:eastAsia="SimSun"/>
          <w:lang w:val="es-ES"/>
        </w:rPr>
        <w:br w:type="page"/>
      </w:r>
    </w:p>
    <w:p w14:paraId="723D0E69" w14:textId="7AB3D98E" w:rsidR="00705046" w:rsidRPr="00705046" w:rsidRDefault="00705046" w:rsidP="00705046">
      <w:pPr>
        <w:pStyle w:val="Heading1"/>
        <w:rPr>
          <w:rFonts w:eastAsia="SimSun"/>
        </w:rPr>
      </w:pPr>
      <w:bookmarkStart w:id="5" w:name="_Toc143514706"/>
      <w:bookmarkStart w:id="6" w:name="_Toc163576355"/>
      <w:bookmarkStart w:id="7" w:name="_Toc162533968"/>
      <w:r w:rsidRPr="00705046">
        <w:rPr>
          <w:rFonts w:eastAsia="SimSun"/>
        </w:rPr>
        <w:lastRenderedPageBreak/>
        <w:t>1</w:t>
      </w:r>
      <w:r w:rsidRPr="00705046">
        <w:rPr>
          <w:rFonts w:eastAsia="SimSun"/>
        </w:rPr>
        <w:tab/>
        <w:t>List of changes</w:t>
      </w:r>
      <w:bookmarkEnd w:id="5"/>
      <w:bookmarkEnd w:id="6"/>
    </w:p>
    <w:p w14:paraId="6AC9664C" w14:textId="3E8A78C8" w:rsidR="00705046" w:rsidRPr="00705046" w:rsidRDefault="00705046" w:rsidP="008015F7">
      <w:pPr>
        <w:pStyle w:val="Heading2"/>
        <w:overflowPunct w:val="0"/>
        <w:autoSpaceDE w:val="0"/>
        <w:autoSpaceDN w:val="0"/>
        <w:adjustRightInd w:val="0"/>
        <w:spacing w:before="480"/>
      </w:pPr>
      <w:bookmarkStart w:id="8" w:name="_Toc163576356"/>
      <w:r>
        <w:rPr>
          <w:bCs/>
        </w:rPr>
        <w:t>1.1</w:t>
      </w:r>
      <w:r>
        <w:rPr>
          <w:bCs/>
        </w:rPr>
        <w:tab/>
      </w:r>
      <w:r w:rsidR="0032312C">
        <w:rPr>
          <w:bCs/>
        </w:rPr>
        <w:t>C</w:t>
      </w:r>
      <w:r w:rsidRPr="00705046">
        <w:rPr>
          <w:bCs/>
        </w:rPr>
        <w:t>hanges on selection expressions in UTRAN Test Suite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A772A" w14:paraId="5030832B" w14:textId="77777777" w:rsidTr="003A028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D6B" w14:textId="77777777" w:rsidR="00EA772A" w:rsidRDefault="00EA772A" w:rsidP="003A02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064" w14:textId="78A43FDF" w:rsidR="00EA772A" w:rsidRPr="003E1068" w:rsidRDefault="004E7C77" w:rsidP="003A0285">
            <w:pPr>
              <w:pStyle w:val="CRCoverPage"/>
              <w:spacing w:after="0"/>
              <w:rPr>
                <w:noProof/>
              </w:rPr>
            </w:pPr>
            <w:r w:rsidRPr="004E7C77">
              <w:rPr>
                <w:noProof/>
                <w:lang w:val="en-US"/>
              </w:rPr>
              <w:t>f_UTRAN_SelectionExpr</w:t>
            </w:r>
          </w:p>
        </w:tc>
      </w:tr>
      <w:tr w:rsidR="00EA772A" w14:paraId="6575EA67" w14:textId="77777777" w:rsidTr="003A028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F677" w14:textId="77777777" w:rsidR="00EA772A" w:rsidRDefault="00EA772A" w:rsidP="003A02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802" w14:textId="5DE83675" w:rsidR="00EA772A" w:rsidRPr="00AD4ADA" w:rsidRDefault="00507112" w:rsidP="00507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Inconsistencies between TTCN and prose regarding test case selection expression</w:t>
            </w:r>
            <w:r w:rsidR="00772F8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 </w:t>
            </w:r>
            <w:r w:rsidR="004E7C77">
              <w:rPr>
                <w:noProof/>
                <w:lang w:val="en-US"/>
              </w:rPr>
              <w:t>UTRAN</w:t>
            </w:r>
            <w:r>
              <w:rPr>
                <w:noProof/>
                <w:lang w:val="en-US"/>
              </w:rPr>
              <w:t xml:space="preserve"> Test Suite remain</w:t>
            </w:r>
            <w:r w:rsidR="00EA772A" w:rsidRPr="0011711B">
              <w:rPr>
                <w:color w:val="000000"/>
                <w:sz w:val="18"/>
                <w:szCs w:val="18"/>
              </w:rPr>
              <w:t xml:space="preserve">. </w:t>
            </w:r>
          </w:p>
        </w:tc>
      </w:tr>
      <w:tr w:rsidR="00EA772A" w14:paraId="2DF85C8C" w14:textId="77777777" w:rsidTr="003A0285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DE9" w14:textId="77777777" w:rsidR="00EA772A" w:rsidRDefault="00EA772A" w:rsidP="003A02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471" w14:textId="6358A6E7" w:rsidR="00EA772A" w:rsidRPr="00507112" w:rsidRDefault="004E7C77" w:rsidP="004E7C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Updated conditions</w:t>
            </w:r>
            <w:r w:rsidRPr="004E2682">
              <w:rPr>
                <w:lang w:val="en-US"/>
              </w:rPr>
              <w:t xml:space="preserve"> C851a</w:t>
            </w:r>
            <w:r w:rsidR="000F3D72">
              <w:rPr>
                <w:lang w:val="en-US"/>
              </w:rPr>
              <w:t xml:space="preserve">, </w:t>
            </w:r>
            <w:r w:rsidRPr="004E2682">
              <w:rPr>
                <w:lang w:val="en-US"/>
              </w:rPr>
              <w:t xml:space="preserve">C861a </w:t>
            </w:r>
            <w:r>
              <w:rPr>
                <w:lang w:val="en-US"/>
              </w:rPr>
              <w:t>used in UTRAN ATS</w:t>
            </w:r>
            <w:r w:rsidR="00507112">
              <w:rPr>
                <w:lang w:val="en-US"/>
              </w:rPr>
              <w:t>.</w:t>
            </w:r>
          </w:p>
        </w:tc>
      </w:tr>
      <w:tr w:rsidR="00EA772A" w14:paraId="6EE1E6E7" w14:textId="77777777" w:rsidTr="003A028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2653" w14:textId="77777777" w:rsidR="00EA772A" w:rsidRDefault="00EA772A" w:rsidP="003A02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123A" w14:textId="6730C712" w:rsidR="00EA772A" w:rsidRPr="00CC39F9" w:rsidRDefault="004E7C77" w:rsidP="003A0285">
            <w:pPr>
              <w:spacing w:after="0"/>
              <w:rPr>
                <w:rFonts w:ascii="Arial" w:hAnsi="Arial" w:cs="Arial"/>
                <w:lang w:eastAsia="en-GB"/>
              </w:rPr>
            </w:pPr>
            <w:r w:rsidRPr="004E7C77">
              <w:rPr>
                <w:rFonts w:ascii="Arial" w:hAnsi="Arial" w:cs="Arial"/>
                <w:lang w:eastAsia="en-GB"/>
              </w:rPr>
              <w:t>UTRAN_34123_SelectionExpressions</w:t>
            </w:r>
          </w:p>
        </w:tc>
      </w:tr>
    </w:tbl>
    <w:p w14:paraId="61ED961C" w14:textId="23F4253B" w:rsidR="00705046" w:rsidRPr="00BD3634" w:rsidRDefault="00705046" w:rsidP="00BD3634">
      <w:pPr>
        <w:rPr>
          <w:rFonts w:ascii="Arial" w:hAnsi="Arial"/>
          <w:bCs/>
          <w:lang w:eastAsia="en-GB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</w:tblGrid>
      <w:tr w:rsidR="00705046" w:rsidRPr="00DA0E5B" w14:paraId="0065D555" w14:textId="77777777" w:rsidTr="00EB63CC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72A489EF" w14:textId="77777777" w:rsidR="00705046" w:rsidRDefault="00705046" w:rsidP="00EB6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2D4C86E4" w14:textId="77777777" w:rsidR="00705046" w:rsidRDefault="00705046" w:rsidP="00EB6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DFB669" w14:textId="77777777" w:rsidR="00705046" w:rsidRPr="00DA0E5B" w:rsidRDefault="00705046" w:rsidP="00EB6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</w:tr>
      <w:tr w:rsidR="007D598D" w:rsidRPr="00DA0E5B" w14:paraId="4AB23F99" w14:textId="77777777" w:rsidTr="00EB63CC">
        <w:tc>
          <w:tcPr>
            <w:tcW w:w="1271" w:type="dxa"/>
            <w:vMerge w:val="restart"/>
            <w:vAlign w:val="center"/>
          </w:tcPr>
          <w:p w14:paraId="3C1B63F0" w14:textId="51006CAA" w:rsidR="007D598D" w:rsidRPr="001277A1" w:rsidRDefault="007D598D" w:rsidP="007D59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</w:t>
            </w:r>
            <w:r>
              <w:rPr>
                <w:rFonts w:ascii="Arial" w:hAnsi="Arial"/>
                <w:b/>
                <w:bCs/>
                <w:sz w:val="18"/>
              </w:rPr>
              <w:t>51a</w:t>
            </w:r>
          </w:p>
        </w:tc>
        <w:tc>
          <w:tcPr>
            <w:tcW w:w="992" w:type="dxa"/>
          </w:tcPr>
          <w:p w14:paraId="01D5BA2B" w14:textId="77777777" w:rsidR="007D598D" w:rsidRPr="001277A1" w:rsidRDefault="007D598D" w:rsidP="007D59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F53BE23" w14:textId="64162C36" w:rsidR="007D598D" w:rsidRPr="00DA0E5B" w:rsidRDefault="007D598D" w:rsidP="007D598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312C">
              <w:rPr>
                <w:rFonts w:ascii="Courier New" w:hAnsi="Courier New" w:cs="Courier New"/>
                <w:sz w:val="16"/>
                <w:szCs w:val="16"/>
              </w:rPr>
              <w:t xml:space="preserve">pc_FDD AND (pc_HSDSCH_UE_Category_Extension4_FDD==29 OR pc_HSDSCH_UE_Category_Extension4_FDD==30 OR </w:t>
            </w:r>
            <w:r w:rsidRPr="000F2F0E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pc_HSDSCH_UE_Category_Extension4_FDD</w:t>
            </w:r>
            <w:r w:rsidRPr="0032312C">
              <w:rPr>
                <w:rFonts w:ascii="Courier New" w:hAnsi="Courier New" w:cs="Courier New"/>
                <w:sz w:val="16"/>
                <w:szCs w:val="16"/>
              </w:rPr>
              <w:t xml:space="preserve">==31 OR </w:t>
            </w:r>
            <w:r w:rsidRPr="000F2F0E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pc_HSDSCH_UE_Category_Extension4_FDD</w:t>
            </w:r>
            <w:r w:rsidRPr="0032312C">
              <w:rPr>
                <w:rFonts w:ascii="Courier New" w:hAnsi="Courier New" w:cs="Courier New"/>
                <w:sz w:val="16"/>
                <w:szCs w:val="16"/>
              </w:rPr>
              <w:t>==32) AND (pc_4C_SBCC3)</w:t>
            </w:r>
          </w:p>
        </w:tc>
      </w:tr>
      <w:tr w:rsidR="007D598D" w:rsidRPr="00DA0E5B" w14:paraId="11ADE2CF" w14:textId="77777777" w:rsidTr="00EB63CC">
        <w:tc>
          <w:tcPr>
            <w:tcW w:w="1271" w:type="dxa"/>
            <w:vMerge/>
          </w:tcPr>
          <w:p w14:paraId="333EBD4E" w14:textId="77777777" w:rsidR="007D598D" w:rsidRPr="00DA0E5B" w:rsidRDefault="007D598D" w:rsidP="007D5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8F12252" w14:textId="77777777" w:rsidR="007D598D" w:rsidRPr="001277A1" w:rsidRDefault="007D598D" w:rsidP="007D59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BE541F" w14:textId="556FF2A8" w:rsidR="007D598D" w:rsidRPr="001277A1" w:rsidRDefault="007D598D" w:rsidP="007D598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312C">
              <w:rPr>
                <w:rFonts w:ascii="Courier New" w:hAnsi="Courier New" w:cs="Courier New"/>
                <w:sz w:val="16"/>
                <w:szCs w:val="16"/>
              </w:rPr>
              <w:t xml:space="preserve">pc_FDD AND (pc_HSDSCH_UE_Category_Extension4_FDD==29 OR pc_HSDSCH_UE_Category_Extension4_FDD==30 OR </w:t>
            </w:r>
            <w:r w:rsidRPr="0032312C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pc_HSDSCH_UE_Category_Extension5_FDD</w:t>
            </w:r>
            <w:r w:rsidRPr="0032312C">
              <w:rPr>
                <w:rFonts w:ascii="Courier New" w:hAnsi="Courier New" w:cs="Courier New"/>
                <w:sz w:val="16"/>
                <w:szCs w:val="16"/>
              </w:rPr>
              <w:t xml:space="preserve">==31 OR </w:t>
            </w:r>
            <w:r w:rsidRPr="0032312C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pc_HSDSCH_UE_Category_Extension5_FDD</w:t>
            </w:r>
            <w:r w:rsidRPr="0032312C">
              <w:rPr>
                <w:rFonts w:ascii="Courier New" w:hAnsi="Courier New" w:cs="Courier New"/>
                <w:sz w:val="16"/>
                <w:szCs w:val="16"/>
              </w:rPr>
              <w:t>==32) AND (pc_4C_SBCC3)</w:t>
            </w:r>
          </w:p>
        </w:tc>
      </w:tr>
      <w:tr w:rsidR="0032312C" w:rsidRPr="00DA0E5B" w14:paraId="2A4C613F" w14:textId="77777777" w:rsidTr="00EB63CC">
        <w:tc>
          <w:tcPr>
            <w:tcW w:w="1271" w:type="dxa"/>
            <w:vMerge w:val="restart"/>
            <w:vAlign w:val="center"/>
          </w:tcPr>
          <w:p w14:paraId="2CFA9A69" w14:textId="4C5BDC2D" w:rsidR="0032312C" w:rsidRPr="001277A1" w:rsidRDefault="0032312C" w:rsidP="00EB6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</w:t>
            </w:r>
            <w:r>
              <w:rPr>
                <w:rFonts w:ascii="Arial" w:hAnsi="Arial"/>
                <w:b/>
                <w:bCs/>
                <w:sz w:val="18"/>
              </w:rPr>
              <w:t>61a</w:t>
            </w:r>
          </w:p>
        </w:tc>
        <w:tc>
          <w:tcPr>
            <w:tcW w:w="992" w:type="dxa"/>
          </w:tcPr>
          <w:p w14:paraId="25028177" w14:textId="77777777" w:rsidR="0032312C" w:rsidRPr="001277A1" w:rsidRDefault="0032312C" w:rsidP="00EB63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C2D8B78" w14:textId="53CBDD91" w:rsidR="0032312C" w:rsidRPr="00DA0E5B" w:rsidRDefault="00B526F9" w:rsidP="00EB63CC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26F9">
              <w:rPr>
                <w:rFonts w:ascii="Courier New" w:hAnsi="Courier New" w:cs="Courier New"/>
                <w:sz w:val="16"/>
                <w:szCs w:val="16"/>
              </w:rPr>
              <w:t xml:space="preserve">pc_FDD and (pc_HSDSCH_UE_Category_Extension4_FDD==29 or pc_HSDSCH_UE_Category_Extension4_FDD==30 or </w:t>
            </w:r>
            <w:r w:rsidRPr="000F2F0E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pc_HSDSCH_UE_Category_Extension4_FDD</w:t>
            </w:r>
            <w:r w:rsidRPr="00B526F9">
              <w:rPr>
                <w:rFonts w:ascii="Courier New" w:hAnsi="Courier New" w:cs="Courier New"/>
                <w:sz w:val="16"/>
                <w:szCs w:val="16"/>
              </w:rPr>
              <w:t xml:space="preserve">==31 or </w:t>
            </w:r>
            <w:r w:rsidRPr="000F2F0E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pc_HSDSCH_UE_Category_Extension4_FDD</w:t>
            </w:r>
            <w:r w:rsidRPr="00B526F9">
              <w:rPr>
                <w:rFonts w:ascii="Courier New" w:hAnsi="Courier New" w:cs="Courier New"/>
                <w:sz w:val="16"/>
                <w:szCs w:val="16"/>
              </w:rPr>
              <w:t>==32) and (pc_DB_4C_CC21)</w:t>
            </w:r>
          </w:p>
        </w:tc>
      </w:tr>
      <w:tr w:rsidR="0032312C" w:rsidRPr="001277A1" w14:paraId="000662D4" w14:textId="77777777" w:rsidTr="00EB63CC">
        <w:tc>
          <w:tcPr>
            <w:tcW w:w="1271" w:type="dxa"/>
            <w:vMerge/>
          </w:tcPr>
          <w:p w14:paraId="4F3B8208" w14:textId="77777777" w:rsidR="0032312C" w:rsidRPr="00DA0E5B" w:rsidRDefault="0032312C" w:rsidP="00EB63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8F84612" w14:textId="77777777" w:rsidR="0032312C" w:rsidRPr="001277A1" w:rsidRDefault="0032312C" w:rsidP="00EB63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7A50039" w14:textId="0847BEF7" w:rsidR="0032312C" w:rsidRPr="001277A1" w:rsidRDefault="00B526F9" w:rsidP="00EB63CC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26F9">
              <w:rPr>
                <w:rFonts w:ascii="Courier New" w:hAnsi="Courier New" w:cs="Courier New"/>
                <w:sz w:val="16"/>
                <w:szCs w:val="16"/>
              </w:rPr>
              <w:t xml:space="preserve">pc_FDD and (pc_HSDSCH_UE_Category_Extension4_FDD==29 or pc_HSDSCH_UE_Category_Extension4_FDD==30 or </w:t>
            </w:r>
            <w:r w:rsidRPr="0032312C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pc_HSDSCH_UE_Category_Extension5_FDD</w:t>
            </w:r>
            <w:r w:rsidRPr="00B526F9">
              <w:rPr>
                <w:rFonts w:ascii="Courier New" w:hAnsi="Courier New" w:cs="Courier New"/>
                <w:sz w:val="16"/>
                <w:szCs w:val="16"/>
              </w:rPr>
              <w:t xml:space="preserve">==31 or </w:t>
            </w:r>
            <w:r w:rsidRPr="0032312C">
              <w:rPr>
                <w:rFonts w:ascii="Courier New" w:hAnsi="Courier New" w:cs="Courier New"/>
                <w:sz w:val="16"/>
                <w:szCs w:val="16"/>
                <w:highlight w:val="cyan"/>
              </w:rPr>
              <w:t>pc_HSDSCH_UE_Category_Extension5_FDD</w:t>
            </w:r>
            <w:r w:rsidRPr="00B526F9">
              <w:rPr>
                <w:rFonts w:ascii="Courier New" w:hAnsi="Courier New" w:cs="Courier New"/>
                <w:sz w:val="16"/>
                <w:szCs w:val="16"/>
              </w:rPr>
              <w:t>==32) and (pc_DB_4C_CC21)</w:t>
            </w:r>
          </w:p>
        </w:tc>
      </w:tr>
    </w:tbl>
    <w:p w14:paraId="108D6E99" w14:textId="77777777" w:rsidR="0032312C" w:rsidRDefault="0032312C" w:rsidP="0032312C">
      <w:pPr>
        <w:spacing w:after="0"/>
        <w:rPr>
          <w:rFonts w:ascii="Arial" w:hAnsi="Arial"/>
          <w:b/>
          <w:lang w:eastAsia="en-GB"/>
        </w:rPr>
      </w:pPr>
    </w:p>
    <w:bookmarkEnd w:id="2"/>
    <w:p w14:paraId="2E2E957E" w14:textId="77777777" w:rsidR="0032312C" w:rsidRDefault="0032312C" w:rsidP="00EA772A">
      <w:pPr>
        <w:spacing w:after="0"/>
        <w:rPr>
          <w:rFonts w:ascii="Arial" w:hAnsi="Arial"/>
          <w:b/>
          <w:lang w:eastAsia="en-GB"/>
        </w:rPr>
      </w:pPr>
    </w:p>
    <w:sectPr w:rsidR="0032312C" w:rsidSect="00A022B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546F4" w14:textId="77777777" w:rsidR="00A022B7" w:rsidRDefault="00A022B7">
      <w:r>
        <w:separator/>
      </w:r>
    </w:p>
  </w:endnote>
  <w:endnote w:type="continuationSeparator" w:id="0">
    <w:p w14:paraId="02B59439" w14:textId="77777777" w:rsidR="00A022B7" w:rsidRDefault="00A0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A98AF" w14:textId="77777777" w:rsidR="00A022B7" w:rsidRDefault="00A022B7">
      <w:r>
        <w:separator/>
      </w:r>
    </w:p>
  </w:footnote>
  <w:footnote w:type="continuationSeparator" w:id="0">
    <w:p w14:paraId="47B3C35D" w14:textId="77777777" w:rsidR="00A022B7" w:rsidRDefault="00A02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414F70"/>
    <w:multiLevelType w:val="hybridMultilevel"/>
    <w:tmpl w:val="53507582"/>
    <w:lvl w:ilvl="0" w:tplc="F7AC3C0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8"/>
  </w:num>
  <w:num w:numId="3" w16cid:durableId="1878353690">
    <w:abstractNumId w:val="17"/>
  </w:num>
  <w:num w:numId="4" w16cid:durableId="1606113263">
    <w:abstractNumId w:val="13"/>
  </w:num>
  <w:num w:numId="5" w16cid:durableId="1539001683">
    <w:abstractNumId w:val="6"/>
  </w:num>
  <w:num w:numId="6" w16cid:durableId="2027169921">
    <w:abstractNumId w:val="8"/>
  </w:num>
  <w:num w:numId="7" w16cid:durableId="607467704">
    <w:abstractNumId w:val="14"/>
  </w:num>
  <w:num w:numId="8" w16cid:durableId="2000770999">
    <w:abstractNumId w:val="12"/>
  </w:num>
  <w:num w:numId="9" w16cid:durableId="175388216">
    <w:abstractNumId w:val="9"/>
  </w:num>
  <w:num w:numId="10" w16cid:durableId="971130772">
    <w:abstractNumId w:val="2"/>
  </w:num>
  <w:num w:numId="11" w16cid:durableId="778333223">
    <w:abstractNumId w:val="11"/>
  </w:num>
  <w:num w:numId="12" w16cid:durableId="719788157">
    <w:abstractNumId w:val="3"/>
  </w:num>
  <w:num w:numId="13" w16cid:durableId="1697579890">
    <w:abstractNumId w:val="15"/>
  </w:num>
  <w:num w:numId="14" w16cid:durableId="15160123">
    <w:abstractNumId w:val="16"/>
  </w:num>
  <w:num w:numId="15" w16cid:durableId="19212127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  <w:num w:numId="18" w16cid:durableId="923341158">
    <w:abstractNumId w:val="7"/>
  </w:num>
  <w:num w:numId="19" w16cid:durableId="545678414">
    <w:abstractNumId w:val="4"/>
  </w:num>
  <w:num w:numId="20" w16cid:durableId="1839727361">
    <w:abstractNumId w:val="10"/>
  </w:num>
  <w:num w:numId="21" w16cid:durableId="1040130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97"/>
    <w:rsid w:val="00007557"/>
    <w:rsid w:val="00007EAB"/>
    <w:rsid w:val="00014904"/>
    <w:rsid w:val="00022E4A"/>
    <w:rsid w:val="000246E5"/>
    <w:rsid w:val="00034F27"/>
    <w:rsid w:val="000522FA"/>
    <w:rsid w:val="000878A2"/>
    <w:rsid w:val="000A2CE4"/>
    <w:rsid w:val="000A6394"/>
    <w:rsid w:val="000B7FED"/>
    <w:rsid w:val="000C038A"/>
    <w:rsid w:val="000C22EC"/>
    <w:rsid w:val="000C6598"/>
    <w:rsid w:val="000D4341"/>
    <w:rsid w:val="000D44B3"/>
    <w:rsid w:val="000D7558"/>
    <w:rsid w:val="000E6F7A"/>
    <w:rsid w:val="000F2F0E"/>
    <w:rsid w:val="000F3D72"/>
    <w:rsid w:val="000F688A"/>
    <w:rsid w:val="00102E32"/>
    <w:rsid w:val="00112AE4"/>
    <w:rsid w:val="001136AF"/>
    <w:rsid w:val="0011503D"/>
    <w:rsid w:val="00132DDB"/>
    <w:rsid w:val="00141928"/>
    <w:rsid w:val="00145D43"/>
    <w:rsid w:val="00165EEB"/>
    <w:rsid w:val="0019036A"/>
    <w:rsid w:val="0019201C"/>
    <w:rsid w:val="00192C46"/>
    <w:rsid w:val="0019578E"/>
    <w:rsid w:val="00196DD9"/>
    <w:rsid w:val="001A08B3"/>
    <w:rsid w:val="001A25DC"/>
    <w:rsid w:val="001A2CA0"/>
    <w:rsid w:val="001A7B60"/>
    <w:rsid w:val="001B04A1"/>
    <w:rsid w:val="001B2F71"/>
    <w:rsid w:val="001B52F0"/>
    <w:rsid w:val="001B7A65"/>
    <w:rsid w:val="001C2635"/>
    <w:rsid w:val="001E20E5"/>
    <w:rsid w:val="001E41F3"/>
    <w:rsid w:val="0022168B"/>
    <w:rsid w:val="00225C84"/>
    <w:rsid w:val="00231220"/>
    <w:rsid w:val="002502FE"/>
    <w:rsid w:val="00256565"/>
    <w:rsid w:val="0026004D"/>
    <w:rsid w:val="002640DD"/>
    <w:rsid w:val="00270A9F"/>
    <w:rsid w:val="00275D12"/>
    <w:rsid w:val="00280A6C"/>
    <w:rsid w:val="00284FEB"/>
    <w:rsid w:val="00285817"/>
    <w:rsid w:val="002860C4"/>
    <w:rsid w:val="002865CC"/>
    <w:rsid w:val="002A5E16"/>
    <w:rsid w:val="002B5741"/>
    <w:rsid w:val="002B7271"/>
    <w:rsid w:val="002B773B"/>
    <w:rsid w:val="002D6952"/>
    <w:rsid w:val="002E472E"/>
    <w:rsid w:val="002F2D86"/>
    <w:rsid w:val="002F7932"/>
    <w:rsid w:val="00305409"/>
    <w:rsid w:val="003055EA"/>
    <w:rsid w:val="00311678"/>
    <w:rsid w:val="0032312C"/>
    <w:rsid w:val="0032611D"/>
    <w:rsid w:val="00332A14"/>
    <w:rsid w:val="00334408"/>
    <w:rsid w:val="003609EF"/>
    <w:rsid w:val="0036231A"/>
    <w:rsid w:val="00374DD4"/>
    <w:rsid w:val="00375089"/>
    <w:rsid w:val="00387329"/>
    <w:rsid w:val="003937CF"/>
    <w:rsid w:val="003A0084"/>
    <w:rsid w:val="003B41BC"/>
    <w:rsid w:val="003C4065"/>
    <w:rsid w:val="003D2F90"/>
    <w:rsid w:val="003E1208"/>
    <w:rsid w:val="003E1A36"/>
    <w:rsid w:val="003E6683"/>
    <w:rsid w:val="003E7DEE"/>
    <w:rsid w:val="003F00F0"/>
    <w:rsid w:val="003F2E13"/>
    <w:rsid w:val="003F5744"/>
    <w:rsid w:val="00400F0A"/>
    <w:rsid w:val="00410371"/>
    <w:rsid w:val="00411229"/>
    <w:rsid w:val="00412D80"/>
    <w:rsid w:val="0041687E"/>
    <w:rsid w:val="0042142A"/>
    <w:rsid w:val="004242F1"/>
    <w:rsid w:val="004276AD"/>
    <w:rsid w:val="00463477"/>
    <w:rsid w:val="00480956"/>
    <w:rsid w:val="0048336D"/>
    <w:rsid w:val="004907AE"/>
    <w:rsid w:val="004B75B7"/>
    <w:rsid w:val="004C43BD"/>
    <w:rsid w:val="004C5EF7"/>
    <w:rsid w:val="004C725C"/>
    <w:rsid w:val="004E2547"/>
    <w:rsid w:val="004E2682"/>
    <w:rsid w:val="004E6BD2"/>
    <w:rsid w:val="004E7C77"/>
    <w:rsid w:val="0050672C"/>
    <w:rsid w:val="00507112"/>
    <w:rsid w:val="0051580D"/>
    <w:rsid w:val="00517809"/>
    <w:rsid w:val="00521A33"/>
    <w:rsid w:val="00524EC6"/>
    <w:rsid w:val="00527E92"/>
    <w:rsid w:val="005344AA"/>
    <w:rsid w:val="005368F9"/>
    <w:rsid w:val="00544B7F"/>
    <w:rsid w:val="00547111"/>
    <w:rsid w:val="00554771"/>
    <w:rsid w:val="00590498"/>
    <w:rsid w:val="00592D74"/>
    <w:rsid w:val="0059672A"/>
    <w:rsid w:val="005A2F76"/>
    <w:rsid w:val="005C53E8"/>
    <w:rsid w:val="005E1A69"/>
    <w:rsid w:val="005E2C44"/>
    <w:rsid w:val="005E456D"/>
    <w:rsid w:val="005E5EF9"/>
    <w:rsid w:val="00621188"/>
    <w:rsid w:val="006257ED"/>
    <w:rsid w:val="006346D6"/>
    <w:rsid w:val="00651AFC"/>
    <w:rsid w:val="00660AF9"/>
    <w:rsid w:val="006610AA"/>
    <w:rsid w:val="00664BBA"/>
    <w:rsid w:val="00665C47"/>
    <w:rsid w:val="006713C5"/>
    <w:rsid w:val="00677ABB"/>
    <w:rsid w:val="00677F6A"/>
    <w:rsid w:val="00684452"/>
    <w:rsid w:val="00695808"/>
    <w:rsid w:val="006A31BA"/>
    <w:rsid w:val="006B46FB"/>
    <w:rsid w:val="006C1A77"/>
    <w:rsid w:val="006C7EE7"/>
    <w:rsid w:val="006D233E"/>
    <w:rsid w:val="006E21FB"/>
    <w:rsid w:val="006E5BE7"/>
    <w:rsid w:val="00705046"/>
    <w:rsid w:val="00706CBC"/>
    <w:rsid w:val="007105E7"/>
    <w:rsid w:val="007176FF"/>
    <w:rsid w:val="00731404"/>
    <w:rsid w:val="007322D1"/>
    <w:rsid w:val="00747DE9"/>
    <w:rsid w:val="00760146"/>
    <w:rsid w:val="00772F83"/>
    <w:rsid w:val="0078107E"/>
    <w:rsid w:val="00792342"/>
    <w:rsid w:val="00796A14"/>
    <w:rsid w:val="007977A8"/>
    <w:rsid w:val="007A42A7"/>
    <w:rsid w:val="007B183F"/>
    <w:rsid w:val="007B512A"/>
    <w:rsid w:val="007C2097"/>
    <w:rsid w:val="007D0BCB"/>
    <w:rsid w:val="007D598D"/>
    <w:rsid w:val="007D6A07"/>
    <w:rsid w:val="007E14A1"/>
    <w:rsid w:val="007E6658"/>
    <w:rsid w:val="007F7259"/>
    <w:rsid w:val="008015F7"/>
    <w:rsid w:val="008040A8"/>
    <w:rsid w:val="008144AD"/>
    <w:rsid w:val="00817815"/>
    <w:rsid w:val="008279FA"/>
    <w:rsid w:val="0083034D"/>
    <w:rsid w:val="00837CDA"/>
    <w:rsid w:val="008626E7"/>
    <w:rsid w:val="00870EE7"/>
    <w:rsid w:val="008863B9"/>
    <w:rsid w:val="008A45A6"/>
    <w:rsid w:val="008A6AB1"/>
    <w:rsid w:val="008B5B21"/>
    <w:rsid w:val="008B74E4"/>
    <w:rsid w:val="008C78E4"/>
    <w:rsid w:val="008D129F"/>
    <w:rsid w:val="008E7B2D"/>
    <w:rsid w:val="008F3789"/>
    <w:rsid w:val="008F56B4"/>
    <w:rsid w:val="008F57B9"/>
    <w:rsid w:val="008F686C"/>
    <w:rsid w:val="008F7DFE"/>
    <w:rsid w:val="00903855"/>
    <w:rsid w:val="0091280E"/>
    <w:rsid w:val="00913092"/>
    <w:rsid w:val="009148DE"/>
    <w:rsid w:val="00940DD8"/>
    <w:rsid w:val="00941E30"/>
    <w:rsid w:val="00950584"/>
    <w:rsid w:val="009635D6"/>
    <w:rsid w:val="00971622"/>
    <w:rsid w:val="00973ADE"/>
    <w:rsid w:val="009777D9"/>
    <w:rsid w:val="00991B88"/>
    <w:rsid w:val="00995CB6"/>
    <w:rsid w:val="009A1D9F"/>
    <w:rsid w:val="009A5753"/>
    <w:rsid w:val="009A579D"/>
    <w:rsid w:val="009E3297"/>
    <w:rsid w:val="009E4B76"/>
    <w:rsid w:val="009F6FE8"/>
    <w:rsid w:val="009F734F"/>
    <w:rsid w:val="00A022B7"/>
    <w:rsid w:val="00A246B6"/>
    <w:rsid w:val="00A255A1"/>
    <w:rsid w:val="00A25A94"/>
    <w:rsid w:val="00A37B86"/>
    <w:rsid w:val="00A47E70"/>
    <w:rsid w:val="00A50CF0"/>
    <w:rsid w:val="00A5323B"/>
    <w:rsid w:val="00A53749"/>
    <w:rsid w:val="00A558C5"/>
    <w:rsid w:val="00A63E75"/>
    <w:rsid w:val="00A7671C"/>
    <w:rsid w:val="00A84CCA"/>
    <w:rsid w:val="00A86105"/>
    <w:rsid w:val="00A86C6B"/>
    <w:rsid w:val="00A93D9D"/>
    <w:rsid w:val="00AA27FA"/>
    <w:rsid w:val="00AA2CBC"/>
    <w:rsid w:val="00AC0AF4"/>
    <w:rsid w:val="00AC3779"/>
    <w:rsid w:val="00AC5820"/>
    <w:rsid w:val="00AC5FE1"/>
    <w:rsid w:val="00AD1CD8"/>
    <w:rsid w:val="00AF6302"/>
    <w:rsid w:val="00AF7016"/>
    <w:rsid w:val="00AF738E"/>
    <w:rsid w:val="00B0332A"/>
    <w:rsid w:val="00B244C9"/>
    <w:rsid w:val="00B258BB"/>
    <w:rsid w:val="00B2632A"/>
    <w:rsid w:val="00B316AD"/>
    <w:rsid w:val="00B34575"/>
    <w:rsid w:val="00B41330"/>
    <w:rsid w:val="00B526F9"/>
    <w:rsid w:val="00B53BB3"/>
    <w:rsid w:val="00B67B97"/>
    <w:rsid w:val="00B7653A"/>
    <w:rsid w:val="00B7689E"/>
    <w:rsid w:val="00B823E4"/>
    <w:rsid w:val="00B85820"/>
    <w:rsid w:val="00B92039"/>
    <w:rsid w:val="00B95313"/>
    <w:rsid w:val="00B968C8"/>
    <w:rsid w:val="00BA3EC5"/>
    <w:rsid w:val="00BA51D9"/>
    <w:rsid w:val="00BB5DFC"/>
    <w:rsid w:val="00BD279D"/>
    <w:rsid w:val="00BD3634"/>
    <w:rsid w:val="00BD6BB8"/>
    <w:rsid w:val="00C11CEC"/>
    <w:rsid w:val="00C20F48"/>
    <w:rsid w:val="00C541D1"/>
    <w:rsid w:val="00C56E4E"/>
    <w:rsid w:val="00C631BA"/>
    <w:rsid w:val="00C66BA2"/>
    <w:rsid w:val="00C67913"/>
    <w:rsid w:val="00C811CA"/>
    <w:rsid w:val="00C82F84"/>
    <w:rsid w:val="00C87D6E"/>
    <w:rsid w:val="00C95985"/>
    <w:rsid w:val="00CB641D"/>
    <w:rsid w:val="00CC5026"/>
    <w:rsid w:val="00CC68D0"/>
    <w:rsid w:val="00CD19F7"/>
    <w:rsid w:val="00CD3307"/>
    <w:rsid w:val="00CE283B"/>
    <w:rsid w:val="00CE573C"/>
    <w:rsid w:val="00CF3E00"/>
    <w:rsid w:val="00CF50E8"/>
    <w:rsid w:val="00CF5183"/>
    <w:rsid w:val="00D025DF"/>
    <w:rsid w:val="00D03F9A"/>
    <w:rsid w:val="00D06D51"/>
    <w:rsid w:val="00D074F7"/>
    <w:rsid w:val="00D14791"/>
    <w:rsid w:val="00D14A85"/>
    <w:rsid w:val="00D24991"/>
    <w:rsid w:val="00D25125"/>
    <w:rsid w:val="00D50255"/>
    <w:rsid w:val="00D52C0C"/>
    <w:rsid w:val="00D66520"/>
    <w:rsid w:val="00D702C9"/>
    <w:rsid w:val="00DE34CF"/>
    <w:rsid w:val="00DF6C97"/>
    <w:rsid w:val="00E0383D"/>
    <w:rsid w:val="00E04D42"/>
    <w:rsid w:val="00E050D8"/>
    <w:rsid w:val="00E13F3D"/>
    <w:rsid w:val="00E261E0"/>
    <w:rsid w:val="00E34898"/>
    <w:rsid w:val="00E45255"/>
    <w:rsid w:val="00E524B9"/>
    <w:rsid w:val="00E528C8"/>
    <w:rsid w:val="00E5509C"/>
    <w:rsid w:val="00E61046"/>
    <w:rsid w:val="00E663EC"/>
    <w:rsid w:val="00E70B1C"/>
    <w:rsid w:val="00E71DEF"/>
    <w:rsid w:val="00E75936"/>
    <w:rsid w:val="00E91B44"/>
    <w:rsid w:val="00E95001"/>
    <w:rsid w:val="00EA772A"/>
    <w:rsid w:val="00EB09B7"/>
    <w:rsid w:val="00EC08AB"/>
    <w:rsid w:val="00EC4E17"/>
    <w:rsid w:val="00EC7610"/>
    <w:rsid w:val="00EE7D7C"/>
    <w:rsid w:val="00F039CB"/>
    <w:rsid w:val="00F25D98"/>
    <w:rsid w:val="00F300FB"/>
    <w:rsid w:val="00F53787"/>
    <w:rsid w:val="00F67CDD"/>
    <w:rsid w:val="00F71A1F"/>
    <w:rsid w:val="00F748C8"/>
    <w:rsid w:val="00F976C8"/>
    <w:rsid w:val="00FA1217"/>
    <w:rsid w:val="00FB6386"/>
    <w:rsid w:val="00FC1739"/>
    <w:rsid w:val="00FD138B"/>
    <w:rsid w:val="00FE73F9"/>
    <w:rsid w:val="00FE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1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1C2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390</Words>
  <Characters>3881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2024-04-12T16:22:00Z</dcterms:created>
  <dcterms:modified xsi:type="dcterms:W3CDTF">2024-04-16T15:24:00Z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