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7C1" w:rsidRDefault="004747C1" w:rsidP="00474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41056" w:rsidRPr="00D41056">
        <w:rPr>
          <w:b/>
          <w:i/>
          <w:noProof/>
          <w:sz w:val="28"/>
        </w:rPr>
        <w:t>R5s240303</w:t>
      </w:r>
      <w:r w:rsidR="006A5CA3">
        <w:rPr>
          <w:b/>
          <w:i/>
          <w:noProof/>
          <w:sz w:val="28"/>
        </w:rPr>
        <w:t xml:space="preserve"> </w:t>
      </w:r>
    </w:p>
    <w:p w:rsidR="004747C1" w:rsidRDefault="00A40229" w:rsidP="004747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47C1" w:rsidRPr="00BA51D9">
          <w:rPr>
            <w:b/>
            <w:noProof/>
            <w:sz w:val="24"/>
          </w:rPr>
          <w:t>Online</w:t>
        </w:r>
      </w:fldSimple>
      <w:r w:rsidR="004747C1">
        <w:rPr>
          <w:b/>
          <w:noProof/>
          <w:sz w:val="24"/>
        </w:rPr>
        <w:t xml:space="preserve">, </w:t>
      </w:r>
      <w:r>
        <w:fldChar w:fldCharType="begin"/>
      </w:r>
      <w:r w:rsidR="004747C1">
        <w:instrText xml:space="preserve"> DOCPROPERTY  Country  \* MERGEFORMAT </w:instrText>
      </w:r>
      <w:r>
        <w:fldChar w:fldCharType="end"/>
      </w:r>
      <w:r w:rsidR="004747C1">
        <w:rPr>
          <w:b/>
          <w:noProof/>
          <w:sz w:val="24"/>
        </w:rPr>
        <w:t xml:space="preserve">, </w:t>
      </w:r>
      <w:fldSimple w:instr=" DOCPROPERTY  StartDate  \* MERGEFORMAT ">
        <w:r w:rsidR="004747C1" w:rsidRPr="00BA51D9">
          <w:rPr>
            <w:b/>
            <w:noProof/>
            <w:sz w:val="24"/>
          </w:rPr>
          <w:t>8th Dec 2023</w:t>
        </w:r>
      </w:fldSimple>
      <w:r w:rsidR="004747C1">
        <w:rPr>
          <w:b/>
          <w:noProof/>
          <w:sz w:val="24"/>
        </w:rPr>
        <w:t xml:space="preserve"> - </w:t>
      </w:r>
      <w:fldSimple w:instr=" DOCPROPERTY  EndDate  \* MERGEFORMAT ">
        <w:r w:rsidR="004747C1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47C1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42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747C1" w:rsidRPr="00410371" w:rsidRDefault="00A40229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47C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747C1" w:rsidRPr="00410371" w:rsidRDefault="00A40229" w:rsidP="00636EC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47C1" w:rsidRPr="00D0751E">
                <w:rPr>
                  <w:b/>
                  <w:noProof/>
                  <w:sz w:val="28"/>
                </w:rPr>
                <w:t>3</w:t>
              </w:r>
              <w:r w:rsidR="00636EC2">
                <w:rPr>
                  <w:rFonts w:hint="eastAsia"/>
                  <w:b/>
                  <w:noProof/>
                  <w:sz w:val="28"/>
                  <w:lang w:eastAsia="zh-CN"/>
                </w:rPr>
                <w:t>421</w:t>
              </w:r>
            </w:fldSimple>
          </w:p>
        </w:tc>
        <w:tc>
          <w:tcPr>
            <w:tcW w:w="709" w:type="dxa"/>
          </w:tcPr>
          <w:p w:rsidR="004747C1" w:rsidRDefault="004747C1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747C1" w:rsidRPr="00410371" w:rsidRDefault="00A40229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47C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747C1" w:rsidRDefault="004747C1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747C1" w:rsidRPr="00410371" w:rsidRDefault="00A40229" w:rsidP="00CF5D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47C1" w:rsidRPr="00410371">
                <w:rPr>
                  <w:b/>
                  <w:noProof/>
                  <w:sz w:val="28"/>
                </w:rPr>
                <w:t>17.</w:t>
              </w:r>
              <w:r w:rsidR="00CF5DAC">
                <w:rPr>
                  <w:rFonts w:hint="eastAsia"/>
                  <w:b/>
                  <w:noProof/>
                  <w:sz w:val="28"/>
                  <w:lang w:eastAsia="zh-CN"/>
                </w:rPr>
                <w:t>10</w:t>
              </w:r>
              <w:r w:rsidR="004747C1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747C1" w:rsidRPr="00F25D98" w:rsidRDefault="004747C1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47C1" w:rsidTr="00112B75">
        <w:tc>
          <w:tcPr>
            <w:tcW w:w="9641" w:type="dxa"/>
            <w:gridSpan w:val="9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747C1" w:rsidRDefault="004747C1" w:rsidP="004747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7C1" w:rsidTr="00112B75">
        <w:tc>
          <w:tcPr>
            <w:tcW w:w="2835" w:type="dxa"/>
          </w:tcPr>
          <w:p w:rsidR="004747C1" w:rsidRDefault="004747C1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747C1" w:rsidRDefault="004747C1" w:rsidP="004747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47C1" w:rsidTr="00112B75">
        <w:tc>
          <w:tcPr>
            <w:tcW w:w="9640" w:type="dxa"/>
            <w:gridSpan w:val="11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A40229" w:rsidP="008D50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30C14">
                <w:t xml:space="preserve">Correction to NR5GC testcase </w:t>
              </w:r>
              <w:r w:rsidR="008D50DE">
                <w:rPr>
                  <w:rFonts w:hint="eastAsia"/>
                  <w:lang w:eastAsia="zh-CN"/>
                </w:rPr>
                <w:t>9.</w:t>
              </w:r>
              <w:r w:rsidR="00830C14">
                <w:t>1.4.1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47C1" w:rsidRDefault="004250EC" w:rsidP="00112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40229">
              <w:fldChar w:fldCharType="begin"/>
            </w:r>
            <w:r>
              <w:instrText xml:space="preserve"> DOCPROPERTY  SourceIfTsg  \* MERGEFORMAT </w:instrText>
            </w:r>
            <w:r w:rsidR="00A40229">
              <w:fldChar w:fldCharType="end"/>
            </w: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747C1" w:rsidRDefault="00CF5DAC" w:rsidP="00112B75">
            <w:pPr>
              <w:pStyle w:val="CRCoverPage"/>
              <w:spacing w:after="0"/>
              <w:ind w:left="100"/>
              <w:rPr>
                <w:noProof/>
              </w:rPr>
            </w:pPr>
            <w:r w:rsidRPr="00CF5DAC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47C1" w:rsidRDefault="00A40229" w:rsidP="003C2E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4747C1">
                <w:rPr>
                  <w:noProof/>
                </w:rPr>
                <w:t>2024-</w:t>
              </w:r>
              <w:r w:rsidR="001810BC">
                <w:rPr>
                  <w:rFonts w:hint="eastAsia"/>
                  <w:noProof/>
                  <w:lang w:eastAsia="zh-CN"/>
                </w:rPr>
                <w:t>0</w:t>
              </w:r>
              <w:r w:rsidR="003C2E64">
                <w:rPr>
                  <w:rFonts w:hint="eastAsia"/>
                  <w:noProof/>
                  <w:lang w:eastAsia="zh-CN"/>
                </w:rPr>
                <w:t>4</w:t>
              </w:r>
              <w:r w:rsidR="004747C1">
                <w:rPr>
                  <w:noProof/>
                </w:rPr>
                <w:t>-</w:t>
              </w:r>
              <w:r w:rsidR="001810BC">
                <w:rPr>
                  <w:rFonts w:hint="eastAsia"/>
                  <w:noProof/>
                  <w:lang w:eastAsia="zh-CN"/>
                </w:rPr>
                <w:t>0</w:t>
              </w:r>
              <w:r w:rsidR="003E2C4A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747C1" w:rsidRDefault="00A40229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47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47C1" w:rsidRDefault="00A40229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47C1">
                <w:rPr>
                  <w:noProof/>
                </w:rPr>
                <w:t>Rel-17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747C1" w:rsidRDefault="004747C1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47C1" w:rsidRPr="007C2097" w:rsidRDefault="004747C1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47C1" w:rsidTr="00112B75">
        <w:tc>
          <w:tcPr>
            <w:tcW w:w="1843" w:type="dxa"/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Pr="00402731" w:rsidRDefault="00BE30D9" w:rsidP="004747C1">
            <w:pPr>
              <w:pStyle w:val="CRCoverPage"/>
              <w:spacing w:after="0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en-GB"/>
              </w:rPr>
              <w:t>estcase</w:t>
            </w:r>
            <w:r>
              <w:rPr>
                <w:rFonts w:cs="Arial" w:hint="eastAsia"/>
                <w:lang w:eastAsia="zh-CN"/>
              </w:rPr>
              <w:t xml:space="preserve"> will not stop even error </w:t>
            </w:r>
            <w:r w:rsidRPr="00563356">
              <w:rPr>
                <w:rFonts w:cs="Arial"/>
                <w:lang w:eastAsia="zh-CN"/>
              </w:rPr>
              <w:t>occurred</w:t>
            </w:r>
            <w:r>
              <w:rPr>
                <w:rFonts w:cs="Arial" w:hint="eastAsia"/>
                <w:lang w:eastAsia="zh-CN"/>
              </w:rPr>
              <w:t xml:space="preserve"> when using </w:t>
            </w:r>
            <w:r>
              <w:rPr>
                <w:rFonts w:cs="Arial"/>
                <w:lang w:eastAsia="zh-CN"/>
              </w:rPr>
              <w:t>function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Pr="00426B24">
              <w:rPr>
                <w:noProof/>
              </w:rPr>
              <w:t>f_AT_ResponseCheck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747C1" w:rsidRPr="00067302" w:rsidRDefault="00431B92" w:rsidP="00FD480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Add </w:t>
            </w:r>
            <w:r w:rsidRPr="00431B92">
              <w:rPr>
                <w:rFonts w:cs="Arial"/>
                <w:noProof/>
                <w:lang w:eastAsia="zh-CN"/>
              </w:rPr>
              <w:t>self.kill</w:t>
            </w:r>
            <w:r w:rsidRPr="00431B92">
              <w:rPr>
                <w:rFonts w:cs="Arial" w:hint="eastAsia"/>
                <w:noProof/>
                <w:lang w:eastAsia="zh-CN"/>
              </w:rPr>
              <w:t xml:space="preserve"> at the end of the function</w:t>
            </w: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Pr="00067302" w:rsidRDefault="009A1F24" w:rsidP="004747C1">
            <w:pPr>
              <w:pStyle w:val="CRCoverPage"/>
              <w:spacing w:after="0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 w:rsidR="004747C1">
              <w:rPr>
                <w:rFonts w:cs="Arial"/>
                <w:lang w:eastAsia="en-GB"/>
              </w:rPr>
              <w:t>estcase</w:t>
            </w:r>
            <w:r>
              <w:rPr>
                <w:rFonts w:cs="Arial" w:hint="eastAsia"/>
                <w:lang w:eastAsia="zh-CN"/>
              </w:rPr>
              <w:t xml:space="preserve"> will not stop even error </w:t>
            </w:r>
            <w:r w:rsidR="00563356" w:rsidRPr="00563356">
              <w:rPr>
                <w:rFonts w:cs="Arial"/>
                <w:lang w:eastAsia="zh-CN"/>
              </w:rPr>
              <w:t>occurred</w:t>
            </w:r>
            <w:r>
              <w:rPr>
                <w:rFonts w:cs="Arial" w:hint="eastAsia"/>
                <w:lang w:eastAsia="zh-CN"/>
              </w:rPr>
              <w:t>.</w:t>
            </w:r>
          </w:p>
        </w:tc>
      </w:tr>
      <w:tr w:rsidR="004747C1" w:rsidTr="00112B75">
        <w:tc>
          <w:tcPr>
            <w:tcW w:w="2694" w:type="dxa"/>
            <w:gridSpan w:val="2"/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957011" w:rsidP="00F3585F">
            <w:pPr>
              <w:pStyle w:val="CRCoverPage"/>
              <w:spacing w:after="0"/>
              <w:rPr>
                <w:noProof/>
              </w:rPr>
            </w:pPr>
            <w:r w:rsidRPr="00957011">
              <w:rPr>
                <w:noProof/>
              </w:rPr>
              <w:t>9.1.4.1.NR5GC</w:t>
            </w: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7C1" w:rsidRPr="008863B9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47C1" w:rsidRPr="008863B9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747C1" w:rsidRPr="008863B9" w:rsidRDefault="004747C1" w:rsidP="0047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747C1" w:rsidRDefault="004747C1" w:rsidP="004747C1">
      <w:pPr>
        <w:rPr>
          <w:noProof/>
        </w:rPr>
      </w:pPr>
      <w:bookmarkStart w:id="1" w:name="_GoBack"/>
      <w:bookmarkEnd w:id="1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2" w:name="_Toc163397895"/>
      <w:r w:rsidRPr="00D83A7A">
        <w:rPr>
          <w:rStyle w:val="af1"/>
          <w:rFonts w:ascii="Arial" w:hAnsi="Arial" w:cs="Arial"/>
          <w:i w:val="0"/>
        </w:rPr>
        <w:t>Table of Contents</w:t>
      </w:r>
      <w:bookmarkEnd w:id="2"/>
    </w:p>
    <w:p w:rsidR="00531EAF" w:rsidRDefault="00A40229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A40229"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 w:rsidRPr="00A40229">
        <w:rPr>
          <w:rFonts w:cs="Arial"/>
        </w:rPr>
        <w:fldChar w:fldCharType="separate"/>
      </w:r>
      <w:r w:rsidR="00531EAF" w:rsidRPr="000107FB">
        <w:rPr>
          <w:rFonts w:ascii="Arial" w:hAnsi="Arial" w:cs="Arial"/>
          <w:iCs/>
        </w:rPr>
        <w:t>Table of Contents</w:t>
      </w:r>
      <w:r w:rsidR="00531EAF">
        <w:tab/>
      </w:r>
      <w:r w:rsidR="00531EAF">
        <w:fldChar w:fldCharType="begin"/>
      </w:r>
      <w:r w:rsidR="00531EAF">
        <w:instrText xml:space="preserve"> PAGEREF _Toc163397895 \h </w:instrText>
      </w:r>
      <w:r w:rsidR="00531EAF">
        <w:fldChar w:fldCharType="separate"/>
      </w:r>
      <w:r w:rsidR="00531EAF">
        <w:t>2</w:t>
      </w:r>
      <w:r w:rsidR="00531EAF">
        <w:fldChar w:fldCharType="end"/>
      </w:r>
    </w:p>
    <w:p w:rsidR="00531EAF" w:rsidRDefault="00531EAF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0107FB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0107F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_Toc163397896 \h </w:instrText>
      </w:r>
      <w:r>
        <w:fldChar w:fldCharType="separate"/>
      </w:r>
      <w:r>
        <w:t>2</w:t>
      </w:r>
      <w:r>
        <w:fldChar w:fldCharType="end"/>
      </w:r>
    </w:p>
    <w:p w:rsidR="00531EAF" w:rsidRDefault="00531EAF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0107FB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0107F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_Toc163397897 \h </w:instrText>
      </w:r>
      <w:r>
        <w:fldChar w:fldCharType="separate"/>
      </w:r>
      <w:r>
        <w:t>2</w:t>
      </w:r>
      <w:r>
        <w:fldChar w:fldCharType="end"/>
      </w:r>
    </w:p>
    <w:p w:rsidR="00531EAF" w:rsidRDefault="00531EAF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0107FB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f_AT_ResponseCheck</w:t>
      </w:r>
      <w:r>
        <w:tab/>
      </w:r>
      <w:r>
        <w:fldChar w:fldCharType="begin"/>
      </w:r>
      <w:r>
        <w:instrText xml:space="preserve"> PAGEREF _Toc163397898 \h </w:instrText>
      </w:r>
      <w:r>
        <w:fldChar w:fldCharType="separate"/>
      </w:r>
      <w:r>
        <w:t>2</w:t>
      </w:r>
      <w:r>
        <w:fldChar w:fldCharType="end"/>
      </w:r>
    </w:p>
    <w:p w:rsidR="00D15337" w:rsidRDefault="00A40229" w:rsidP="00D15337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Hlk107318485"/>
      <w:bookmarkStart w:id="22" w:name="_Toc163397896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 w:rsidR="00C43B0B">
        <w:rPr>
          <w:rFonts w:cs="Arial" w:hint="eastAsia"/>
          <w:lang w:eastAsia="zh-CN"/>
        </w:rPr>
        <w:t>4</w:t>
      </w:r>
      <w:r w:rsidRPr="00AF72A9">
        <w:rPr>
          <w:rFonts w:cs="Arial"/>
        </w:rPr>
        <w:t>wk</w:t>
      </w:r>
      <w:r w:rsidR="00C43B0B">
        <w:rPr>
          <w:rFonts w:cs="Arial" w:hint="eastAsia"/>
          <w:lang w:eastAsia="zh-CN"/>
        </w:rPr>
        <w:t>12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6016E">
        <w:rPr>
          <w:rFonts w:cs="Arial" w:hint="eastAsia"/>
          <w:b/>
          <w:sz w:val="24"/>
          <w:lang w:eastAsia="zh-CN"/>
        </w:rPr>
        <w:t>Ting Gao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="003819E0" w:rsidRPr="00DD0EEF">
          <w:rPr>
            <w:rStyle w:val="aa"/>
            <w:rFonts w:cs="Arial" w:hint="eastAsia"/>
            <w:b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63397897"/>
      <w:r w:rsidRPr="00854C55">
        <w:rPr>
          <w:b/>
        </w:rPr>
        <w:t>Corrections required</w:t>
      </w:r>
      <w:bookmarkEnd w:id="23"/>
      <w:bookmarkEnd w:id="24"/>
      <w:bookmarkEnd w:id="25"/>
    </w:p>
    <w:p w:rsidR="004A40D5" w:rsidRPr="003D65E8" w:rsidRDefault="00976D54" w:rsidP="004A40D5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63397898"/>
      <w:r w:rsidRPr="00426B24">
        <w:rPr>
          <w:noProof/>
        </w:rPr>
        <w:t>f_AT_ResponseCheck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067302" w:rsidRDefault="00426B24" w:rsidP="00206ED0">
            <w:pPr>
              <w:pStyle w:val="CRCoverPage"/>
              <w:spacing w:after="0"/>
              <w:rPr>
                <w:noProof/>
              </w:rPr>
            </w:pPr>
            <w:r w:rsidRPr="00426B24">
              <w:rPr>
                <w:noProof/>
              </w:rPr>
              <w:t>f_AT_ResponseCheck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A" w:rsidRPr="00D868A7" w:rsidRDefault="00BE30D9" w:rsidP="00867EE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en-GB"/>
              </w:rPr>
              <w:t>estcase</w:t>
            </w:r>
            <w:r>
              <w:rPr>
                <w:rFonts w:cs="Arial" w:hint="eastAsia"/>
                <w:lang w:eastAsia="zh-CN"/>
              </w:rPr>
              <w:t xml:space="preserve"> will not stop even error </w:t>
            </w:r>
            <w:r w:rsidRPr="00563356">
              <w:rPr>
                <w:rFonts w:cs="Arial"/>
                <w:lang w:eastAsia="zh-CN"/>
              </w:rPr>
              <w:t>occurred</w:t>
            </w:r>
            <w:r>
              <w:rPr>
                <w:rFonts w:cs="Arial" w:hint="eastAsia"/>
                <w:lang w:eastAsia="zh-CN"/>
              </w:rPr>
              <w:t xml:space="preserve"> when using </w:t>
            </w:r>
            <w:r>
              <w:rPr>
                <w:rFonts w:cs="Arial"/>
                <w:lang w:eastAsia="zh-CN"/>
              </w:rPr>
              <w:t>function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Pr="00426B24">
              <w:rPr>
                <w:noProof/>
              </w:rPr>
              <w:t>f_AT_ResponseCheck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F721B7" w:rsidRDefault="00FC063E" w:rsidP="00432C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Add </w:t>
            </w:r>
            <w:r w:rsidRPr="00431B92">
              <w:rPr>
                <w:rFonts w:cs="Arial"/>
                <w:noProof/>
                <w:lang w:eastAsia="zh-CN"/>
              </w:rPr>
              <w:t>self.kill</w:t>
            </w:r>
            <w:r w:rsidRPr="00431B92">
              <w:rPr>
                <w:rFonts w:cs="Arial" w:hint="eastAsia"/>
                <w:noProof/>
                <w:lang w:eastAsia="zh-CN"/>
              </w:rPr>
              <w:t xml:space="preserve"> at the end of the function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067302" w:rsidRDefault="00A1313A" w:rsidP="00C44B35">
            <w:pPr>
              <w:spacing w:after="0"/>
              <w:rPr>
                <w:rFonts w:ascii="Arial" w:hAnsi="Arial" w:cs="Arial"/>
                <w:lang w:eastAsia="zh-CN"/>
              </w:rPr>
            </w:pPr>
            <w:r w:rsidRPr="00A1313A">
              <w:rPr>
                <w:rFonts w:ascii="Arial" w:hAnsi="Arial" w:cs="Arial"/>
                <w:lang w:eastAsia="zh-CN"/>
              </w:rPr>
              <w:t>NAS_AuxiliaryDefsAndFunctions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Default="00C44B35" w:rsidP="00C44B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>function f_AT_ResponseCheck(charstring p_AT_Response,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charstring p_ExpectedString,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charstring p_Text := "",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charstring p_Expression := "*[""]([^""]+)[""]*",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integer p_Group := 0)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{ /* p_Expression := "*[""]([^""]+)[""]*";    TTCN-3 regular expression: anything + quote + no quote (at least one character) + quote + anything;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 *                                          =&gt; the text between the most inner quotes is returned */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var charstring v_Expression := p_Expression;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var charstring v_Result;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charstring v_ExpectedString := pattern p_ExpectedString;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v_MatchResult;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var charstring v_CRLF := oct2char('0D'O) &amp; oct2char('0A'O);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v_Result := regexp(p_AT_Response, v_Expression, p_Group);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v_MatchResult := match(v_Result, v_ExpectedString);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if (v_MatchResult == true) {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  f_SetVerdict(pass,__FILE__, __LINE__, p_Text);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} else  {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  f_ErrorLog(__FILE__, __LINE__, v_CRLF &amp; "Value expected: " &amp; p_ExpectedString &amp; v_CRLF &amp; "Value received: " &amp; v_Result);  // if anything went wrong, show it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    f_SetVerdict(fail,__FILE__, __LINE__, p_Text);</w:t>
            </w: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    }</w:t>
            </w:r>
          </w:p>
          <w:p w:rsidR="00A361CA" w:rsidRPr="00A361CA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>function f_AT_ResponseCheck(charstring p_AT_Response,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charstring p_ExpectedString,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charstring p_Text := "",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charstring p_Expression := "*[""]([^""]+)[""]*",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integer p_Group := 0)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{ /* p_Expression := "*[""]([^""]+)[""]*";    TTCN-3 regular expression: anything + quote + no quote (at least one character) + quote + anything;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 *                                          =&gt; the text between the most inner quotes is returned */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var charstring v_Expression := p_Expression;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var charstring v_Result;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charstring v_ExpectedString := pattern p_ExpectedString;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var boolean v_MatchResult;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var charstring v_CRLF := oct2char('0D'O) &amp; oct2char('0A'O);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v_Result := regexp(p_AT_Response, v_Expression, p_Group);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v_MatchResult := match(v_Result, v_ExpectedString);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if (v_MatchResult == true) {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  f_SetVerdict(pass,__FILE__, __LINE__, p_Text);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} else  {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  f_ErrorLog(__FILE__, __LINE__, v_CRLF &amp; "Value expected: " &amp; p_ExpectedString &amp; v_CRLF &amp; "Value received: " &amp; v_Result);  // if anything went wrong, show it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  f_SetVerdict(fail,__FILE__, __LINE__, p_Text);</w:t>
            </w: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ab/>
              <w:t xml:space="preserve">  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ab/>
              <w:t xml:space="preserve">  </w:t>
            </w:r>
            <w:r w:rsidRPr="00C50CAC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self.kill;    // =&gt; test case will be terminated immediately</w:t>
            </w:r>
          </w:p>
          <w:p w:rsidR="00426B24" w:rsidRPr="00426B24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  }</w:t>
            </w:r>
          </w:p>
          <w:p w:rsidR="002F79CF" w:rsidRPr="00F212AA" w:rsidRDefault="00426B24" w:rsidP="00426B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 }</w:t>
            </w:r>
          </w:p>
        </w:tc>
      </w:tr>
    </w:tbl>
    <w:p w:rsidR="001C6BC1" w:rsidRDefault="001C6BC1" w:rsidP="00125E19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zh-CN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1B53" w:rsidRDefault="00BD1B53">
      <w:r>
        <w:separator/>
      </w:r>
    </w:p>
  </w:endnote>
  <w:endnote w:type="continuationSeparator" w:id="1">
    <w:p w:rsidR="00BD1B53" w:rsidRDefault="00BD1B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1B53" w:rsidRDefault="00BD1B53">
      <w:r>
        <w:separator/>
      </w:r>
    </w:p>
  </w:footnote>
  <w:footnote w:type="continuationSeparator" w:id="1">
    <w:p w:rsidR="00BD1B53" w:rsidRDefault="00BD1B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F270E">
    <w:r>
      <w:t xml:space="preserve">Page </w:t>
    </w:r>
    <w:r w:rsidR="00A40229">
      <w:fldChar w:fldCharType="begin"/>
    </w:r>
    <w:r>
      <w:instrText>PAGE</w:instrText>
    </w:r>
    <w:r w:rsidR="00A40229">
      <w:fldChar w:fldCharType="separate"/>
    </w:r>
    <w:r>
      <w:rPr>
        <w:noProof/>
      </w:rPr>
      <w:t>1</w:t>
    </w:r>
    <w:r w:rsidR="00A40229">
      <w:rPr>
        <w:noProof/>
      </w:rPr>
      <w:fldChar w:fldCharType="end"/>
    </w:r>
    <w:r>
      <w:br/>
    </w:r>
    <w:r w:rsidR="00A40229" w:rsidRPr="00A40229">
      <w:rPr>
        <w:noProof/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12294" type="#_x0000_t202" alt="Classification" style="position:absolute;margin-left:0;margin-top:14.2pt;width:454.1pt;height:25.8pt;z-index:251663360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632757704"/>
                </w:sdtPr>
                <w:sdtContent>
                  <w:p w:rsidR="00EF270E" w:rsidRPr="00A11327" w:rsidRDefault="00A40229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A40229">
    <w:pPr>
      <w:pStyle w:val="a4"/>
    </w:pPr>
    <w:r w:rsidRPr="00A40229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3" type="#_x0000_t202" alt="Classification" style="position:absolute;margin-left:0;margin-top:14.2pt;width:454.1pt;height:25.8pt;z-index:25165926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486555038"/>
                </w:sdtPr>
                <w:sdtContent>
                  <w:p w:rsidR="00EF270E" w:rsidRPr="00A11327" w:rsidRDefault="00A40229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A40229">
    <w:pPr>
      <w:pStyle w:val="a4"/>
    </w:pPr>
    <w:r w:rsidRPr="00A40229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2" type="#_x0000_t202" alt="Classification" style="position:absolute;margin-left:0;margin-top:14.2pt;width:454.1pt;height:25.8pt;z-index:251661312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547684186"/>
                </w:sdtPr>
                <w:sdtContent>
                  <w:p w:rsidR="00EF270E" w:rsidRPr="00A11327" w:rsidRDefault="00A40229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A40229">
    <w:pPr>
      <w:pStyle w:val="a4"/>
    </w:pPr>
    <w:r w:rsidRPr="00A40229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1" type="#_x0000_t202" alt="Classification" style="position:absolute;margin-left:0;margin-top:14.2pt;width:454.1pt;height:25.8pt;z-index:25166950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980890826"/>
                </w:sdtPr>
                <w:sdtContent>
                  <w:p w:rsidR="00EF270E" w:rsidRPr="00A11327" w:rsidRDefault="00A40229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F270E">
    <w:pPr>
      <w:pStyle w:val="a4"/>
      <w:tabs>
        <w:tab w:val="right" w:pos="9639"/>
      </w:tabs>
    </w:pPr>
    <w:r>
      <w:tab/>
    </w:r>
    <w:r w:rsidR="00A40229" w:rsidRPr="00A40229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0" type="#_x0000_t202" alt="Classification" style="position:absolute;margin-left:0;margin-top:14.2pt;width:454.1pt;height:25.8pt;z-index:251665408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831531891"/>
                </w:sdtPr>
                <w:sdtContent>
                  <w:p w:rsidR="00EF270E" w:rsidRPr="00A11327" w:rsidRDefault="00A40229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A40229">
    <w:pPr>
      <w:pStyle w:val="a4"/>
    </w:pPr>
    <w:r w:rsidRPr="00A40229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89" type="#_x0000_t202" alt="Classification" style="position:absolute;margin-left:0;margin-top:14.2pt;width:454.1pt;height:25.8pt;z-index:251667456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2009750366"/>
                </w:sdtPr>
                <w:sdtContent>
                  <w:p w:rsidR="00EF270E" w:rsidRPr="00A11327" w:rsidRDefault="00A40229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5"/>
  </w:num>
  <w:num w:numId="5">
    <w:abstractNumId w:val="28"/>
  </w:num>
  <w:num w:numId="6">
    <w:abstractNumId w:val="32"/>
  </w:num>
  <w:num w:numId="7">
    <w:abstractNumId w:val="11"/>
  </w:num>
  <w:num w:numId="8">
    <w:abstractNumId w:val="33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7"/>
  </w:num>
  <w:num w:numId="14">
    <w:abstractNumId w:val="5"/>
  </w:num>
  <w:num w:numId="15">
    <w:abstractNumId w:val="26"/>
  </w:num>
  <w:num w:numId="16">
    <w:abstractNumId w:val="23"/>
  </w:num>
  <w:num w:numId="17">
    <w:abstractNumId w:val="25"/>
  </w:num>
  <w:num w:numId="18">
    <w:abstractNumId w:val="15"/>
  </w:num>
  <w:num w:numId="19">
    <w:abstractNumId w:val="34"/>
  </w:num>
  <w:num w:numId="20">
    <w:abstractNumId w:val="30"/>
  </w:num>
  <w:num w:numId="21">
    <w:abstractNumId w:val="36"/>
  </w:num>
  <w:num w:numId="22">
    <w:abstractNumId w:val="27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1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29"/>
  </w:num>
  <w:num w:numId="37">
    <w:abstractNumId w:val="12"/>
  </w:num>
  <w:num w:numId="38">
    <w:abstractNumId w:val="22"/>
  </w:num>
  <w:num w:numId="39">
    <w:abstractNumId w:val="1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6"/>
    <o:shapelayout v:ext="edit">
      <o:idmap v:ext="edit" data="12"/>
    </o:shapelayout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1159"/>
    <w:rsid w:val="00001833"/>
    <w:rsid w:val="00001968"/>
    <w:rsid w:val="000019B7"/>
    <w:rsid w:val="00002B06"/>
    <w:rsid w:val="00002C5F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2A3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77F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E6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88F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8E5"/>
    <w:rsid w:val="00067DBE"/>
    <w:rsid w:val="00067F11"/>
    <w:rsid w:val="00071EB5"/>
    <w:rsid w:val="000721D3"/>
    <w:rsid w:val="000724EA"/>
    <w:rsid w:val="00073112"/>
    <w:rsid w:val="00074218"/>
    <w:rsid w:val="000748AC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686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47B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4BB"/>
    <w:rsid w:val="001037D4"/>
    <w:rsid w:val="00103810"/>
    <w:rsid w:val="00103C72"/>
    <w:rsid w:val="00103D2A"/>
    <w:rsid w:val="00103EA4"/>
    <w:rsid w:val="00105AD9"/>
    <w:rsid w:val="0010602A"/>
    <w:rsid w:val="00106736"/>
    <w:rsid w:val="00106B5D"/>
    <w:rsid w:val="00106E73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494A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9CD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0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0B75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0BC"/>
    <w:rsid w:val="00181140"/>
    <w:rsid w:val="00182AA1"/>
    <w:rsid w:val="00182D1A"/>
    <w:rsid w:val="001834E5"/>
    <w:rsid w:val="00183F58"/>
    <w:rsid w:val="001849D4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1B3B"/>
    <w:rsid w:val="001B220C"/>
    <w:rsid w:val="001B2825"/>
    <w:rsid w:val="001B3994"/>
    <w:rsid w:val="001B40B2"/>
    <w:rsid w:val="001B4949"/>
    <w:rsid w:val="001B52F0"/>
    <w:rsid w:val="001B5ACD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426E"/>
    <w:rsid w:val="001E5524"/>
    <w:rsid w:val="001E60A9"/>
    <w:rsid w:val="001E614B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5C6"/>
    <w:rsid w:val="00221C5A"/>
    <w:rsid w:val="00221CDF"/>
    <w:rsid w:val="00222013"/>
    <w:rsid w:val="002223F8"/>
    <w:rsid w:val="0022275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5A6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EB9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4233"/>
    <w:rsid w:val="002B4248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E49"/>
    <w:rsid w:val="002C0F4A"/>
    <w:rsid w:val="002C23D4"/>
    <w:rsid w:val="002C2496"/>
    <w:rsid w:val="002C2D17"/>
    <w:rsid w:val="002C2E46"/>
    <w:rsid w:val="002C5A1A"/>
    <w:rsid w:val="002C7E01"/>
    <w:rsid w:val="002D0CD6"/>
    <w:rsid w:val="002D16DD"/>
    <w:rsid w:val="002D1A1A"/>
    <w:rsid w:val="002D29DF"/>
    <w:rsid w:val="002D32D0"/>
    <w:rsid w:val="002D41DC"/>
    <w:rsid w:val="002D4BCE"/>
    <w:rsid w:val="002D4E4F"/>
    <w:rsid w:val="002D5490"/>
    <w:rsid w:val="002D54CD"/>
    <w:rsid w:val="002D607D"/>
    <w:rsid w:val="002D6A77"/>
    <w:rsid w:val="002D7C70"/>
    <w:rsid w:val="002E008A"/>
    <w:rsid w:val="002E0899"/>
    <w:rsid w:val="002E137B"/>
    <w:rsid w:val="002E2700"/>
    <w:rsid w:val="002E2FA4"/>
    <w:rsid w:val="002E33C0"/>
    <w:rsid w:val="002E3F2A"/>
    <w:rsid w:val="002E5D89"/>
    <w:rsid w:val="002E69D0"/>
    <w:rsid w:val="002E6CD4"/>
    <w:rsid w:val="002E756A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17D3D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52B1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07F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207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33B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9E0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2E5D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C07"/>
    <w:rsid w:val="003B0DCE"/>
    <w:rsid w:val="003B0E73"/>
    <w:rsid w:val="003B17EF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2E64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2C4A"/>
    <w:rsid w:val="003E3232"/>
    <w:rsid w:val="003E33B8"/>
    <w:rsid w:val="003E51C2"/>
    <w:rsid w:val="003E5DF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731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1C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0EC"/>
    <w:rsid w:val="0042625D"/>
    <w:rsid w:val="00426B24"/>
    <w:rsid w:val="00426FCD"/>
    <w:rsid w:val="00430A7D"/>
    <w:rsid w:val="00431125"/>
    <w:rsid w:val="00431186"/>
    <w:rsid w:val="0043163D"/>
    <w:rsid w:val="00431B92"/>
    <w:rsid w:val="00432830"/>
    <w:rsid w:val="00432CC6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364B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7C1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5926"/>
    <w:rsid w:val="00485FB8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5C62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A15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76F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2EB9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06A"/>
    <w:rsid w:val="005262E4"/>
    <w:rsid w:val="00526932"/>
    <w:rsid w:val="00526E71"/>
    <w:rsid w:val="00526EF6"/>
    <w:rsid w:val="005279F5"/>
    <w:rsid w:val="005310CB"/>
    <w:rsid w:val="005311EC"/>
    <w:rsid w:val="0053160A"/>
    <w:rsid w:val="00531EAF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1CF6"/>
    <w:rsid w:val="005424E1"/>
    <w:rsid w:val="0054284F"/>
    <w:rsid w:val="00544056"/>
    <w:rsid w:val="00544788"/>
    <w:rsid w:val="00544C56"/>
    <w:rsid w:val="00545CC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4FE2"/>
    <w:rsid w:val="00557BF6"/>
    <w:rsid w:val="0056128B"/>
    <w:rsid w:val="005613E0"/>
    <w:rsid w:val="00561695"/>
    <w:rsid w:val="00563356"/>
    <w:rsid w:val="0056367A"/>
    <w:rsid w:val="0056378D"/>
    <w:rsid w:val="00563D4A"/>
    <w:rsid w:val="005647D8"/>
    <w:rsid w:val="00564EDF"/>
    <w:rsid w:val="00564F41"/>
    <w:rsid w:val="0056506A"/>
    <w:rsid w:val="00565401"/>
    <w:rsid w:val="00566123"/>
    <w:rsid w:val="0056673A"/>
    <w:rsid w:val="00566F6F"/>
    <w:rsid w:val="0057089C"/>
    <w:rsid w:val="00570DF6"/>
    <w:rsid w:val="0057254B"/>
    <w:rsid w:val="00572AF5"/>
    <w:rsid w:val="00572D6C"/>
    <w:rsid w:val="00573121"/>
    <w:rsid w:val="0057375F"/>
    <w:rsid w:val="005739E5"/>
    <w:rsid w:val="00573C47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5C61"/>
    <w:rsid w:val="005A61EB"/>
    <w:rsid w:val="005A6679"/>
    <w:rsid w:val="005A6D2B"/>
    <w:rsid w:val="005A74DF"/>
    <w:rsid w:val="005B1519"/>
    <w:rsid w:val="005B17CB"/>
    <w:rsid w:val="005B1FCC"/>
    <w:rsid w:val="005B2C3E"/>
    <w:rsid w:val="005B3086"/>
    <w:rsid w:val="005B32EC"/>
    <w:rsid w:val="005B3792"/>
    <w:rsid w:val="005B4127"/>
    <w:rsid w:val="005B45C0"/>
    <w:rsid w:val="005B4F7C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0C3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5885"/>
    <w:rsid w:val="00606A00"/>
    <w:rsid w:val="006073DB"/>
    <w:rsid w:val="00607401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1DF"/>
    <w:rsid w:val="006316B2"/>
    <w:rsid w:val="00634244"/>
    <w:rsid w:val="00634522"/>
    <w:rsid w:val="006349A1"/>
    <w:rsid w:val="0063526E"/>
    <w:rsid w:val="006357A5"/>
    <w:rsid w:val="00636627"/>
    <w:rsid w:val="00636EC2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0DC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1C64"/>
    <w:rsid w:val="006835C7"/>
    <w:rsid w:val="00683914"/>
    <w:rsid w:val="0068444E"/>
    <w:rsid w:val="006845C0"/>
    <w:rsid w:val="006867D9"/>
    <w:rsid w:val="00686FA8"/>
    <w:rsid w:val="00690B95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66CE"/>
    <w:rsid w:val="00697EC8"/>
    <w:rsid w:val="00697F8B"/>
    <w:rsid w:val="006A1178"/>
    <w:rsid w:val="006A18BB"/>
    <w:rsid w:val="006A1A7B"/>
    <w:rsid w:val="006A2209"/>
    <w:rsid w:val="006A249A"/>
    <w:rsid w:val="006A26C2"/>
    <w:rsid w:val="006A271C"/>
    <w:rsid w:val="006A38F2"/>
    <w:rsid w:val="006A42DF"/>
    <w:rsid w:val="006A5853"/>
    <w:rsid w:val="006A5CA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6B4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088E"/>
    <w:rsid w:val="006D1B9A"/>
    <w:rsid w:val="006D35E4"/>
    <w:rsid w:val="006D434E"/>
    <w:rsid w:val="006D4B93"/>
    <w:rsid w:val="006D6410"/>
    <w:rsid w:val="006D6A83"/>
    <w:rsid w:val="006D6FB1"/>
    <w:rsid w:val="006D713C"/>
    <w:rsid w:val="006E0603"/>
    <w:rsid w:val="006E0E88"/>
    <w:rsid w:val="006E21FB"/>
    <w:rsid w:val="006E2FF2"/>
    <w:rsid w:val="006E31A3"/>
    <w:rsid w:val="006E3B30"/>
    <w:rsid w:val="006E4018"/>
    <w:rsid w:val="006E4465"/>
    <w:rsid w:val="006E4A96"/>
    <w:rsid w:val="006E4F7C"/>
    <w:rsid w:val="006E5627"/>
    <w:rsid w:val="006E7092"/>
    <w:rsid w:val="006E7773"/>
    <w:rsid w:val="006F02F1"/>
    <w:rsid w:val="006F0ACA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2C6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192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3CEA"/>
    <w:rsid w:val="0072422B"/>
    <w:rsid w:val="00724EF9"/>
    <w:rsid w:val="00725108"/>
    <w:rsid w:val="0072522A"/>
    <w:rsid w:val="007259D8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3F98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393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5F6"/>
    <w:rsid w:val="007847D7"/>
    <w:rsid w:val="0078579E"/>
    <w:rsid w:val="00785967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303"/>
    <w:rsid w:val="007955CC"/>
    <w:rsid w:val="00796CC6"/>
    <w:rsid w:val="00796E8A"/>
    <w:rsid w:val="007977A8"/>
    <w:rsid w:val="007A0E0D"/>
    <w:rsid w:val="007A1D3F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4C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55A"/>
    <w:rsid w:val="007E36DA"/>
    <w:rsid w:val="007E436A"/>
    <w:rsid w:val="007E58BA"/>
    <w:rsid w:val="007E5E45"/>
    <w:rsid w:val="007E643A"/>
    <w:rsid w:val="007E71FE"/>
    <w:rsid w:val="007F0389"/>
    <w:rsid w:val="007F072E"/>
    <w:rsid w:val="007F075E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2D6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179A4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0C14"/>
    <w:rsid w:val="008322F4"/>
    <w:rsid w:val="00832BAC"/>
    <w:rsid w:val="00832F9F"/>
    <w:rsid w:val="0083407A"/>
    <w:rsid w:val="008342DF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03D6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371"/>
    <w:rsid w:val="008667AF"/>
    <w:rsid w:val="0086692B"/>
    <w:rsid w:val="00867119"/>
    <w:rsid w:val="0086761B"/>
    <w:rsid w:val="00867981"/>
    <w:rsid w:val="00867EEF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0DE"/>
    <w:rsid w:val="008D5A5B"/>
    <w:rsid w:val="008D6B4A"/>
    <w:rsid w:val="008E0128"/>
    <w:rsid w:val="008E06AB"/>
    <w:rsid w:val="008E0802"/>
    <w:rsid w:val="008E133B"/>
    <w:rsid w:val="008E1470"/>
    <w:rsid w:val="008E227A"/>
    <w:rsid w:val="008E275F"/>
    <w:rsid w:val="008E2B43"/>
    <w:rsid w:val="008E3382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E7274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AF9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5E5E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52FB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4FD"/>
    <w:rsid w:val="00956A50"/>
    <w:rsid w:val="00957011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D54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1F24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66D0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2C0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5E34"/>
    <w:rsid w:val="00A0746C"/>
    <w:rsid w:val="00A07F6D"/>
    <w:rsid w:val="00A11801"/>
    <w:rsid w:val="00A118F7"/>
    <w:rsid w:val="00A11D89"/>
    <w:rsid w:val="00A12CE3"/>
    <w:rsid w:val="00A12FBC"/>
    <w:rsid w:val="00A1313A"/>
    <w:rsid w:val="00A132A6"/>
    <w:rsid w:val="00A13632"/>
    <w:rsid w:val="00A136ED"/>
    <w:rsid w:val="00A16AB7"/>
    <w:rsid w:val="00A1776F"/>
    <w:rsid w:val="00A179A0"/>
    <w:rsid w:val="00A17A55"/>
    <w:rsid w:val="00A20F90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229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1832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1B9A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C7411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4F31"/>
    <w:rsid w:val="00B052D5"/>
    <w:rsid w:val="00B05B0C"/>
    <w:rsid w:val="00B05D84"/>
    <w:rsid w:val="00B06B88"/>
    <w:rsid w:val="00B07742"/>
    <w:rsid w:val="00B07AF4"/>
    <w:rsid w:val="00B07C51"/>
    <w:rsid w:val="00B07EB4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944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29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541B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2D2D"/>
    <w:rsid w:val="00B54606"/>
    <w:rsid w:val="00B55118"/>
    <w:rsid w:val="00B559AB"/>
    <w:rsid w:val="00B56511"/>
    <w:rsid w:val="00B5725C"/>
    <w:rsid w:val="00B575C5"/>
    <w:rsid w:val="00B57733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3F2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2C4F"/>
    <w:rsid w:val="00B82E5B"/>
    <w:rsid w:val="00B83D59"/>
    <w:rsid w:val="00B843B7"/>
    <w:rsid w:val="00B84475"/>
    <w:rsid w:val="00B84F41"/>
    <w:rsid w:val="00B86001"/>
    <w:rsid w:val="00B86B9A"/>
    <w:rsid w:val="00B86D5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97EA2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1B53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30D9"/>
    <w:rsid w:val="00BE47A2"/>
    <w:rsid w:val="00BE4952"/>
    <w:rsid w:val="00BE49C1"/>
    <w:rsid w:val="00BE4DD2"/>
    <w:rsid w:val="00BE5483"/>
    <w:rsid w:val="00BE553A"/>
    <w:rsid w:val="00BE56A4"/>
    <w:rsid w:val="00BE65BF"/>
    <w:rsid w:val="00BE6D84"/>
    <w:rsid w:val="00BE6E70"/>
    <w:rsid w:val="00BE6E84"/>
    <w:rsid w:val="00BF1247"/>
    <w:rsid w:val="00BF1721"/>
    <w:rsid w:val="00BF271E"/>
    <w:rsid w:val="00BF2AC8"/>
    <w:rsid w:val="00BF3B04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00E"/>
    <w:rsid w:val="00C2056A"/>
    <w:rsid w:val="00C2152F"/>
    <w:rsid w:val="00C23C46"/>
    <w:rsid w:val="00C23E57"/>
    <w:rsid w:val="00C24416"/>
    <w:rsid w:val="00C247EE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2AE"/>
    <w:rsid w:val="00C34763"/>
    <w:rsid w:val="00C352AA"/>
    <w:rsid w:val="00C36922"/>
    <w:rsid w:val="00C373DC"/>
    <w:rsid w:val="00C40866"/>
    <w:rsid w:val="00C4086C"/>
    <w:rsid w:val="00C40A25"/>
    <w:rsid w:val="00C40F46"/>
    <w:rsid w:val="00C41FB4"/>
    <w:rsid w:val="00C43B0B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CAC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12DC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967"/>
    <w:rsid w:val="00C84D57"/>
    <w:rsid w:val="00C84EF8"/>
    <w:rsid w:val="00C852CF"/>
    <w:rsid w:val="00C856F4"/>
    <w:rsid w:val="00C85908"/>
    <w:rsid w:val="00C86398"/>
    <w:rsid w:val="00C87A12"/>
    <w:rsid w:val="00C9025D"/>
    <w:rsid w:val="00C9043A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0DB7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0D60"/>
    <w:rsid w:val="00CD11AE"/>
    <w:rsid w:val="00CD19C4"/>
    <w:rsid w:val="00CD2451"/>
    <w:rsid w:val="00CD297B"/>
    <w:rsid w:val="00CD3161"/>
    <w:rsid w:val="00CD319A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24A"/>
    <w:rsid w:val="00CF39F2"/>
    <w:rsid w:val="00CF3B1F"/>
    <w:rsid w:val="00CF46BF"/>
    <w:rsid w:val="00CF5C5A"/>
    <w:rsid w:val="00CF5DAC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1E"/>
    <w:rsid w:val="00D0752E"/>
    <w:rsid w:val="00D078F3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21B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056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0F43"/>
    <w:rsid w:val="00D51C4E"/>
    <w:rsid w:val="00D525A2"/>
    <w:rsid w:val="00D52BD7"/>
    <w:rsid w:val="00D53190"/>
    <w:rsid w:val="00D53253"/>
    <w:rsid w:val="00D56B68"/>
    <w:rsid w:val="00D57575"/>
    <w:rsid w:val="00D57C55"/>
    <w:rsid w:val="00D6016E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5EB6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A1E"/>
    <w:rsid w:val="00D73E11"/>
    <w:rsid w:val="00D743DC"/>
    <w:rsid w:val="00D74400"/>
    <w:rsid w:val="00D752FD"/>
    <w:rsid w:val="00D757B0"/>
    <w:rsid w:val="00D76235"/>
    <w:rsid w:val="00D76811"/>
    <w:rsid w:val="00D76A0B"/>
    <w:rsid w:val="00D80773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8A7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596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2D0E"/>
    <w:rsid w:val="00DC31B1"/>
    <w:rsid w:val="00DC3AAA"/>
    <w:rsid w:val="00DC41B3"/>
    <w:rsid w:val="00DC4A73"/>
    <w:rsid w:val="00DC5283"/>
    <w:rsid w:val="00DC5C04"/>
    <w:rsid w:val="00DC6E36"/>
    <w:rsid w:val="00DC7140"/>
    <w:rsid w:val="00DC72C8"/>
    <w:rsid w:val="00DD09B3"/>
    <w:rsid w:val="00DD0ECA"/>
    <w:rsid w:val="00DD0F43"/>
    <w:rsid w:val="00DD11FD"/>
    <w:rsid w:val="00DD1318"/>
    <w:rsid w:val="00DD18B9"/>
    <w:rsid w:val="00DD1EF1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207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481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D4F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5B4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6B7B"/>
    <w:rsid w:val="00E47219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1690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0CCE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87B79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2B4F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AD7"/>
    <w:rsid w:val="00EB1D3F"/>
    <w:rsid w:val="00EB2E60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07B"/>
    <w:rsid w:val="00EC51B2"/>
    <w:rsid w:val="00EC5E7A"/>
    <w:rsid w:val="00EC6798"/>
    <w:rsid w:val="00EC7C20"/>
    <w:rsid w:val="00ED0417"/>
    <w:rsid w:val="00ED1341"/>
    <w:rsid w:val="00ED286B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0F0B"/>
    <w:rsid w:val="00EE11C0"/>
    <w:rsid w:val="00EE16C4"/>
    <w:rsid w:val="00EE216E"/>
    <w:rsid w:val="00EE27BE"/>
    <w:rsid w:val="00EE2981"/>
    <w:rsid w:val="00EE35F1"/>
    <w:rsid w:val="00EE4328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07D"/>
    <w:rsid w:val="00EF270E"/>
    <w:rsid w:val="00EF423E"/>
    <w:rsid w:val="00EF4636"/>
    <w:rsid w:val="00EF4CF3"/>
    <w:rsid w:val="00EF4DEF"/>
    <w:rsid w:val="00EF6548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3B24"/>
    <w:rsid w:val="00F35517"/>
    <w:rsid w:val="00F3585F"/>
    <w:rsid w:val="00F3685C"/>
    <w:rsid w:val="00F37A13"/>
    <w:rsid w:val="00F408B2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47D2F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E7E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21B7"/>
    <w:rsid w:val="00F73479"/>
    <w:rsid w:val="00F742C1"/>
    <w:rsid w:val="00F74595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5E89"/>
    <w:rsid w:val="00F85FF9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E1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63E"/>
    <w:rsid w:val="00FC081F"/>
    <w:rsid w:val="00FC3A1C"/>
    <w:rsid w:val="00FC3B55"/>
    <w:rsid w:val="00FC3E32"/>
    <w:rsid w:val="00FC3E53"/>
    <w:rsid w:val="00FC5623"/>
    <w:rsid w:val="00FC56DB"/>
    <w:rsid w:val="00FC5B8A"/>
    <w:rsid w:val="00FC60A7"/>
    <w:rsid w:val="00FC6E85"/>
    <w:rsid w:val="00FC75B0"/>
    <w:rsid w:val="00FC75C1"/>
    <w:rsid w:val="00FD0060"/>
    <w:rsid w:val="00FD01B4"/>
    <w:rsid w:val="00FD0343"/>
    <w:rsid w:val="00FD22E5"/>
    <w:rsid w:val="00FD2AFC"/>
    <w:rsid w:val="00FD3811"/>
    <w:rsid w:val="00FD38CC"/>
    <w:rsid w:val="00FD3F6B"/>
    <w:rsid w:val="00FD44EF"/>
    <w:rsid w:val="00FD4804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25A3"/>
    <w:rsid w:val="00FE3DEA"/>
    <w:rsid w:val="00FE49B9"/>
    <w:rsid w:val="00FE603A"/>
    <w:rsid w:val="00FE6941"/>
    <w:rsid w:val="00FE717E"/>
    <w:rsid w:val="00FE7207"/>
    <w:rsid w:val="00FE78F4"/>
    <w:rsid w:val="00FF025C"/>
    <w:rsid w:val="00FF0404"/>
    <w:rsid w:val="00FF1A2A"/>
    <w:rsid w:val="00FF271B"/>
    <w:rsid w:val="00FF2C33"/>
    <w:rsid w:val="00FF41D4"/>
    <w:rsid w:val="00FF435D"/>
    <w:rsid w:val="00FF5019"/>
    <w:rsid w:val="00FF5074"/>
    <w:rsid w:val="00FF5501"/>
    <w:rsid w:val="00FF5654"/>
    <w:rsid w:val="00FF5A68"/>
    <w:rsid w:val="00FF5BAE"/>
    <w:rsid w:val="00FF6477"/>
    <w:rsid w:val="00FF727D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0"/>
    <w:rsid w:val="004A0966"/>
  </w:style>
  <w:style w:type="paragraph" w:customStyle="1" w:styleId="msonormal0">
    <w:name w:val="msonormal"/>
    <w:basedOn w:val="a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0"/>
    <w:rsid w:val="00AC491F"/>
  </w:style>
  <w:style w:type="character" w:customStyle="1" w:styleId="k">
    <w:name w:val="k"/>
    <w:basedOn w:val="a0"/>
    <w:rsid w:val="00AC491F"/>
  </w:style>
  <w:style w:type="character" w:customStyle="1" w:styleId="p">
    <w:name w:val="p"/>
    <w:basedOn w:val="a0"/>
    <w:rsid w:val="00AC491F"/>
  </w:style>
  <w:style w:type="character" w:customStyle="1" w:styleId="add-diff-note">
    <w:name w:val="add-diff-note"/>
    <w:basedOn w:val="a0"/>
    <w:rsid w:val="00AC491F"/>
  </w:style>
  <w:style w:type="character" w:customStyle="1" w:styleId="c1">
    <w:name w:val="c1"/>
    <w:basedOn w:val="a0"/>
    <w:rsid w:val="00AC491F"/>
  </w:style>
  <w:style w:type="character" w:customStyle="1" w:styleId="kr">
    <w:name w:val="kr"/>
    <w:basedOn w:val="a0"/>
    <w:rsid w:val="00AC491F"/>
  </w:style>
  <w:style w:type="character" w:customStyle="1" w:styleId="kt">
    <w:name w:val="kt"/>
    <w:basedOn w:val="a0"/>
    <w:rsid w:val="00AC491F"/>
  </w:style>
  <w:style w:type="character" w:customStyle="1" w:styleId="o">
    <w:name w:val="o"/>
    <w:basedOn w:val="a0"/>
    <w:rsid w:val="00AC491F"/>
  </w:style>
  <w:style w:type="character" w:customStyle="1" w:styleId="s">
    <w:name w:val="s"/>
    <w:basedOn w:val="a0"/>
    <w:rsid w:val="00AC491F"/>
  </w:style>
  <w:style w:type="character" w:customStyle="1" w:styleId="mi">
    <w:name w:val="mi"/>
    <w:basedOn w:val="a0"/>
    <w:rsid w:val="00AC491F"/>
  </w:style>
  <w:style w:type="character" w:customStyle="1" w:styleId="cm">
    <w:name w:val="cm"/>
    <w:basedOn w:val="a0"/>
    <w:rsid w:val="00055EE8"/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a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gaoting@starpointcomm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AE7088-DA7A-4945-AF98-A190F6AFD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854</TotalTime>
  <Pages>4</Pages>
  <Words>862</Words>
  <Characters>4917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278</cp:revision>
  <cp:lastPrinted>1900-01-01T00:00:00Z</cp:lastPrinted>
  <dcterms:created xsi:type="dcterms:W3CDTF">2023-12-15T19:35:00Z</dcterms:created>
  <dcterms:modified xsi:type="dcterms:W3CDTF">2024-04-07T08:18:00Z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