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R5s240285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bookmarkStart w:id="0" w:name="_Toc162943912"/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  <w:bookmarkEnd w:id="0"/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4806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NBIOT MAC Testcases (for NTN)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28195" w:rsidR="001E41F3" w:rsidRDefault="00E244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TEI13_Test, NB_IOT-UEConTest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B2175" w14:textId="77777777" w:rsidR="00E244E7" w:rsidRDefault="00E244E7">
            <w:pPr>
              <w:pStyle w:val="CRCoverPage"/>
              <w:spacing w:after="0"/>
              <w:ind w:left="100"/>
              <w:rPr>
                <w:noProof/>
              </w:rPr>
            </w:pPr>
            <w:r w:rsidRPr="00E244E7">
              <w:rPr>
                <w:noProof/>
              </w:rPr>
              <w:t xml:space="preserve">In </w:t>
            </w:r>
            <w:r>
              <w:rPr>
                <w:noProof/>
              </w:rPr>
              <w:t xml:space="preserve">several </w:t>
            </w:r>
            <w:r w:rsidRPr="00E244E7">
              <w:rPr>
                <w:noProof/>
              </w:rPr>
              <w:t>NBIOT MAC testcase</w:t>
            </w:r>
            <w:r>
              <w:rPr>
                <w:noProof/>
              </w:rPr>
              <w:t xml:space="preserve">s listed below, </w:t>
            </w:r>
            <w:r w:rsidRPr="00E244E7">
              <w:rPr>
                <w:noProof/>
              </w:rPr>
              <w:t xml:space="preserve">f_NBIOT_MobileInfo_GetNTNSatelliteType is called before vc_NBIOT_Global.MobileInfo.NTN_SatelliteType is set in f_NBIOT_Init. </w:t>
            </w:r>
          </w:p>
          <w:p w14:paraId="708AA7DE" w14:textId="71F9EE87" w:rsidR="001E41F3" w:rsidRDefault="00E244E7">
            <w:pPr>
              <w:pStyle w:val="CRCoverPage"/>
              <w:spacing w:after="0"/>
              <w:ind w:left="100"/>
              <w:rPr>
                <w:noProof/>
              </w:rPr>
            </w:pPr>
            <w:r w:rsidRPr="00E244E7">
              <w:rPr>
                <w:noProof/>
              </w:rPr>
              <w:t xml:space="preserve">This </w:t>
            </w:r>
            <w:r>
              <w:rPr>
                <w:noProof/>
              </w:rPr>
              <w:t>will cause a runtime error as there are variables not yet initialized.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3762EB" w:rsidR="001E41F3" w:rsidRDefault="00E244E7">
            <w:pPr>
              <w:pStyle w:val="CRCoverPage"/>
              <w:spacing w:after="0"/>
              <w:ind w:left="100"/>
              <w:rPr>
                <w:noProof/>
              </w:rPr>
            </w:pPr>
            <w:r w:rsidRPr="00E244E7">
              <w:rPr>
                <w:noProof/>
              </w:rPr>
              <w:t>Moved instances of f_NBIOT_MobileInfo_GetNTNSatelliteType and f_NBIOT_GetNPDCCH_PeriodBundle (which contains a call to f_NBIOT_MobileInfo_GetNTNSatelliteType) to after f_NBIOT_Init</w:t>
            </w:r>
            <w:r>
              <w:rPr>
                <w:noProof/>
              </w:rPr>
              <w:t xml:space="preserve"> is called</w:t>
            </w:r>
            <w:r w:rsidRPr="00E244E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4E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244E7" w:rsidRDefault="00E244E7" w:rsidP="00E24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81118E" w:rsidR="00E244E7" w:rsidRDefault="00E244E7" w:rsidP="00E244E7">
            <w:pPr>
              <w:pStyle w:val="CRCoverPage"/>
              <w:spacing w:after="0"/>
              <w:ind w:left="100"/>
              <w:rPr>
                <w:noProof/>
              </w:rPr>
            </w:pPr>
            <w:r w:rsidRPr="00E244E7">
              <w:rPr>
                <w:noProof/>
              </w:rPr>
              <w:t>A conformant UE may fail the test cases.</w:t>
            </w:r>
          </w:p>
        </w:tc>
      </w:tr>
      <w:tr w:rsidR="00E244E7" w14:paraId="034AF533" w14:textId="77777777" w:rsidTr="00547111">
        <w:tc>
          <w:tcPr>
            <w:tcW w:w="2694" w:type="dxa"/>
            <w:gridSpan w:val="2"/>
          </w:tcPr>
          <w:p w14:paraId="39D9EB5B" w14:textId="77777777" w:rsidR="00E244E7" w:rsidRDefault="00E244E7" w:rsidP="00E244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244E7" w:rsidRDefault="00E244E7" w:rsidP="00E244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4E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244E7" w:rsidRDefault="00E244E7" w:rsidP="00E24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863308" w:rsidR="00E244E7" w:rsidRDefault="00E244E7" w:rsidP="00E244E7">
            <w:pPr>
              <w:pStyle w:val="CRCoverPage"/>
              <w:spacing w:after="0"/>
              <w:ind w:left="100"/>
              <w:rPr>
                <w:noProof/>
              </w:rPr>
            </w:pPr>
            <w:r w:rsidRPr="00E244E7">
              <w:rPr>
                <w:noProof/>
              </w:rPr>
              <w:t>22.3.1.2, 22.3.1.3, 22.3.1.4, 22.3.1.6</w:t>
            </w:r>
            <w:r>
              <w:rPr>
                <w:noProof/>
              </w:rPr>
              <w:t xml:space="preserve"> &amp;</w:t>
            </w:r>
            <w:r w:rsidRPr="00E244E7">
              <w:rPr>
                <w:noProof/>
              </w:rPr>
              <w:t xml:space="preserve"> 22.3.1.6a</w:t>
            </w:r>
          </w:p>
        </w:tc>
      </w:tr>
      <w:tr w:rsidR="00E244E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244E7" w:rsidRDefault="00E244E7" w:rsidP="00E244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244E7" w:rsidRDefault="00E244E7" w:rsidP="00E244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4E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244E7" w:rsidRDefault="00E244E7" w:rsidP="00E24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244E7" w:rsidRDefault="00E244E7" w:rsidP="00E24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244E7" w:rsidRDefault="00E244E7" w:rsidP="00E24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244E7" w:rsidRDefault="00E244E7" w:rsidP="00E244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244E7" w:rsidRDefault="00E244E7" w:rsidP="00E244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44E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244E7" w:rsidRDefault="00E244E7" w:rsidP="00E24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244E7" w:rsidRDefault="00E244E7" w:rsidP="00E24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21D7A4" w:rsidR="00E244E7" w:rsidRDefault="00E244E7" w:rsidP="00E24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244E7" w:rsidRDefault="00E244E7" w:rsidP="00E244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244E7" w:rsidRDefault="00E244E7" w:rsidP="00E244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44E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244E7" w:rsidRDefault="00E244E7" w:rsidP="00E244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244E7" w:rsidRDefault="00E244E7" w:rsidP="00E24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5A965A" w:rsidR="00E244E7" w:rsidRDefault="00E244E7" w:rsidP="00E24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244E7" w:rsidRDefault="00E244E7" w:rsidP="00E244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244E7" w:rsidRDefault="00E244E7" w:rsidP="00E244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44E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244E7" w:rsidRDefault="00E244E7" w:rsidP="00E244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244E7" w:rsidRDefault="00E244E7" w:rsidP="00E24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46EA7E" w:rsidR="00E244E7" w:rsidRDefault="00E244E7" w:rsidP="00E24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244E7" w:rsidRDefault="00E244E7" w:rsidP="00E244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244E7" w:rsidRDefault="00E244E7" w:rsidP="00E244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44E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244E7" w:rsidRDefault="00E244E7" w:rsidP="00E244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244E7" w:rsidRDefault="00E244E7" w:rsidP="00E244E7">
            <w:pPr>
              <w:pStyle w:val="CRCoverPage"/>
              <w:spacing w:after="0"/>
              <w:rPr>
                <w:noProof/>
              </w:rPr>
            </w:pPr>
          </w:p>
        </w:tc>
      </w:tr>
      <w:tr w:rsidR="00E244E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244E7" w:rsidRDefault="00E244E7" w:rsidP="00E24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442295" w:rsidR="00E244E7" w:rsidRDefault="00E244E7" w:rsidP="00E244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244E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244E7" w:rsidRPr="008863B9" w:rsidRDefault="00E244E7" w:rsidP="00E24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244E7" w:rsidRPr="008863B9" w:rsidRDefault="00E244E7" w:rsidP="00E244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244E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244E7" w:rsidRDefault="00E244E7" w:rsidP="00E24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244E7" w:rsidRDefault="00E244E7" w:rsidP="00E244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8963A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sdt>
      <w:sdtPr>
        <w:rPr>
          <w:rFonts w:ascii="Times New Roman" w:hAnsi="Times New Roman"/>
          <w:b w:val="0"/>
          <w:bCs w:val="0"/>
          <w:kern w:val="0"/>
          <w:sz w:val="20"/>
          <w:szCs w:val="20"/>
        </w:rPr>
        <w:id w:val="2133818437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bookmarkStart w:id="2" w:name="_Toc162530058" w:displacedByCustomXml="prev"/>
        <w:p w14:paraId="0700C5D6" w14:textId="77777777" w:rsidR="00A32CEF" w:rsidRPr="00D83A7A" w:rsidRDefault="00A32CEF" w:rsidP="00A32CEF">
          <w:pPr>
            <w:pStyle w:val="Title"/>
            <w:jc w:val="left"/>
            <w:rPr>
              <w:rStyle w:val="Emphasis"/>
              <w:rFonts w:cs="Arial"/>
              <w:i w:val="0"/>
              <w:lang w:eastAsia="en-GB"/>
            </w:rPr>
          </w:pPr>
          <w:r w:rsidRPr="00D83A7A">
            <w:rPr>
              <w:rStyle w:val="Emphasis"/>
              <w:rFonts w:cs="Arial"/>
            </w:rPr>
            <w:t>Table of Contents</w:t>
          </w:r>
          <w:bookmarkEnd w:id="2"/>
        </w:p>
        <w:p w14:paraId="19B6186F" w14:textId="43B2601C" w:rsidR="00A32CEF" w:rsidRDefault="00A32CEF">
          <w:pPr>
            <w:pStyle w:val="TOC1"/>
            <w:rPr>
              <w:rFonts w:asciiTheme="minorHAnsi" w:eastAsiaTheme="minorEastAsia" w:hAnsiTheme="minorHAnsi" w:cstheme="minorBidi"/>
              <w:kern w:val="2"/>
              <w:szCs w:val="22"/>
              <w:lang w:val="de-DE" w:eastAsia="de-DE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62943912" w:history="1"/>
        </w:p>
        <w:p w14:paraId="79D41F54" w14:textId="6FC45BB2" w:rsidR="00A32CEF" w:rsidRPr="00A32CEF" w:rsidRDefault="00000000">
          <w:pPr>
            <w:pStyle w:val="TOC1"/>
            <w:rPr>
              <w:rFonts w:eastAsiaTheme="minorEastAsia"/>
              <w:kern w:val="2"/>
              <w:sz w:val="20"/>
              <w:lang w:val="de-DE" w:eastAsia="de-DE"/>
              <w14:ligatures w14:val="standardContextual"/>
            </w:rPr>
          </w:pPr>
          <w:hyperlink w:anchor="_Toc162943913" w:history="1">
            <w:r w:rsidR="00A32CEF" w:rsidRPr="00A32CEF">
              <w:rPr>
                <w:rStyle w:val="Hyperlink"/>
                <w:b/>
                <w:sz w:val="20"/>
                <w:lang w:eastAsia="ja-JP"/>
              </w:rPr>
              <w:t>1</w:t>
            </w:r>
            <w:r w:rsidR="00A32CEF" w:rsidRPr="00A32CEF">
              <w:rPr>
                <w:rFonts w:eastAsiaTheme="minorEastAsia"/>
                <w:kern w:val="2"/>
                <w:sz w:val="20"/>
                <w:lang w:val="de-DE" w:eastAsia="de-DE"/>
                <w14:ligatures w14:val="standardContextual"/>
              </w:rPr>
              <w:tab/>
            </w:r>
            <w:r w:rsidR="00A32CEF" w:rsidRPr="00A32CEF">
              <w:rPr>
                <w:rStyle w:val="Hyperlink"/>
                <w:b/>
                <w:sz w:val="20"/>
                <w:lang w:eastAsia="ja-JP"/>
              </w:rPr>
              <w:t>Overview</w:t>
            </w:r>
            <w:r w:rsidR="00A32CEF" w:rsidRPr="00A32CEF">
              <w:rPr>
                <w:webHidden/>
                <w:sz w:val="20"/>
              </w:rPr>
              <w:tab/>
            </w:r>
            <w:r w:rsidR="00A32CEF" w:rsidRPr="00A32CEF">
              <w:rPr>
                <w:webHidden/>
                <w:sz w:val="20"/>
              </w:rPr>
              <w:fldChar w:fldCharType="begin"/>
            </w:r>
            <w:r w:rsidR="00A32CEF" w:rsidRPr="00A32CEF">
              <w:rPr>
                <w:webHidden/>
                <w:sz w:val="20"/>
              </w:rPr>
              <w:instrText xml:space="preserve"> PAGEREF _Toc162943913 \h </w:instrText>
            </w:r>
            <w:r w:rsidR="00A32CEF" w:rsidRPr="00A32CEF">
              <w:rPr>
                <w:webHidden/>
                <w:sz w:val="20"/>
              </w:rPr>
            </w:r>
            <w:r w:rsidR="00A32CEF" w:rsidRPr="00A32CEF">
              <w:rPr>
                <w:webHidden/>
                <w:sz w:val="20"/>
              </w:rPr>
              <w:fldChar w:fldCharType="separate"/>
            </w:r>
            <w:r w:rsidR="00A32CEF" w:rsidRPr="00A32CEF">
              <w:rPr>
                <w:webHidden/>
                <w:sz w:val="20"/>
              </w:rPr>
              <w:t>2</w:t>
            </w:r>
            <w:r w:rsidR="00A32CEF" w:rsidRPr="00A32CEF">
              <w:rPr>
                <w:webHidden/>
                <w:sz w:val="20"/>
              </w:rPr>
              <w:fldChar w:fldCharType="end"/>
            </w:r>
          </w:hyperlink>
        </w:p>
        <w:p w14:paraId="59C2E4E2" w14:textId="18789C3C" w:rsidR="00A32CEF" w:rsidRPr="00A32CEF" w:rsidRDefault="00000000">
          <w:pPr>
            <w:pStyle w:val="TOC1"/>
            <w:rPr>
              <w:rFonts w:eastAsiaTheme="minorEastAsia"/>
              <w:kern w:val="2"/>
              <w:sz w:val="20"/>
              <w:lang w:val="de-DE" w:eastAsia="de-DE"/>
              <w14:ligatures w14:val="standardContextual"/>
            </w:rPr>
          </w:pPr>
          <w:hyperlink w:anchor="_Toc162943914" w:history="1">
            <w:r w:rsidR="00A32CEF" w:rsidRPr="00A32CEF">
              <w:rPr>
                <w:rStyle w:val="Hyperlink"/>
                <w:b/>
                <w:sz w:val="20"/>
                <w:lang w:eastAsia="ja-JP"/>
              </w:rPr>
              <w:t>2</w:t>
            </w:r>
            <w:r w:rsidR="00A32CEF" w:rsidRPr="00A32CEF">
              <w:rPr>
                <w:rFonts w:eastAsiaTheme="minorEastAsia"/>
                <w:kern w:val="2"/>
                <w:sz w:val="20"/>
                <w:lang w:val="de-DE" w:eastAsia="de-DE"/>
                <w14:ligatures w14:val="standardContextual"/>
              </w:rPr>
              <w:tab/>
            </w:r>
            <w:r w:rsidR="00A32CEF" w:rsidRPr="00A32CEF">
              <w:rPr>
                <w:rStyle w:val="Hyperlink"/>
                <w:b/>
                <w:sz w:val="20"/>
                <w:lang w:eastAsia="ja-JP"/>
              </w:rPr>
              <w:t>Corrections Required:</w:t>
            </w:r>
            <w:r w:rsidR="00A32CEF" w:rsidRPr="00A32CEF">
              <w:rPr>
                <w:webHidden/>
                <w:sz w:val="20"/>
              </w:rPr>
              <w:tab/>
            </w:r>
            <w:r w:rsidR="00A32CEF" w:rsidRPr="00A32CEF">
              <w:rPr>
                <w:webHidden/>
                <w:sz w:val="20"/>
              </w:rPr>
              <w:fldChar w:fldCharType="begin"/>
            </w:r>
            <w:r w:rsidR="00A32CEF" w:rsidRPr="00A32CEF">
              <w:rPr>
                <w:webHidden/>
                <w:sz w:val="20"/>
              </w:rPr>
              <w:instrText xml:space="preserve"> PAGEREF _Toc162943914 \h </w:instrText>
            </w:r>
            <w:r w:rsidR="00A32CEF" w:rsidRPr="00A32CEF">
              <w:rPr>
                <w:webHidden/>
                <w:sz w:val="20"/>
              </w:rPr>
            </w:r>
            <w:r w:rsidR="00A32CEF" w:rsidRPr="00A32CEF">
              <w:rPr>
                <w:webHidden/>
                <w:sz w:val="20"/>
              </w:rPr>
              <w:fldChar w:fldCharType="separate"/>
            </w:r>
            <w:r w:rsidR="00A32CEF" w:rsidRPr="00A32CEF">
              <w:rPr>
                <w:webHidden/>
                <w:sz w:val="20"/>
              </w:rPr>
              <w:t>2</w:t>
            </w:r>
            <w:r w:rsidR="00A32CEF" w:rsidRPr="00A32CEF">
              <w:rPr>
                <w:webHidden/>
                <w:sz w:val="20"/>
              </w:rPr>
              <w:fldChar w:fldCharType="end"/>
            </w:r>
          </w:hyperlink>
        </w:p>
        <w:p w14:paraId="24D3863F" w14:textId="4419E686" w:rsidR="00A32CEF" w:rsidRPr="00A32CEF" w:rsidRDefault="00000000">
          <w:pPr>
            <w:pStyle w:val="TOC2"/>
            <w:rPr>
              <w:rFonts w:eastAsiaTheme="minorEastAsia"/>
              <w:kern w:val="2"/>
              <w:lang w:val="de-DE" w:eastAsia="de-DE"/>
              <w14:ligatures w14:val="standardContextual"/>
            </w:rPr>
          </w:pPr>
          <w:hyperlink w:anchor="_Toc162943915" w:history="1">
            <w:r w:rsidR="00A32CEF" w:rsidRPr="00A32CEF">
              <w:rPr>
                <w:rStyle w:val="Hyperlink"/>
                <w:b/>
                <w:bCs/>
              </w:rPr>
              <w:t>2.1</w:t>
            </w:r>
            <w:r w:rsidR="00A32CEF" w:rsidRPr="00A32CEF">
              <w:rPr>
                <w:rFonts w:eastAsiaTheme="minorEastAsia"/>
                <w:kern w:val="2"/>
                <w:lang w:val="de-DE" w:eastAsia="de-DE"/>
                <w14:ligatures w14:val="standardContextual"/>
              </w:rPr>
              <w:tab/>
            </w:r>
            <w:r w:rsidR="00A32CEF" w:rsidRPr="00A32CEF">
              <w:rPr>
                <w:rStyle w:val="Hyperlink"/>
                <w:b/>
                <w:bCs/>
              </w:rPr>
              <w:t>Correction to function f_TC_22_3_1_2_NBIOT</w:t>
            </w:r>
            <w:r w:rsidR="00A32CEF" w:rsidRPr="00A32CEF">
              <w:rPr>
                <w:webHidden/>
              </w:rPr>
              <w:tab/>
            </w:r>
            <w:r w:rsidR="00A32CEF" w:rsidRPr="00A32CEF">
              <w:rPr>
                <w:webHidden/>
              </w:rPr>
              <w:fldChar w:fldCharType="begin"/>
            </w:r>
            <w:r w:rsidR="00A32CEF" w:rsidRPr="00A32CEF">
              <w:rPr>
                <w:webHidden/>
              </w:rPr>
              <w:instrText xml:space="preserve"> PAGEREF _Toc162943915 \h </w:instrText>
            </w:r>
            <w:r w:rsidR="00A32CEF" w:rsidRPr="00A32CEF">
              <w:rPr>
                <w:webHidden/>
              </w:rPr>
            </w:r>
            <w:r w:rsidR="00A32CEF" w:rsidRPr="00A32CEF">
              <w:rPr>
                <w:webHidden/>
              </w:rPr>
              <w:fldChar w:fldCharType="separate"/>
            </w:r>
            <w:r w:rsidR="00A32CEF" w:rsidRPr="00A32CEF">
              <w:rPr>
                <w:webHidden/>
              </w:rPr>
              <w:t>2</w:t>
            </w:r>
            <w:r w:rsidR="00A32CEF" w:rsidRPr="00A32CEF">
              <w:rPr>
                <w:webHidden/>
              </w:rPr>
              <w:fldChar w:fldCharType="end"/>
            </w:r>
          </w:hyperlink>
        </w:p>
        <w:p w14:paraId="61D1F80D" w14:textId="0F1793B4" w:rsidR="00A32CEF" w:rsidRPr="00A32CEF" w:rsidRDefault="00000000">
          <w:pPr>
            <w:pStyle w:val="TOC2"/>
            <w:rPr>
              <w:rFonts w:eastAsiaTheme="minorEastAsia"/>
              <w:kern w:val="2"/>
              <w:lang w:val="de-DE" w:eastAsia="de-DE"/>
              <w14:ligatures w14:val="standardContextual"/>
            </w:rPr>
          </w:pPr>
          <w:hyperlink w:anchor="_Toc162943916" w:history="1">
            <w:r w:rsidR="00A32CEF" w:rsidRPr="00A32CEF">
              <w:rPr>
                <w:rStyle w:val="Hyperlink"/>
                <w:b/>
                <w:bCs/>
              </w:rPr>
              <w:t>2.2</w:t>
            </w:r>
            <w:r w:rsidR="00A32CEF" w:rsidRPr="00A32CEF">
              <w:rPr>
                <w:rFonts w:eastAsiaTheme="minorEastAsia"/>
                <w:kern w:val="2"/>
                <w:lang w:val="de-DE" w:eastAsia="de-DE"/>
                <w14:ligatures w14:val="standardContextual"/>
              </w:rPr>
              <w:tab/>
            </w:r>
            <w:r w:rsidR="00A32CEF" w:rsidRPr="00A32CEF">
              <w:rPr>
                <w:rStyle w:val="Hyperlink"/>
                <w:b/>
                <w:bCs/>
              </w:rPr>
              <w:t>Correction to function f_TC_22_3_1_3_NBIOT</w:t>
            </w:r>
            <w:r w:rsidR="00A32CEF" w:rsidRPr="00A32CEF">
              <w:rPr>
                <w:webHidden/>
              </w:rPr>
              <w:tab/>
            </w:r>
            <w:r w:rsidR="00A32CEF" w:rsidRPr="00A32CEF">
              <w:rPr>
                <w:webHidden/>
              </w:rPr>
              <w:fldChar w:fldCharType="begin"/>
            </w:r>
            <w:r w:rsidR="00A32CEF" w:rsidRPr="00A32CEF">
              <w:rPr>
                <w:webHidden/>
              </w:rPr>
              <w:instrText xml:space="preserve"> PAGEREF _Toc162943916 \h </w:instrText>
            </w:r>
            <w:r w:rsidR="00A32CEF" w:rsidRPr="00A32CEF">
              <w:rPr>
                <w:webHidden/>
              </w:rPr>
            </w:r>
            <w:r w:rsidR="00A32CEF" w:rsidRPr="00A32CEF">
              <w:rPr>
                <w:webHidden/>
              </w:rPr>
              <w:fldChar w:fldCharType="separate"/>
            </w:r>
            <w:r w:rsidR="00A32CEF" w:rsidRPr="00A32CEF">
              <w:rPr>
                <w:webHidden/>
              </w:rPr>
              <w:t>4</w:t>
            </w:r>
            <w:r w:rsidR="00A32CEF" w:rsidRPr="00A32CEF">
              <w:rPr>
                <w:webHidden/>
              </w:rPr>
              <w:fldChar w:fldCharType="end"/>
            </w:r>
          </w:hyperlink>
        </w:p>
        <w:p w14:paraId="4F25EA68" w14:textId="5EB0B615" w:rsidR="00A32CEF" w:rsidRPr="00A32CEF" w:rsidRDefault="00000000">
          <w:pPr>
            <w:pStyle w:val="TOC2"/>
            <w:rPr>
              <w:rFonts w:eastAsiaTheme="minorEastAsia"/>
              <w:kern w:val="2"/>
              <w:lang w:val="de-DE" w:eastAsia="de-DE"/>
              <w14:ligatures w14:val="standardContextual"/>
            </w:rPr>
          </w:pPr>
          <w:hyperlink w:anchor="_Toc162943917" w:history="1">
            <w:r w:rsidR="00A32CEF" w:rsidRPr="00A32CEF">
              <w:rPr>
                <w:rStyle w:val="Hyperlink"/>
                <w:b/>
                <w:bCs/>
              </w:rPr>
              <w:t>2.3</w:t>
            </w:r>
            <w:r w:rsidR="00A32CEF" w:rsidRPr="00A32CEF">
              <w:rPr>
                <w:rFonts w:eastAsiaTheme="minorEastAsia"/>
                <w:kern w:val="2"/>
                <w:lang w:val="de-DE" w:eastAsia="de-DE"/>
                <w14:ligatures w14:val="standardContextual"/>
              </w:rPr>
              <w:tab/>
            </w:r>
            <w:r w:rsidR="00A32CEF" w:rsidRPr="00A32CEF">
              <w:rPr>
                <w:rStyle w:val="Hyperlink"/>
                <w:b/>
                <w:bCs/>
              </w:rPr>
              <w:t>Correction to function f_TC_22_3_1_4_NBIOT</w:t>
            </w:r>
            <w:r w:rsidR="00A32CEF" w:rsidRPr="00A32CEF">
              <w:rPr>
                <w:webHidden/>
              </w:rPr>
              <w:tab/>
            </w:r>
            <w:r w:rsidR="00A32CEF" w:rsidRPr="00A32CEF">
              <w:rPr>
                <w:webHidden/>
              </w:rPr>
              <w:fldChar w:fldCharType="begin"/>
            </w:r>
            <w:r w:rsidR="00A32CEF" w:rsidRPr="00A32CEF">
              <w:rPr>
                <w:webHidden/>
              </w:rPr>
              <w:instrText xml:space="preserve"> PAGEREF _Toc162943917 \h </w:instrText>
            </w:r>
            <w:r w:rsidR="00A32CEF" w:rsidRPr="00A32CEF">
              <w:rPr>
                <w:webHidden/>
              </w:rPr>
            </w:r>
            <w:r w:rsidR="00A32CEF" w:rsidRPr="00A32CEF">
              <w:rPr>
                <w:webHidden/>
              </w:rPr>
              <w:fldChar w:fldCharType="separate"/>
            </w:r>
            <w:r w:rsidR="00A32CEF" w:rsidRPr="00A32CEF">
              <w:rPr>
                <w:webHidden/>
              </w:rPr>
              <w:t>5</w:t>
            </w:r>
            <w:r w:rsidR="00A32CEF" w:rsidRPr="00A32CEF">
              <w:rPr>
                <w:webHidden/>
              </w:rPr>
              <w:fldChar w:fldCharType="end"/>
            </w:r>
          </w:hyperlink>
        </w:p>
        <w:p w14:paraId="7C9E6FE5" w14:textId="3B194495" w:rsidR="00A32CEF" w:rsidRPr="00A32CEF" w:rsidRDefault="00000000">
          <w:pPr>
            <w:pStyle w:val="TOC2"/>
            <w:rPr>
              <w:rFonts w:eastAsiaTheme="minorEastAsia"/>
              <w:kern w:val="2"/>
              <w:lang w:val="de-DE" w:eastAsia="de-DE"/>
              <w14:ligatures w14:val="standardContextual"/>
            </w:rPr>
          </w:pPr>
          <w:hyperlink w:anchor="_Toc162943918" w:history="1">
            <w:r w:rsidR="00A32CEF" w:rsidRPr="00A32CEF">
              <w:rPr>
                <w:rStyle w:val="Hyperlink"/>
                <w:b/>
                <w:bCs/>
              </w:rPr>
              <w:t>2.4</w:t>
            </w:r>
            <w:r w:rsidR="00A32CEF" w:rsidRPr="00A32CEF">
              <w:rPr>
                <w:rFonts w:eastAsiaTheme="minorEastAsia"/>
                <w:kern w:val="2"/>
                <w:lang w:val="de-DE" w:eastAsia="de-DE"/>
                <w14:ligatures w14:val="standardContextual"/>
              </w:rPr>
              <w:tab/>
            </w:r>
            <w:r w:rsidR="00A32CEF" w:rsidRPr="00A32CEF">
              <w:rPr>
                <w:rStyle w:val="Hyperlink"/>
                <w:b/>
                <w:bCs/>
              </w:rPr>
              <w:t>Correction to function f_TC_22_3_1_6_NBIOT</w:t>
            </w:r>
            <w:r w:rsidR="00A32CEF" w:rsidRPr="00A32CEF">
              <w:rPr>
                <w:webHidden/>
              </w:rPr>
              <w:tab/>
            </w:r>
            <w:r w:rsidR="00A32CEF" w:rsidRPr="00A32CEF">
              <w:rPr>
                <w:webHidden/>
              </w:rPr>
              <w:fldChar w:fldCharType="begin"/>
            </w:r>
            <w:r w:rsidR="00A32CEF" w:rsidRPr="00A32CEF">
              <w:rPr>
                <w:webHidden/>
              </w:rPr>
              <w:instrText xml:space="preserve"> PAGEREF _Toc162943918 \h </w:instrText>
            </w:r>
            <w:r w:rsidR="00A32CEF" w:rsidRPr="00A32CEF">
              <w:rPr>
                <w:webHidden/>
              </w:rPr>
            </w:r>
            <w:r w:rsidR="00A32CEF" w:rsidRPr="00A32CEF">
              <w:rPr>
                <w:webHidden/>
              </w:rPr>
              <w:fldChar w:fldCharType="separate"/>
            </w:r>
            <w:r w:rsidR="00A32CEF" w:rsidRPr="00A32CEF">
              <w:rPr>
                <w:webHidden/>
              </w:rPr>
              <w:t>6</w:t>
            </w:r>
            <w:r w:rsidR="00A32CEF" w:rsidRPr="00A32CEF">
              <w:rPr>
                <w:webHidden/>
              </w:rPr>
              <w:fldChar w:fldCharType="end"/>
            </w:r>
          </w:hyperlink>
        </w:p>
        <w:p w14:paraId="65379568" w14:textId="423A19F5" w:rsidR="00A32CEF" w:rsidRPr="00A32CEF" w:rsidRDefault="00000000">
          <w:pPr>
            <w:pStyle w:val="TOC2"/>
            <w:rPr>
              <w:rFonts w:eastAsiaTheme="minorEastAsia"/>
              <w:kern w:val="2"/>
              <w:lang w:val="de-DE" w:eastAsia="de-DE"/>
              <w14:ligatures w14:val="standardContextual"/>
            </w:rPr>
          </w:pPr>
          <w:hyperlink w:anchor="_Toc162943919" w:history="1">
            <w:r w:rsidR="00A32CEF" w:rsidRPr="00A32CEF">
              <w:rPr>
                <w:rStyle w:val="Hyperlink"/>
                <w:b/>
                <w:bCs/>
              </w:rPr>
              <w:t>2.5</w:t>
            </w:r>
            <w:r w:rsidR="00A32CEF" w:rsidRPr="00A32CEF">
              <w:rPr>
                <w:rFonts w:eastAsiaTheme="minorEastAsia"/>
                <w:kern w:val="2"/>
                <w:lang w:val="de-DE" w:eastAsia="de-DE"/>
                <w14:ligatures w14:val="standardContextual"/>
              </w:rPr>
              <w:tab/>
            </w:r>
            <w:r w:rsidR="00A32CEF" w:rsidRPr="00A32CEF">
              <w:rPr>
                <w:rStyle w:val="Hyperlink"/>
                <w:b/>
                <w:bCs/>
              </w:rPr>
              <w:t>Correction to function f_TC_22_3_1_6a_NBIOT</w:t>
            </w:r>
            <w:r w:rsidR="00A32CEF" w:rsidRPr="00A32CEF">
              <w:rPr>
                <w:webHidden/>
              </w:rPr>
              <w:tab/>
            </w:r>
            <w:r w:rsidR="00A32CEF" w:rsidRPr="00A32CEF">
              <w:rPr>
                <w:webHidden/>
              </w:rPr>
              <w:fldChar w:fldCharType="begin"/>
            </w:r>
            <w:r w:rsidR="00A32CEF" w:rsidRPr="00A32CEF">
              <w:rPr>
                <w:webHidden/>
              </w:rPr>
              <w:instrText xml:space="preserve"> PAGEREF _Toc162943919 \h </w:instrText>
            </w:r>
            <w:r w:rsidR="00A32CEF" w:rsidRPr="00A32CEF">
              <w:rPr>
                <w:webHidden/>
              </w:rPr>
            </w:r>
            <w:r w:rsidR="00A32CEF" w:rsidRPr="00A32CEF">
              <w:rPr>
                <w:webHidden/>
              </w:rPr>
              <w:fldChar w:fldCharType="separate"/>
            </w:r>
            <w:r w:rsidR="00A32CEF" w:rsidRPr="00A32CEF">
              <w:rPr>
                <w:webHidden/>
              </w:rPr>
              <w:t>8</w:t>
            </w:r>
            <w:r w:rsidR="00A32CEF" w:rsidRPr="00A32CEF">
              <w:rPr>
                <w:webHidden/>
              </w:rPr>
              <w:fldChar w:fldCharType="end"/>
            </w:r>
          </w:hyperlink>
        </w:p>
        <w:p w14:paraId="0D6141A6" w14:textId="42652F40" w:rsidR="00E244E7" w:rsidRPr="00826E70" w:rsidRDefault="00A32CEF" w:rsidP="00A32CEF">
          <w:r>
            <w:rPr>
              <w:b/>
              <w:bCs/>
              <w:noProof/>
            </w:rPr>
            <w:fldChar w:fldCharType="end"/>
          </w:r>
        </w:p>
      </w:sdtContent>
    </w:sdt>
    <w:p w14:paraId="66D02157" w14:textId="25885F26" w:rsidR="00E244E7" w:rsidRPr="00826E70" w:rsidRDefault="00E244E7" w:rsidP="00A32CEF">
      <w:pPr>
        <w:keepNext/>
        <w:keepLines/>
        <w:numPr>
          <w:ilvl w:val="0"/>
          <w:numId w:val="3"/>
        </w:numPr>
        <w:pBdr>
          <w:top w:val="single" w:sz="12" w:space="3" w:color="auto"/>
        </w:pBdr>
        <w:autoSpaceDN w:val="0"/>
        <w:spacing w:before="240"/>
        <w:outlineLvl w:val="0"/>
        <w:rPr>
          <w:rFonts w:ascii="Arial" w:hAnsi="Arial"/>
          <w:b/>
          <w:sz w:val="36"/>
          <w:lang w:eastAsia="ja-JP"/>
        </w:rPr>
      </w:pP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471865"/>
      <w:bookmarkStart w:id="18" w:name="_Toc114478749"/>
      <w:bookmarkStart w:id="19" w:name="_Toc118176210"/>
      <w:bookmarkStart w:id="20" w:name="_Toc128995546"/>
      <w:bookmarkStart w:id="21" w:name="_Toc153443350"/>
      <w:bookmarkStart w:id="22" w:name="_Toc162943913"/>
      <w:bookmarkStart w:id="23" w:name="_Hlk107318485"/>
      <w:r w:rsidRPr="00826E70">
        <w:rPr>
          <w:rFonts w:ascii="Arial" w:hAnsi="Arial"/>
          <w:b/>
          <w:sz w:val="36"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99BFE0A" w14:textId="77777777" w:rsidR="00E244E7" w:rsidRPr="00826E70" w:rsidRDefault="00E244E7" w:rsidP="00E244E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826E70">
        <w:rPr>
          <w:rFonts w:cs="Arial"/>
        </w:rPr>
        <w:t>This document lists all the essential changes needed to correct problems in the iwd-TTCN3-B2022-09_D24wk12 related to the title of this CR</w:t>
      </w:r>
      <w:r w:rsidRPr="00826E70">
        <w:rPr>
          <w:rFonts w:cs="Arial"/>
          <w:lang w:eastAsia="ja-JP"/>
        </w:rPr>
        <w:t xml:space="preserve">. </w:t>
      </w:r>
    </w:p>
    <w:p w14:paraId="506DB400" w14:textId="77777777" w:rsidR="00E244E7" w:rsidRPr="00826E70" w:rsidRDefault="00E244E7" w:rsidP="00E244E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 w:rsidRPr="00826E70">
        <w:rPr>
          <w:rFonts w:cs="Arial"/>
          <w:b/>
          <w:sz w:val="24"/>
          <w:lang w:eastAsia="ja-JP"/>
        </w:rPr>
        <w:t xml:space="preserve">Contact: </w:t>
      </w:r>
      <w:r w:rsidRPr="00826E70">
        <w:rPr>
          <w:rFonts w:cs="Arial"/>
          <w:b/>
          <w:sz w:val="24"/>
          <w:lang w:eastAsia="ja-JP"/>
        </w:rPr>
        <w:tab/>
        <w:t>Juan Garcia Martin</w:t>
      </w:r>
    </w:p>
    <w:p w14:paraId="3B704D7E" w14:textId="5E59B9B5" w:rsidR="00A32CEF" w:rsidRPr="00A32CEF" w:rsidRDefault="00E244E7" w:rsidP="00A32CE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 w:rsidRPr="00826E70">
        <w:rPr>
          <w:rFonts w:cs="Arial"/>
          <w:b/>
          <w:sz w:val="24"/>
          <w:lang w:eastAsia="ja-JP"/>
        </w:rPr>
        <w:tab/>
      </w:r>
      <w:r w:rsidRPr="00826E70">
        <w:rPr>
          <w:sz w:val="24"/>
          <w:szCs w:val="24"/>
        </w:rPr>
        <w:t>Juan.GarciaMartin@rohde-schwarz.com</w:t>
      </w:r>
      <w:r w:rsidRPr="00826E70">
        <w:rPr>
          <w:rFonts w:cs="Arial"/>
          <w:sz w:val="24"/>
          <w:szCs w:val="24"/>
          <w:lang w:eastAsia="ja-JP"/>
        </w:rPr>
        <w:br/>
      </w:r>
      <w:r w:rsidRPr="00826E70">
        <w:rPr>
          <w:rFonts w:cs="Arial"/>
          <w:b/>
          <w:sz w:val="24"/>
          <w:szCs w:val="24"/>
          <w:lang w:eastAsia="ja-JP"/>
        </w:rPr>
        <w:tab/>
      </w:r>
      <w:bookmarkEnd w:id="23"/>
    </w:p>
    <w:p w14:paraId="1B075ADB" w14:textId="22B620D7" w:rsidR="00A32CEF" w:rsidRPr="00A32CEF" w:rsidRDefault="00A32CEF" w:rsidP="00A32CEF">
      <w:pPr>
        <w:keepNext/>
        <w:keepLines/>
        <w:numPr>
          <w:ilvl w:val="0"/>
          <w:numId w:val="3"/>
        </w:numPr>
        <w:pBdr>
          <w:top w:val="single" w:sz="12" w:space="3" w:color="auto"/>
        </w:pBdr>
        <w:autoSpaceDN w:val="0"/>
        <w:spacing w:before="240"/>
        <w:outlineLvl w:val="0"/>
        <w:rPr>
          <w:rFonts w:ascii="Arial" w:hAnsi="Arial"/>
          <w:b/>
          <w:sz w:val="36"/>
          <w:lang w:eastAsia="ja-JP"/>
        </w:rPr>
      </w:pPr>
      <w:bookmarkStart w:id="24" w:name="_Toc162943914"/>
      <w:r>
        <w:rPr>
          <w:rFonts w:ascii="Arial" w:hAnsi="Arial"/>
          <w:b/>
          <w:sz w:val="36"/>
          <w:lang w:eastAsia="ja-JP"/>
        </w:rPr>
        <w:t>Corrections Required:</w:t>
      </w:r>
      <w:bookmarkEnd w:id="24"/>
    </w:p>
    <w:p w14:paraId="0E21C05B" w14:textId="2550778E" w:rsidR="00E244E7" w:rsidRPr="00A03E5D" w:rsidRDefault="00E244E7" w:rsidP="00A32CEF">
      <w:pPr>
        <w:pStyle w:val="ListParagraph"/>
        <w:keepNext/>
        <w:keepLines/>
        <w:numPr>
          <w:ilvl w:val="1"/>
          <w:numId w:val="3"/>
        </w:numPr>
        <w:spacing w:before="180"/>
        <w:contextualSpacing/>
        <w:outlineLvl w:val="1"/>
        <w:rPr>
          <w:rFonts w:ascii="Arial" w:hAnsi="Arial" w:cs="Arial"/>
          <w:b/>
          <w:bCs/>
          <w:sz w:val="32"/>
          <w:szCs w:val="32"/>
        </w:rPr>
      </w:pPr>
      <w:bookmarkStart w:id="25" w:name="_Toc162943915"/>
      <w:r w:rsidRPr="00A03E5D">
        <w:rPr>
          <w:rFonts w:ascii="Arial" w:hAnsi="Arial" w:cs="Arial"/>
          <w:b/>
          <w:bCs/>
          <w:sz w:val="32"/>
          <w:szCs w:val="32"/>
        </w:rPr>
        <w:t>Correction to function f_TC_22_3_1_2_NBIOT</w:t>
      </w:r>
      <w:bookmarkEnd w:id="2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244E7" w14:paraId="357082E4" w14:textId="77777777" w:rsidTr="0062276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0D52" w14:textId="77777777" w:rsidR="00E244E7" w:rsidRDefault="00E244E7" w:rsidP="0062276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C75A" w14:textId="77777777" w:rsidR="00E244E7" w:rsidRDefault="00E244E7" w:rsidP="00622767">
            <w:pPr>
              <w:rPr>
                <w:rFonts w:ascii="Arial" w:hAnsi="Arial" w:cs="Arial"/>
                <w:color w:val="000000"/>
                <w:lang w:eastAsia="zh-CN"/>
              </w:rPr>
            </w:pPr>
            <w:r w:rsidRPr="002936B5">
              <w:rPr>
                <w:rFonts w:ascii="Arial" w:hAnsi="Arial" w:cs="Arial"/>
                <w:color w:val="000000"/>
                <w:lang w:eastAsia="zh-CN"/>
              </w:rPr>
              <w:t>f_TC_22_3_1_2_NBIOT</w:t>
            </w:r>
          </w:p>
        </w:tc>
      </w:tr>
      <w:tr w:rsidR="00E244E7" w14:paraId="2A924859" w14:textId="77777777" w:rsidTr="0062276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2B56" w14:textId="77777777" w:rsidR="00E244E7" w:rsidRDefault="00E244E7" w:rsidP="0062276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5928" w14:textId="77777777" w:rsidR="00E244E7" w:rsidRPr="00C37002" w:rsidRDefault="00E244E7" w:rsidP="0062276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lang w:eastAsia="zh-CN"/>
              </w:rPr>
              <w:t>Unintialized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value error is present due to </w:t>
            </w:r>
            <w:proofErr w:type="spellStart"/>
            <w:r w:rsidRPr="00416544">
              <w:rPr>
                <w:rFonts w:cs="Arial"/>
                <w:color w:val="000000"/>
                <w:lang w:eastAsia="zh-CN"/>
              </w:rPr>
              <w:t>f_NBIOT_MobileInfo_GetNTNSatelliteType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being called before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f_NBIOT_Init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functrion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. </w:t>
            </w:r>
            <w:proofErr w:type="spellStart"/>
            <w:r w:rsidRPr="00416544">
              <w:rPr>
                <w:rFonts w:cs="Arial"/>
                <w:color w:val="000000"/>
                <w:lang w:eastAsia="zh-CN"/>
              </w:rPr>
              <w:t>f_NBIOT_GetNPDCCH_PeriodBundle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also calls</w:t>
            </w:r>
            <w:r w:rsidRPr="00416544">
              <w:rPr>
                <w:rFonts w:cs="Arial"/>
                <w:color w:val="000000"/>
                <w:lang w:eastAsia="zh-CN"/>
              </w:rPr>
              <w:t xml:space="preserve"> </w:t>
            </w:r>
            <w:proofErr w:type="spellStart"/>
            <w:r w:rsidRPr="00416544">
              <w:rPr>
                <w:rFonts w:cs="Arial"/>
                <w:color w:val="000000"/>
                <w:lang w:eastAsia="zh-CN"/>
              </w:rPr>
              <w:t>f_NBIOT_MobileInfo_GetNTNSatelliteType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and gives the same error.</w:t>
            </w:r>
          </w:p>
        </w:tc>
      </w:tr>
      <w:tr w:rsidR="00E244E7" w14:paraId="495E8958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38B3" w14:textId="77777777" w:rsidR="00E244E7" w:rsidRDefault="00E244E7" w:rsidP="0062276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17F8" w14:textId="77777777" w:rsidR="00E244E7" w:rsidRPr="00C37002" w:rsidRDefault="00E244E7" w:rsidP="00622767">
            <w:pPr>
              <w:pStyle w:val="CRCoverPage"/>
              <w:spacing w:after="0"/>
              <w:rPr>
                <w:rFonts w:cs="Arial"/>
                <w:color w:val="000000"/>
                <w:highlight w:val="yellow"/>
                <w:lang w:eastAsia="zh-CN"/>
              </w:rPr>
            </w:pPr>
            <w:r>
              <w:rPr>
                <w:rFonts w:cs="Arial"/>
                <w:color w:val="000000"/>
                <w:shd w:val="clear" w:color="auto" w:fill="FFFFFF"/>
              </w:rPr>
              <w:t xml:space="preserve">Moved occurrence of </w:t>
            </w:r>
            <w:proofErr w:type="spellStart"/>
            <w:r w:rsidRPr="00241822">
              <w:rPr>
                <w:rFonts w:cs="Arial"/>
                <w:color w:val="000000"/>
                <w:shd w:val="clear" w:color="auto" w:fill="FFFFFF"/>
              </w:rPr>
              <w:t>f_NBIOT_GetNPDCCH_PeriodBundle</w:t>
            </w:r>
            <w:proofErr w:type="spellEnd"/>
            <w:r>
              <w:rPr>
                <w:rFonts w:cs="Arial"/>
                <w:color w:val="000000"/>
                <w:shd w:val="clear" w:color="auto" w:fill="FFFFFF"/>
              </w:rPr>
              <w:t xml:space="preserve"> and </w:t>
            </w:r>
            <w:proofErr w:type="spellStart"/>
            <w:r w:rsidRPr="00416544">
              <w:rPr>
                <w:rFonts w:cs="Arial"/>
                <w:color w:val="000000"/>
                <w:lang w:eastAsia="zh-CN"/>
              </w:rPr>
              <w:t>f_NBIOT_MobileInfo_GetNTNSatelliteType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to after </w:t>
            </w:r>
            <w:r w:rsidRPr="00241822">
              <w:rPr>
                <w:rFonts w:cs="Arial"/>
                <w:color w:val="000000"/>
                <w:lang w:eastAsia="zh-CN"/>
              </w:rPr>
              <w:t>f_NBIOT_L2_Preamble_State2B_NB</w:t>
            </w:r>
            <w:r>
              <w:rPr>
                <w:rFonts w:cs="Arial"/>
                <w:color w:val="000000"/>
                <w:lang w:eastAsia="zh-CN"/>
              </w:rPr>
              <w:t xml:space="preserve"> which calls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f_NBIOT_Init</w:t>
            </w:r>
            <w:proofErr w:type="spellEnd"/>
            <w:r>
              <w:rPr>
                <w:rFonts w:cs="Arial"/>
                <w:color w:val="000000"/>
                <w:lang w:eastAsia="zh-CN"/>
              </w:rPr>
              <w:t>.</w:t>
            </w:r>
          </w:p>
        </w:tc>
      </w:tr>
      <w:tr w:rsidR="00E244E7" w14:paraId="2B2C8AED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BF5F" w14:textId="77777777" w:rsidR="00E244E7" w:rsidRDefault="00E244E7" w:rsidP="0062276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8783" w14:textId="419F8348" w:rsidR="00E244E7" w:rsidRDefault="00E244E7" w:rsidP="00622767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40B69">
              <w:rPr>
                <w:rFonts w:ascii="Arial" w:hAnsi="Arial" w:cs="Arial"/>
                <w:color w:val="000000"/>
              </w:rPr>
              <w:t>NBIOT_MAC_Testcases</w:t>
            </w:r>
            <w:proofErr w:type="spellEnd"/>
          </w:p>
        </w:tc>
      </w:tr>
      <w:tr w:rsidR="00E244E7" w14:paraId="1FE501CF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73F2" w14:textId="77777777" w:rsidR="00E244E7" w:rsidRDefault="00E244E7" w:rsidP="00622767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008D" w14:textId="77777777" w:rsidR="00E244E7" w:rsidRDefault="00E244E7" w:rsidP="00622767">
            <w:pPr>
              <w:rPr>
                <w:rFonts w:ascii="Arial" w:hAnsi="Arial" w:cs="Arial"/>
                <w:highlight w:val="red"/>
              </w:rPr>
            </w:pPr>
          </w:p>
        </w:tc>
      </w:tr>
    </w:tbl>
    <w:p w14:paraId="2F831AD9" w14:textId="77777777" w:rsidR="00E244E7" w:rsidRDefault="00E244E7" w:rsidP="00E244E7">
      <w:pPr>
        <w:pStyle w:val="ListParagraph"/>
        <w:ind w:left="432"/>
        <w:rPr>
          <w:rFonts w:ascii="Arial" w:hAnsi="Arial" w:cs="Arial"/>
          <w:b/>
          <w:lang w:eastAsia="en-GB"/>
        </w:rPr>
      </w:pPr>
    </w:p>
    <w:p w14:paraId="53A9B698" w14:textId="77777777" w:rsidR="00E244E7" w:rsidRPr="00757A31" w:rsidRDefault="00E244E7" w:rsidP="00E244E7">
      <w:pPr>
        <w:pStyle w:val="ListParagraph"/>
        <w:ind w:left="432"/>
        <w:rPr>
          <w:rFonts w:ascii="Arial" w:hAnsi="Arial" w:cs="Arial"/>
          <w:b/>
          <w:lang w:eastAsia="en-GB"/>
        </w:rPr>
      </w:pPr>
      <w:r w:rsidRPr="00757A31">
        <w:rPr>
          <w:rFonts w:ascii="Arial" w:hAnsi="Arial" w:cs="Arial"/>
          <w:b/>
          <w:lang w:eastAsia="en-GB"/>
        </w:rPr>
        <w:t xml:space="preserve">Before </w:t>
      </w:r>
    </w:p>
    <w:p w14:paraId="30CED52A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>function f_TC_22_3_1_2_</w:t>
      </w:r>
      <w:proofErr w:type="gramStart"/>
      <w:r w:rsidRPr="00E244E7">
        <w:rPr>
          <w:rFonts w:ascii="Courier New" w:hAnsi="Courier New" w:cs="Courier New"/>
          <w:sz w:val="16"/>
          <w:szCs w:val="16"/>
          <w:lang w:eastAsia="zh-CN"/>
        </w:rPr>
        <w:t>NBIOT(</w:t>
      </w:r>
      <w:proofErr w:type="gramEnd"/>
      <w:r w:rsidRPr="00E244E7">
        <w:rPr>
          <w:rFonts w:ascii="Courier New" w:hAnsi="Courier New" w:cs="Courier New"/>
          <w:sz w:val="16"/>
          <w:szCs w:val="16"/>
          <w:lang w:eastAsia="zh-CN"/>
        </w:rPr>
        <w:t>) runs on NBIOT_PTC</w:t>
      </w:r>
    </w:p>
    <w:p w14:paraId="09D46DF9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{</w:t>
      </w:r>
    </w:p>
    <w:p w14:paraId="358BA866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var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NBIOT_CellId_Type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244E7">
        <w:rPr>
          <w:rFonts w:ascii="Courier New" w:hAnsi="Courier New" w:cs="Courier New"/>
          <w:sz w:val="16"/>
          <w:szCs w:val="16"/>
          <w:lang w:eastAsia="zh-CN"/>
        </w:rPr>
        <w:t>CellId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E244E7">
        <w:rPr>
          <w:rFonts w:ascii="Courier New" w:hAnsi="Courier New" w:cs="Courier New"/>
          <w:sz w:val="16"/>
          <w:szCs w:val="16"/>
          <w:lang w:eastAsia="zh-CN"/>
        </w:rPr>
        <w:t>= nbiot_Cell1;</w:t>
      </w:r>
    </w:p>
    <w:p w14:paraId="49C81AB5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var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NBIOT_IDLEUPDATED_STATE_Type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244E7">
        <w:rPr>
          <w:rFonts w:ascii="Courier New" w:hAnsi="Courier New" w:cs="Courier New"/>
          <w:sz w:val="16"/>
          <w:szCs w:val="16"/>
          <w:lang w:eastAsia="zh-CN"/>
        </w:rPr>
        <w:t>TestLoopMode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E244E7">
        <w:rPr>
          <w:rFonts w:ascii="Courier New" w:hAnsi="Courier New" w:cs="Courier New"/>
          <w:sz w:val="16"/>
          <w:szCs w:val="16"/>
          <w:lang w:eastAsia="zh-CN"/>
        </w:rPr>
        <w:t>= STATE2A_NB_TESTLOOP_ModeG;</w:t>
      </w:r>
    </w:p>
    <w:p w14:paraId="1CB580CD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var template (value) MAC_MainConfig_NB_r13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v_MAC_</w:t>
      </w:r>
      <w:proofErr w:type="gramStart"/>
      <w:r w:rsidRPr="00E244E7">
        <w:rPr>
          <w:rFonts w:ascii="Courier New" w:hAnsi="Courier New" w:cs="Courier New"/>
          <w:sz w:val="16"/>
          <w:szCs w:val="16"/>
          <w:lang w:eastAsia="zh-CN"/>
        </w:rPr>
        <w:t>MainConfig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=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cs_MAC_MainConfig_NB_SRB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7A1AF34A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var template (value)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DL_CCCH_Message_NB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244E7">
        <w:rPr>
          <w:rFonts w:ascii="Courier New" w:hAnsi="Courier New" w:cs="Courier New"/>
          <w:sz w:val="16"/>
          <w:szCs w:val="16"/>
          <w:lang w:eastAsia="zh-CN"/>
        </w:rPr>
        <w:t>RrcConnSetup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76F44E46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var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NB_RLC_CountsInfoList_Type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v_RLC_</w:t>
      </w:r>
      <w:proofErr w:type="gramStart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CountsInfoListByRef;   </w:t>
      </w:r>
      <w:proofErr w:type="gram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                            // RLC status to be maintained by Send/Receive functions</w:t>
      </w:r>
    </w:p>
    <w:p w14:paraId="156BBEF4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var EUTRA_ASN1_C_RNTI_Type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v_C_</w:t>
      </w:r>
      <w:proofErr w:type="gramStart"/>
      <w:r w:rsidRPr="00E244E7">
        <w:rPr>
          <w:rFonts w:ascii="Courier New" w:hAnsi="Courier New" w:cs="Courier New"/>
          <w:sz w:val="16"/>
          <w:szCs w:val="16"/>
          <w:lang w:eastAsia="zh-CN"/>
        </w:rPr>
        <w:t>RNTI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6189634A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var template (value)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TimingInfo_Type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244E7">
        <w:rPr>
          <w:rFonts w:ascii="Courier New" w:hAnsi="Courier New" w:cs="Courier New"/>
          <w:sz w:val="16"/>
          <w:szCs w:val="16"/>
          <w:lang w:eastAsia="zh-CN"/>
        </w:rPr>
        <w:t>TimingInfo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6EB3071D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var template (value)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MAC_PDU_Type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v_MAC_</w:t>
      </w:r>
      <w:proofErr w:type="gramStart"/>
      <w:r w:rsidRPr="00E244E7">
        <w:rPr>
          <w:rFonts w:ascii="Courier New" w:hAnsi="Courier New" w:cs="Courier New"/>
          <w:sz w:val="16"/>
          <w:szCs w:val="16"/>
          <w:lang w:eastAsia="zh-CN"/>
        </w:rPr>
        <w:t>PDU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6524DFB0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var template (value)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NB_DciDlInfo_Type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244E7">
        <w:rPr>
          <w:rFonts w:ascii="Courier New" w:hAnsi="Courier New" w:cs="Courier New"/>
          <w:sz w:val="16"/>
          <w:szCs w:val="16"/>
          <w:lang w:eastAsia="zh-CN"/>
        </w:rPr>
        <w:t>DciDlInfo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52A66264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var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MAC_SDUList_Type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v_MAC_</w:t>
      </w:r>
      <w:proofErr w:type="gramStart"/>
      <w:r w:rsidRPr="00E244E7">
        <w:rPr>
          <w:rFonts w:ascii="Courier New" w:hAnsi="Courier New" w:cs="Courier New"/>
          <w:sz w:val="16"/>
          <w:szCs w:val="16"/>
          <w:lang w:eastAsia="zh-CN"/>
        </w:rPr>
        <w:t>SDUList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54196F0B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var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SubFrameTiming_Type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244E7">
        <w:rPr>
          <w:rFonts w:ascii="Courier New" w:hAnsi="Courier New" w:cs="Courier New"/>
          <w:sz w:val="16"/>
          <w:szCs w:val="16"/>
          <w:lang w:eastAsia="zh-CN"/>
        </w:rPr>
        <w:t>TimingStart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6EC5D53B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var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SubFrameTiming_Type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v_TimingStart_</w:t>
      </w:r>
      <w:proofErr w:type="gramStart"/>
      <w:r w:rsidRPr="00E244E7">
        <w:rPr>
          <w:rFonts w:ascii="Courier New" w:hAnsi="Courier New" w:cs="Courier New"/>
          <w:sz w:val="16"/>
          <w:szCs w:val="16"/>
          <w:lang w:eastAsia="zh-CN"/>
        </w:rPr>
        <w:t>Step21;</w:t>
      </w:r>
      <w:proofErr w:type="gramEnd"/>
    </w:p>
    <w:p w14:paraId="36922947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var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SubFrameTiming_Type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v_TimingStart_</w:t>
      </w:r>
      <w:proofErr w:type="gramStart"/>
      <w:r w:rsidRPr="00E244E7">
        <w:rPr>
          <w:rFonts w:ascii="Courier New" w:hAnsi="Courier New" w:cs="Courier New"/>
          <w:sz w:val="16"/>
          <w:szCs w:val="16"/>
          <w:lang w:eastAsia="zh-CN"/>
        </w:rPr>
        <w:t>Step24;</w:t>
      </w:r>
      <w:proofErr w:type="gramEnd"/>
    </w:p>
    <w:p w14:paraId="2046518D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var integer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244E7">
        <w:rPr>
          <w:rFonts w:ascii="Courier New" w:hAnsi="Courier New" w:cs="Courier New"/>
          <w:sz w:val="16"/>
          <w:szCs w:val="16"/>
          <w:lang w:eastAsia="zh-CN"/>
        </w:rPr>
        <w:t>RlcSduSizeDL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44B35002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var integer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244E7">
        <w:rPr>
          <w:rFonts w:ascii="Courier New" w:hAnsi="Courier New" w:cs="Courier New"/>
          <w:sz w:val="16"/>
          <w:szCs w:val="16"/>
          <w:lang w:eastAsia="zh-CN"/>
        </w:rPr>
        <w:t>TBS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2E114900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var integer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244E7">
        <w:rPr>
          <w:rFonts w:ascii="Courier New" w:hAnsi="Courier New" w:cs="Courier New"/>
          <w:sz w:val="16"/>
          <w:szCs w:val="16"/>
          <w:lang w:eastAsia="zh-CN"/>
        </w:rPr>
        <w:t>Imcs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682A4A88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var integer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244E7">
        <w:rPr>
          <w:rFonts w:ascii="Courier New" w:hAnsi="Courier New" w:cs="Courier New"/>
          <w:sz w:val="16"/>
          <w:szCs w:val="16"/>
          <w:lang w:eastAsia="zh-CN"/>
        </w:rPr>
        <w:t>Isf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397A32D3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var integer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244E7">
        <w:rPr>
          <w:rFonts w:ascii="Courier New" w:hAnsi="Courier New" w:cs="Courier New"/>
          <w:sz w:val="16"/>
          <w:szCs w:val="16"/>
          <w:lang w:eastAsia="zh-CN"/>
        </w:rPr>
        <w:t>RepetitionNumber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1FFCA651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var integer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244E7">
        <w:rPr>
          <w:rFonts w:ascii="Courier New" w:hAnsi="Courier New" w:cs="Courier New"/>
          <w:sz w:val="16"/>
          <w:szCs w:val="16"/>
          <w:lang w:eastAsia="zh-CN"/>
        </w:rPr>
        <w:t>IncrementVTS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3A8526DA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var integer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244E7">
        <w:rPr>
          <w:rFonts w:ascii="Courier New" w:hAnsi="Courier New" w:cs="Courier New"/>
          <w:sz w:val="16"/>
          <w:szCs w:val="16"/>
          <w:lang w:eastAsia="zh-CN"/>
        </w:rPr>
        <w:t>TestLoopModeRepetitions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E244E7">
        <w:rPr>
          <w:rFonts w:ascii="Courier New" w:hAnsi="Courier New" w:cs="Courier New"/>
          <w:sz w:val="16"/>
          <w:szCs w:val="16"/>
          <w:lang w:eastAsia="zh-CN"/>
        </w:rPr>
        <w:t>= 0;                                       // according to test case preamble</w:t>
      </w:r>
    </w:p>
    <w:p w14:paraId="2130403B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val="de-DE"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</w:t>
      </w:r>
      <w:proofErr w:type="spellStart"/>
      <w:r w:rsidRPr="00E244E7">
        <w:rPr>
          <w:rFonts w:ascii="Courier New" w:hAnsi="Courier New" w:cs="Courier New"/>
          <w:sz w:val="16"/>
          <w:szCs w:val="16"/>
          <w:lang w:val="de-DE" w:eastAsia="zh-CN"/>
        </w:rPr>
        <w:t>var</w:t>
      </w:r>
      <w:proofErr w:type="spellEnd"/>
      <w:r w:rsidRPr="00E244E7">
        <w:rPr>
          <w:rFonts w:ascii="Courier New" w:hAnsi="Courier New" w:cs="Courier New"/>
          <w:sz w:val="16"/>
          <w:szCs w:val="16"/>
          <w:lang w:val="de-DE" w:eastAsia="zh-CN"/>
        </w:rPr>
        <w:t xml:space="preserve"> NB_SYSTEM_IND </w:t>
      </w:r>
      <w:proofErr w:type="spellStart"/>
      <w:r w:rsidRPr="00E244E7">
        <w:rPr>
          <w:rFonts w:ascii="Courier New" w:hAnsi="Courier New" w:cs="Courier New"/>
          <w:sz w:val="16"/>
          <w:szCs w:val="16"/>
          <w:lang w:val="de-DE" w:eastAsia="zh-CN"/>
        </w:rPr>
        <w:t>v_NB_SYSTEM_IND</w:t>
      </w:r>
      <w:proofErr w:type="spellEnd"/>
      <w:r w:rsidRPr="00E244E7">
        <w:rPr>
          <w:rFonts w:ascii="Courier New" w:hAnsi="Courier New" w:cs="Courier New"/>
          <w:sz w:val="16"/>
          <w:szCs w:val="16"/>
          <w:lang w:val="de-DE" w:eastAsia="zh-CN"/>
        </w:rPr>
        <w:t>;</w:t>
      </w:r>
    </w:p>
    <w:p w14:paraId="531CD267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val="de-DE" w:eastAsia="zh-CN"/>
        </w:rPr>
        <w:t xml:space="preserve">    </w:t>
      </w: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var template (value)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NB_RarList_Type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v_NB_</w:t>
      </w:r>
      <w:proofErr w:type="gramStart"/>
      <w:r w:rsidRPr="00E244E7">
        <w:rPr>
          <w:rFonts w:ascii="Courier New" w:hAnsi="Courier New" w:cs="Courier New"/>
          <w:sz w:val="16"/>
          <w:szCs w:val="16"/>
          <w:lang w:eastAsia="zh-CN"/>
        </w:rPr>
        <w:t>RarList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13C09163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lastRenderedPageBreak/>
        <w:t xml:space="preserve">    var template (value)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NB_RachProcedureList_Type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244E7">
        <w:rPr>
          <w:rFonts w:ascii="Courier New" w:hAnsi="Courier New" w:cs="Courier New"/>
          <w:sz w:val="16"/>
          <w:szCs w:val="16"/>
          <w:lang w:eastAsia="zh-CN"/>
        </w:rPr>
        <w:t>RachProcedureList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5D963FE1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var integer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244E7">
        <w:rPr>
          <w:rFonts w:ascii="Courier New" w:hAnsi="Courier New" w:cs="Courier New"/>
          <w:sz w:val="16"/>
          <w:szCs w:val="16"/>
          <w:lang w:eastAsia="zh-CN"/>
        </w:rPr>
        <w:t>RAPID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681D8E6D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</w:t>
      </w: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var integer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v_RA_</w:t>
      </w:r>
      <w:proofErr w:type="gramStart"/>
      <w:r w:rsidRPr="00EA650D">
        <w:rPr>
          <w:rFonts w:ascii="Courier New" w:hAnsi="Courier New" w:cs="Courier New"/>
          <w:sz w:val="16"/>
          <w:szCs w:val="16"/>
          <w:lang w:eastAsia="zh-CN"/>
        </w:rPr>
        <w:t>PreambleIndex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50EDD6D2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var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boolean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A650D">
        <w:rPr>
          <w:rFonts w:ascii="Courier New" w:hAnsi="Courier New" w:cs="Courier New"/>
          <w:sz w:val="16"/>
          <w:szCs w:val="16"/>
          <w:lang w:eastAsia="zh-CN"/>
        </w:rPr>
        <w:t>NtnEnvironment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4F570D5B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var integer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A650D">
        <w:rPr>
          <w:rFonts w:ascii="Courier New" w:hAnsi="Courier New" w:cs="Courier New"/>
          <w:sz w:val="16"/>
          <w:szCs w:val="16"/>
          <w:lang w:eastAsia="zh-CN"/>
        </w:rPr>
        <w:t>NpdcchPeriodBundle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=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f_NBIOT_GetNPDCCH_PeriodBundle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>(nbiot_Cell1); //@sic R5-241564 sic@</w:t>
      </w:r>
    </w:p>
    <w:p w14:paraId="59A83872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</w:p>
    <w:p w14:paraId="258A45D5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timer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t_</w:t>
      </w:r>
      <w:proofErr w:type="gramStart"/>
      <w:r w:rsidRPr="00EA650D">
        <w:rPr>
          <w:rFonts w:ascii="Courier New" w:hAnsi="Courier New" w:cs="Courier New"/>
          <w:sz w:val="16"/>
          <w:szCs w:val="16"/>
          <w:lang w:eastAsia="zh-CN"/>
        </w:rPr>
        <w:t>Timer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44A5BCBE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  </w:t>
      </w:r>
    </w:p>
    <w:p w14:paraId="25469FFD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if(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f_NBIOT_MobileInfo_</w:t>
      </w:r>
      <w:proofErr w:type="gramStart"/>
      <w:r w:rsidRPr="00EA650D">
        <w:rPr>
          <w:rFonts w:ascii="Courier New" w:hAnsi="Courier New" w:cs="Courier New"/>
          <w:sz w:val="16"/>
          <w:szCs w:val="16"/>
          <w:lang w:eastAsia="zh-CN"/>
        </w:rPr>
        <w:t>GetNTNSatelliteType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>(</w:t>
      </w:r>
      <w:proofErr w:type="gram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)!=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ntn_None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>)</w:t>
      </w:r>
    </w:p>
    <w:p w14:paraId="21747405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{//@sic R5-241564 sic@</w:t>
      </w:r>
    </w:p>
    <w:p w14:paraId="0B93A5C2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   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A650D">
        <w:rPr>
          <w:rFonts w:ascii="Courier New" w:hAnsi="Courier New" w:cs="Courier New"/>
          <w:sz w:val="16"/>
          <w:szCs w:val="16"/>
          <w:lang w:eastAsia="zh-CN"/>
        </w:rPr>
        <w:t>NtnEnvironment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EA650D">
        <w:rPr>
          <w:rFonts w:ascii="Courier New" w:hAnsi="Courier New" w:cs="Courier New"/>
          <w:sz w:val="16"/>
          <w:szCs w:val="16"/>
          <w:lang w:eastAsia="zh-CN"/>
        </w:rPr>
        <w:t>= true;</w:t>
      </w:r>
    </w:p>
    <w:p w14:paraId="3A4AB0F5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}</w:t>
      </w:r>
    </w:p>
    <w:p w14:paraId="5E738AA8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else</w:t>
      </w:r>
    </w:p>
    <w:p w14:paraId="119B3F34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{</w:t>
      </w:r>
    </w:p>
    <w:p w14:paraId="0BD45E26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   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A650D">
        <w:rPr>
          <w:rFonts w:ascii="Courier New" w:hAnsi="Courier New" w:cs="Courier New"/>
          <w:sz w:val="16"/>
          <w:szCs w:val="16"/>
          <w:lang w:eastAsia="zh-CN"/>
        </w:rPr>
        <w:t>NtnEnvironment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EA650D">
        <w:rPr>
          <w:rFonts w:ascii="Courier New" w:hAnsi="Courier New" w:cs="Courier New"/>
          <w:sz w:val="16"/>
          <w:szCs w:val="16"/>
          <w:lang w:eastAsia="zh-CN"/>
        </w:rPr>
        <w:t>= false;</w:t>
      </w:r>
    </w:p>
    <w:p w14:paraId="6D2C8A61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}</w:t>
      </w:r>
    </w:p>
    <w:p w14:paraId="60C59C61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</w:t>
      </w:r>
    </w:p>
    <w:p w14:paraId="180D19DF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v_MAC_MainConfig</w:t>
      </w:r>
      <w:r w:rsidRPr="00E244E7">
        <w:rPr>
          <w:rFonts w:ascii="Courier New" w:hAnsi="Courier New" w:cs="Courier New"/>
          <w:sz w:val="16"/>
          <w:szCs w:val="16"/>
          <w:lang w:eastAsia="zh-CN"/>
        </w:rPr>
        <w:t>.timeAlignmentTimerDedicated_r</w:t>
      </w:r>
      <w:proofErr w:type="gramStart"/>
      <w:r w:rsidRPr="00E244E7">
        <w:rPr>
          <w:rFonts w:ascii="Courier New" w:hAnsi="Courier New" w:cs="Courier New"/>
          <w:sz w:val="16"/>
          <w:szCs w:val="16"/>
          <w:lang w:eastAsia="zh-CN"/>
        </w:rPr>
        <w:t>13 :</w:t>
      </w:r>
      <w:proofErr w:type="gramEnd"/>
      <w:r w:rsidRPr="00E244E7">
        <w:rPr>
          <w:rFonts w:ascii="Courier New" w:hAnsi="Courier New" w:cs="Courier New"/>
          <w:sz w:val="16"/>
          <w:szCs w:val="16"/>
          <w:lang w:eastAsia="zh-CN"/>
        </w:rPr>
        <w:t>= sf5120;</w:t>
      </w:r>
    </w:p>
    <w:p w14:paraId="49A63150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244E7">
        <w:rPr>
          <w:rFonts w:ascii="Courier New" w:hAnsi="Courier New" w:cs="Courier New"/>
          <w:sz w:val="16"/>
          <w:szCs w:val="16"/>
          <w:lang w:eastAsia="zh-CN"/>
        </w:rPr>
        <w:t>RrcConnSetup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= f_NBIOT_508_RRCConnectionSetup(-, -,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v_MAC_MainConfig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);</w:t>
      </w:r>
    </w:p>
    <w:p w14:paraId="07BEB7D6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f_NBIOT_L2_Preamble_State2B_</w:t>
      </w:r>
      <w:proofErr w:type="gramStart"/>
      <w:r w:rsidRPr="00E244E7">
        <w:rPr>
          <w:rFonts w:ascii="Courier New" w:hAnsi="Courier New" w:cs="Courier New"/>
          <w:sz w:val="16"/>
          <w:szCs w:val="16"/>
          <w:lang w:eastAsia="zh-CN"/>
        </w:rPr>
        <w:t>NB(</w:t>
      </w:r>
      <w:proofErr w:type="spellStart"/>
      <w:proofErr w:type="gramEnd"/>
      <w:r w:rsidRPr="00E244E7">
        <w:rPr>
          <w:rFonts w:ascii="Courier New" w:hAnsi="Courier New" w:cs="Courier New"/>
          <w:sz w:val="16"/>
          <w:szCs w:val="16"/>
          <w:lang w:eastAsia="zh-CN"/>
        </w:rPr>
        <w:t>v_RLC_CountsInfoListByRef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,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v_CellId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,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TransparentMode_RLC_MAC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,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v_TestLoopMode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,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v_RrcConnSetup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,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v_TestLoopModeRepetitions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);</w:t>
      </w:r>
    </w:p>
    <w:p w14:paraId="3A9F4431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</w:p>
    <w:p w14:paraId="0B07CF2A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f_NBIOT_MAC_CPMode_</w:t>
      </w:r>
      <w:proofErr w:type="gramStart"/>
      <w:r w:rsidRPr="00E244E7">
        <w:rPr>
          <w:rFonts w:ascii="Courier New" w:hAnsi="Courier New" w:cs="Courier New"/>
          <w:sz w:val="16"/>
          <w:szCs w:val="16"/>
          <w:lang w:eastAsia="zh-CN"/>
        </w:rPr>
        <w:t>SendMacPdu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(</w:t>
      </w:r>
      <w:proofErr w:type="spellStart"/>
      <w:proofErr w:type="gramEnd"/>
      <w:r w:rsidRPr="00E244E7">
        <w:rPr>
          <w:rFonts w:ascii="Courier New" w:hAnsi="Courier New" w:cs="Courier New"/>
          <w:sz w:val="16"/>
          <w:szCs w:val="16"/>
          <w:lang w:eastAsia="zh-CN"/>
        </w:rPr>
        <w:t>v_CellId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, -, cs_MAC_PDU_TimingAdvance_0);    /* @sic R5s170886 change 1: ensure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timeAlignmentTimer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(5.12s) not to time out before step 20 sic@ */</w:t>
      </w:r>
    </w:p>
    <w:p w14:paraId="45A33D0C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f_</w:t>
      </w:r>
      <w:proofErr w:type="gramStart"/>
      <w:r w:rsidRPr="00E244E7">
        <w:rPr>
          <w:rFonts w:ascii="Courier New" w:hAnsi="Courier New" w:cs="Courier New"/>
          <w:sz w:val="16"/>
          <w:szCs w:val="16"/>
          <w:lang w:eastAsia="zh-CN"/>
        </w:rPr>
        <w:t>Delay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(</w:t>
      </w:r>
      <w:proofErr w:type="gram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0.5);                                                              /* @sic R5s170886 change 1: to be sure that TA is acknowledged before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HARQ_IndMode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gets enabled sic@ */</w:t>
      </w:r>
    </w:p>
    <w:p w14:paraId="2269D771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</w:p>
    <w:p w14:paraId="517ADAF9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f_NBIOT_SS_ConfigUL_HARQ_</w:t>
      </w:r>
      <w:proofErr w:type="gramStart"/>
      <w:r w:rsidRPr="00E244E7">
        <w:rPr>
          <w:rFonts w:ascii="Courier New" w:hAnsi="Courier New" w:cs="Courier New"/>
          <w:sz w:val="16"/>
          <w:szCs w:val="16"/>
          <w:lang w:eastAsia="zh-CN"/>
        </w:rPr>
        <w:t>IndMode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(</w:t>
      </w:r>
      <w:proofErr w:type="spellStart"/>
      <w:proofErr w:type="gramEnd"/>
      <w:r w:rsidRPr="00E244E7">
        <w:rPr>
          <w:rFonts w:ascii="Courier New" w:hAnsi="Courier New" w:cs="Courier New"/>
          <w:sz w:val="16"/>
          <w:szCs w:val="16"/>
          <w:lang w:eastAsia="zh-CN"/>
        </w:rPr>
        <w:t>v_CellId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, enable);</w:t>
      </w:r>
    </w:p>
    <w:p w14:paraId="712F62E3" w14:textId="77777777" w:rsid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v_C_</w:t>
      </w:r>
      <w:proofErr w:type="gramStart"/>
      <w:r w:rsidRPr="00E244E7">
        <w:rPr>
          <w:rFonts w:ascii="Courier New" w:hAnsi="Courier New" w:cs="Courier New"/>
          <w:sz w:val="16"/>
          <w:szCs w:val="16"/>
          <w:lang w:eastAsia="zh-CN"/>
        </w:rPr>
        <w:t>RNTI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=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f_NBIOT_CellInfo_GetC_RNTI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(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v_CellId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);</w:t>
      </w:r>
    </w:p>
    <w:p w14:paraId="2AE3C560" w14:textId="77777777" w:rsid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</w:p>
    <w:p w14:paraId="2CAF3B17" w14:textId="597AB08E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074E8A">
        <w:rPr>
          <w:rFonts w:ascii="Courier New" w:hAnsi="Courier New" w:cs="Courier New"/>
          <w:b/>
          <w:color w:val="000000"/>
          <w:lang w:eastAsia="de-DE"/>
        </w:rPr>
        <w:t>&lt;&lt; SKIPPED CODE &gt;&gt;</w:t>
      </w:r>
    </w:p>
    <w:p w14:paraId="5F699747" w14:textId="77777777" w:rsidR="00E244E7" w:rsidRPr="00757A31" w:rsidRDefault="00E244E7" w:rsidP="00E244E7">
      <w:pPr>
        <w:pStyle w:val="ListParagraph"/>
        <w:ind w:left="432"/>
        <w:rPr>
          <w:rFonts w:ascii="Arial" w:hAnsi="Arial" w:cs="Arial"/>
          <w:b/>
          <w:lang w:eastAsia="en-GB"/>
        </w:rPr>
      </w:pPr>
    </w:p>
    <w:p w14:paraId="70DD5BC7" w14:textId="77777777" w:rsidR="00E244E7" w:rsidRPr="00757A31" w:rsidRDefault="00E244E7" w:rsidP="00E244E7">
      <w:pPr>
        <w:pStyle w:val="ListParagraph"/>
        <w:ind w:left="432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</w:p>
    <w:p w14:paraId="6A8BFA03" w14:textId="170337A8" w:rsid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74E8A">
        <w:rPr>
          <w:rFonts w:ascii="Courier New" w:hAnsi="Courier New" w:cs="Courier New"/>
          <w:b/>
          <w:color w:val="000000"/>
          <w:lang w:eastAsia="de-DE"/>
        </w:rPr>
        <w:t>&lt;&lt; SKIPPED CODE &gt;&gt;</w:t>
      </w:r>
    </w:p>
    <w:p w14:paraId="7716CB17" w14:textId="2B07EFEC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function f_TC_22_3_1_2_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NBIOT(</w:t>
      </w:r>
      <w:proofErr w:type="gram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) runs on NBIOT_PTC</w:t>
      </w:r>
    </w:p>
    <w:p w14:paraId="407A1D7A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27C9AF5B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NBIOT_CellId_Type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CellId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= nbiot_Cell1;</w:t>
      </w:r>
    </w:p>
    <w:p w14:paraId="7F590E52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NBIOT_IDLEUPDATED_STATE_Type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TestLoopMode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= STATE2A_NB_TESTLOOP_ModeG;</w:t>
      </w:r>
    </w:p>
    <w:p w14:paraId="16875EF2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MAC_MainConfig_NB_r13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v_MAC_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MainConfig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cs_MAC_MainConfig_NB_SRB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25226D4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DL_CCCH_Message_NB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RrcConnSetup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04A886B5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NB_RLC_CountsInfoList_Type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v_RLC_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CountsInfoListByRef;   </w:t>
      </w:r>
      <w:proofErr w:type="gram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// RLC status to be maintained by Send/Receive functions</w:t>
      </w:r>
    </w:p>
    <w:p w14:paraId="5044929D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EUTRA_ASN1_C_RNTI_Type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v_C_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RNTI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71B96819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TimingInfo_Type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TimingInfo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70DB89D4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MAC_PDU_Type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v_MAC_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PDU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314388DF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NB_DciDlInfo_Type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DciDlInfo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06E69A6C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MAC_SDUList_Type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v_MAC_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SDUList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57BED8AE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TimingStart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4F8B74EF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v_TimingStart_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Step21;</w:t>
      </w:r>
      <w:proofErr w:type="gramEnd"/>
    </w:p>
    <w:p w14:paraId="3411D9FA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v_TimingStart_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Step24;</w:t>
      </w:r>
      <w:proofErr w:type="gramEnd"/>
    </w:p>
    <w:p w14:paraId="2BE42DE7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RlcSduSizeDL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6BC1C7D7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TBS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041C638B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Imcs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50237648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Isf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7B7D7721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RepetitionNumber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17501810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IncrementVTS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76B7E704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TestLoopModeRepetitions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= 0;                                       // according to test case preamble</w:t>
      </w:r>
    </w:p>
    <w:p w14:paraId="0826700E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val="de-DE" w:eastAsia="de-DE"/>
        </w:rPr>
        <w:t>var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NB_SYSTEM_IND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val="de-DE" w:eastAsia="de-DE"/>
        </w:rPr>
        <w:t>v_NB_SYSTEM_IND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val="de-DE" w:eastAsia="de-DE"/>
        </w:rPr>
        <w:t>;</w:t>
      </w:r>
    </w:p>
    <w:p w14:paraId="45A57645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</w:t>
      </w: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var template (value)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NB_RarList_Type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v_NB_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RarList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77B6FCD8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NB_RachProcedureList_Type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RachProcedureList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420EEB1F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RAPID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515ED974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v_RA_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PreambleIndex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3EC92523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NtnEnvironment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45A27C11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var integer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NpdcchPeriodBundle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;</w:t>
      </w:r>
      <w:proofErr w:type="gramEnd"/>
    </w:p>
    <w:p w14:paraId="057E758A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F6FEF0C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t_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Timer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643276E0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</w:p>
    <w:p w14:paraId="7F074F34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v_MAC_MainConfig.timeAlignmentTimerDedicated_r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13 :</w:t>
      </w:r>
      <w:proofErr w:type="gram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= sf5120;</w:t>
      </w:r>
    </w:p>
    <w:p w14:paraId="56768A4E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RrcConnSetup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= f_NBIOT_508_RRCConnectionSetup(-, -,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v_MAC_MainConfig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CA4BB76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f_NBIOT_L2_Preamble_State2B_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NB(</w:t>
      </w:r>
      <w:proofErr w:type="spellStart"/>
      <w:proofErr w:type="gram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v_RLC_CountsInfoListByRef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v_CellId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TransparentMode_RLC_MAC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v_TestLoopMode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v_RrcConnSetup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v_TestLoopModeRepetitions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6B871A2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</w:p>
    <w:p w14:paraId="1CEC56E7" w14:textId="2D67BE21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if(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f_NBIOT_MobileInfo_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GetNTNSatelliteType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gramEnd"/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)!=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ntn_None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) </w:t>
      </w:r>
    </w:p>
    <w:p w14:paraId="31CEA9EB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{//@sic R5-241564 sic@</w:t>
      </w:r>
    </w:p>
    <w:p w14:paraId="60597995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NtnEnvironment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true;</w:t>
      </w:r>
    </w:p>
    <w:p w14:paraId="639A2178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lastRenderedPageBreak/>
        <w:t xml:space="preserve">    }</w:t>
      </w:r>
    </w:p>
    <w:p w14:paraId="2B02D85B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else</w:t>
      </w:r>
    </w:p>
    <w:p w14:paraId="2732D3C8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{</w:t>
      </w:r>
    </w:p>
    <w:p w14:paraId="63F36663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NtnEnvironment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false;</w:t>
      </w:r>
    </w:p>
    <w:p w14:paraId="0BABCFCA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594F3A78" w14:textId="647DAA65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NpdcchPeriodBundle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f_NBIOT_GetNPDCCH_PeriodBundle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(nbiot_Cell1); </w:t>
      </w:r>
    </w:p>
    <w:p w14:paraId="4F82EF60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D261149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f_NBIOT_MAC_CPMode_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SendMacPdu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v_CellId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, -, cs_MAC_PDU_TimingAdvance_0);    /* @sic R5s170886 change 1: ensure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timeAlignmentTimer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(5.12s) not to time out before step 20 sic@ */</w:t>
      </w:r>
    </w:p>
    <w:p w14:paraId="68720E6F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Delay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0.5);                                                              /* @sic R5s170886 change 1: to be sure that TA is acknowledged before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HARQ_IndMode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gets enabled sic@ */</w:t>
      </w:r>
    </w:p>
    <w:p w14:paraId="7AA0AE55" w14:textId="77777777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9CF4D1E" w14:textId="77777777" w:rsid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f_NBIOT_SS_ConfigUL_HARQ_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IndMode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v_CellId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, enable);</w:t>
      </w:r>
    </w:p>
    <w:p w14:paraId="7A1AA911" w14:textId="0AE12183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v_C_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RNTI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f_NBIOT_CellInfo_GetC_RNTI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v_CellId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2CFACE6" w14:textId="5428D722" w:rsidR="00E244E7" w:rsidRP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bookmarkStart w:id="26" w:name="_Hlk162942314"/>
      <w:r w:rsidRPr="00074E8A">
        <w:rPr>
          <w:rFonts w:ascii="Courier New" w:hAnsi="Courier New" w:cs="Courier New"/>
          <w:b/>
          <w:color w:val="000000"/>
          <w:lang w:eastAsia="de-DE"/>
        </w:rPr>
        <w:t>&lt;&lt; SKIPPED CODE &gt;&gt;</w:t>
      </w:r>
    </w:p>
    <w:bookmarkEnd w:id="26"/>
    <w:p w14:paraId="7398CD03" w14:textId="77777777" w:rsidR="00E244E7" w:rsidRDefault="00E244E7" w:rsidP="00E244E7">
      <w:pPr>
        <w:rPr>
          <w:lang w:eastAsia="en-GB"/>
        </w:rPr>
      </w:pPr>
    </w:p>
    <w:p w14:paraId="47FDF163" w14:textId="77777777" w:rsidR="00E244E7" w:rsidRPr="00A03E5D" w:rsidRDefault="00E244E7" w:rsidP="00A32CEF">
      <w:pPr>
        <w:pStyle w:val="ListParagraph"/>
        <w:keepNext/>
        <w:keepLines/>
        <w:numPr>
          <w:ilvl w:val="1"/>
          <w:numId w:val="3"/>
        </w:numPr>
        <w:spacing w:before="180"/>
        <w:contextualSpacing/>
        <w:outlineLvl w:val="1"/>
        <w:rPr>
          <w:rFonts w:ascii="Arial" w:hAnsi="Arial" w:cs="Arial"/>
          <w:b/>
          <w:bCs/>
          <w:sz w:val="32"/>
          <w:szCs w:val="32"/>
        </w:rPr>
      </w:pPr>
      <w:bookmarkStart w:id="27" w:name="_Toc162943916"/>
      <w:r w:rsidRPr="00A03E5D">
        <w:rPr>
          <w:rFonts w:ascii="Arial" w:hAnsi="Arial" w:cs="Arial"/>
          <w:b/>
          <w:bCs/>
          <w:sz w:val="32"/>
          <w:szCs w:val="32"/>
        </w:rPr>
        <w:t>Correction to function f_TC_22_3_1_3_NBIOT</w:t>
      </w:r>
      <w:bookmarkEnd w:id="2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244E7" w14:paraId="331A28E5" w14:textId="77777777" w:rsidTr="0062276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4232" w14:textId="77777777" w:rsidR="00E244E7" w:rsidRDefault="00E244E7" w:rsidP="0062276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7332" w14:textId="77777777" w:rsidR="00E244E7" w:rsidRDefault="00E244E7" w:rsidP="00622767">
            <w:pPr>
              <w:rPr>
                <w:rFonts w:ascii="Arial" w:hAnsi="Arial" w:cs="Arial"/>
                <w:color w:val="000000"/>
                <w:lang w:eastAsia="zh-CN"/>
              </w:rPr>
            </w:pPr>
            <w:r w:rsidRPr="002936B5">
              <w:rPr>
                <w:rFonts w:ascii="Arial" w:hAnsi="Arial" w:cs="Arial"/>
                <w:color w:val="000000"/>
                <w:lang w:eastAsia="zh-CN"/>
              </w:rPr>
              <w:t>f_TC_22_3_1_</w:t>
            </w:r>
            <w:r>
              <w:rPr>
                <w:rFonts w:ascii="Arial" w:hAnsi="Arial" w:cs="Arial"/>
                <w:color w:val="000000"/>
                <w:lang w:eastAsia="zh-CN"/>
              </w:rPr>
              <w:t>3</w:t>
            </w:r>
            <w:r w:rsidRPr="002936B5">
              <w:rPr>
                <w:rFonts w:ascii="Arial" w:hAnsi="Arial" w:cs="Arial"/>
                <w:color w:val="000000"/>
                <w:lang w:eastAsia="zh-CN"/>
              </w:rPr>
              <w:t>_NBIOT</w:t>
            </w:r>
          </w:p>
        </w:tc>
      </w:tr>
      <w:tr w:rsidR="00E244E7" w14:paraId="0B14F963" w14:textId="77777777" w:rsidTr="0062276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A9F8" w14:textId="77777777" w:rsidR="00E244E7" w:rsidRDefault="00E244E7" w:rsidP="0062276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3B3A" w14:textId="77777777" w:rsidR="00E244E7" w:rsidRPr="00C37002" w:rsidRDefault="00E244E7" w:rsidP="0062276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lang w:eastAsia="zh-CN"/>
              </w:rPr>
              <w:t>Unintialized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value error is present due to </w:t>
            </w:r>
            <w:proofErr w:type="spellStart"/>
            <w:r w:rsidRPr="00416544">
              <w:rPr>
                <w:rFonts w:cs="Arial"/>
                <w:color w:val="000000"/>
                <w:lang w:eastAsia="zh-CN"/>
              </w:rPr>
              <w:t>f_NBIOT_MobileInfo_GetNTNSatelliteType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being called before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f_NBIOT_Init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functrion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. </w:t>
            </w:r>
            <w:proofErr w:type="spellStart"/>
            <w:r w:rsidRPr="00416544">
              <w:rPr>
                <w:rFonts w:cs="Arial"/>
                <w:color w:val="000000"/>
                <w:lang w:eastAsia="zh-CN"/>
              </w:rPr>
              <w:t>f_NBIOT_GetNPDCCH_PeriodBundle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also calls</w:t>
            </w:r>
            <w:r w:rsidRPr="00416544">
              <w:rPr>
                <w:rFonts w:cs="Arial"/>
                <w:color w:val="000000"/>
                <w:lang w:eastAsia="zh-CN"/>
              </w:rPr>
              <w:t xml:space="preserve"> </w:t>
            </w:r>
            <w:proofErr w:type="spellStart"/>
            <w:r w:rsidRPr="00416544">
              <w:rPr>
                <w:rFonts w:cs="Arial"/>
                <w:color w:val="000000"/>
                <w:lang w:eastAsia="zh-CN"/>
              </w:rPr>
              <w:t>f_NBIOT_MobileInfo_GetNTNSatelliteType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and gives the same error.</w:t>
            </w:r>
          </w:p>
        </w:tc>
      </w:tr>
      <w:tr w:rsidR="00E244E7" w14:paraId="40C8F3BB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1239" w14:textId="77777777" w:rsidR="00E244E7" w:rsidRDefault="00E244E7" w:rsidP="0062276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E496" w14:textId="77777777" w:rsidR="00E244E7" w:rsidRPr="00C37002" w:rsidRDefault="00E244E7" w:rsidP="00622767">
            <w:pPr>
              <w:pStyle w:val="CRCoverPage"/>
              <w:spacing w:after="0"/>
              <w:rPr>
                <w:rFonts w:cs="Arial"/>
                <w:color w:val="000000"/>
                <w:highlight w:val="yellow"/>
                <w:lang w:eastAsia="zh-CN"/>
              </w:rPr>
            </w:pPr>
            <w:r>
              <w:rPr>
                <w:rFonts w:cs="Arial"/>
                <w:color w:val="000000"/>
                <w:shd w:val="clear" w:color="auto" w:fill="FFFFFF"/>
              </w:rPr>
              <w:t xml:space="preserve">Moved occurrence of </w:t>
            </w:r>
            <w:proofErr w:type="spellStart"/>
            <w:r w:rsidRPr="00241822">
              <w:rPr>
                <w:rFonts w:cs="Arial"/>
                <w:color w:val="000000"/>
                <w:shd w:val="clear" w:color="auto" w:fill="FFFFFF"/>
              </w:rPr>
              <w:t>f_NBIOT_GetNPDCCH_PeriodBundle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to after </w:t>
            </w:r>
            <w:r w:rsidRPr="00241822">
              <w:rPr>
                <w:rFonts w:cs="Arial"/>
                <w:color w:val="000000"/>
                <w:lang w:eastAsia="zh-CN"/>
              </w:rPr>
              <w:t>f_NBIOT_L2_Preamble_State2B_NB</w:t>
            </w:r>
            <w:r>
              <w:rPr>
                <w:rFonts w:cs="Arial"/>
                <w:color w:val="000000"/>
                <w:lang w:eastAsia="zh-CN"/>
              </w:rPr>
              <w:t xml:space="preserve"> which calls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f_NBIOT_Init</w:t>
            </w:r>
            <w:proofErr w:type="spellEnd"/>
            <w:r>
              <w:rPr>
                <w:rFonts w:cs="Arial"/>
                <w:color w:val="000000"/>
                <w:lang w:eastAsia="zh-CN"/>
              </w:rPr>
              <w:t>.</w:t>
            </w:r>
          </w:p>
        </w:tc>
      </w:tr>
      <w:tr w:rsidR="00E244E7" w14:paraId="70687EFE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3156" w14:textId="77777777" w:rsidR="00E244E7" w:rsidRDefault="00E244E7" w:rsidP="0062276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995F" w14:textId="269EB677" w:rsidR="00E244E7" w:rsidRDefault="00E244E7" w:rsidP="00622767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40B69">
              <w:rPr>
                <w:rFonts w:ascii="Arial" w:hAnsi="Arial" w:cs="Arial"/>
                <w:color w:val="000000"/>
              </w:rPr>
              <w:t>NBIOT_MAC_Testcases</w:t>
            </w:r>
            <w:proofErr w:type="spellEnd"/>
          </w:p>
        </w:tc>
      </w:tr>
      <w:tr w:rsidR="00E244E7" w14:paraId="20D12C24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B9ED" w14:textId="77777777" w:rsidR="00E244E7" w:rsidRDefault="00E244E7" w:rsidP="00622767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A96A" w14:textId="77777777" w:rsidR="00E244E7" w:rsidRDefault="00E244E7" w:rsidP="00622767">
            <w:pPr>
              <w:rPr>
                <w:rFonts w:ascii="Arial" w:hAnsi="Arial" w:cs="Arial"/>
                <w:highlight w:val="red"/>
              </w:rPr>
            </w:pPr>
          </w:p>
        </w:tc>
      </w:tr>
    </w:tbl>
    <w:p w14:paraId="13971275" w14:textId="77777777" w:rsidR="00E244E7" w:rsidRDefault="00E244E7" w:rsidP="00E244E7">
      <w:pPr>
        <w:pStyle w:val="ListParagraph"/>
        <w:ind w:left="432"/>
        <w:rPr>
          <w:rFonts w:ascii="Arial" w:hAnsi="Arial" w:cs="Arial"/>
          <w:b/>
          <w:lang w:eastAsia="en-GB"/>
        </w:rPr>
      </w:pPr>
    </w:p>
    <w:p w14:paraId="25ABE0E1" w14:textId="77777777" w:rsidR="00E244E7" w:rsidRPr="00757A31" w:rsidRDefault="00E244E7" w:rsidP="00E244E7">
      <w:pPr>
        <w:pStyle w:val="ListParagraph"/>
        <w:ind w:left="432"/>
        <w:rPr>
          <w:rFonts w:ascii="Arial" w:hAnsi="Arial" w:cs="Arial"/>
          <w:b/>
          <w:lang w:eastAsia="en-GB"/>
        </w:rPr>
      </w:pPr>
      <w:r w:rsidRPr="00757A31">
        <w:rPr>
          <w:rFonts w:ascii="Arial" w:hAnsi="Arial" w:cs="Arial"/>
          <w:b/>
          <w:lang w:eastAsia="en-GB"/>
        </w:rPr>
        <w:t xml:space="preserve">Before </w:t>
      </w:r>
    </w:p>
    <w:p w14:paraId="4DDEF16D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>function f_TC_22_3_1_3_</w:t>
      </w:r>
      <w:proofErr w:type="gramStart"/>
      <w:r w:rsidRPr="00EA650D">
        <w:rPr>
          <w:rFonts w:ascii="Courier New" w:hAnsi="Courier New" w:cs="Courier New"/>
          <w:sz w:val="16"/>
          <w:szCs w:val="16"/>
          <w:lang w:eastAsia="zh-CN"/>
        </w:rPr>
        <w:t>NBIOT(</w:t>
      </w:r>
      <w:proofErr w:type="gramEnd"/>
      <w:r w:rsidRPr="00EA650D">
        <w:rPr>
          <w:rFonts w:ascii="Courier New" w:hAnsi="Courier New" w:cs="Courier New"/>
          <w:sz w:val="16"/>
          <w:szCs w:val="16"/>
          <w:lang w:eastAsia="zh-CN"/>
        </w:rPr>
        <w:t>) runs on NBIOT_PTC</w:t>
      </w:r>
    </w:p>
    <w:p w14:paraId="7CE0CCB1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{</w:t>
      </w:r>
    </w:p>
    <w:p w14:paraId="5719AA4B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var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NBIOT_CellId_Type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A650D">
        <w:rPr>
          <w:rFonts w:ascii="Courier New" w:hAnsi="Courier New" w:cs="Courier New"/>
          <w:sz w:val="16"/>
          <w:szCs w:val="16"/>
          <w:lang w:eastAsia="zh-CN"/>
        </w:rPr>
        <w:t>CellId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EA650D">
        <w:rPr>
          <w:rFonts w:ascii="Courier New" w:hAnsi="Courier New" w:cs="Courier New"/>
          <w:sz w:val="16"/>
          <w:szCs w:val="16"/>
          <w:lang w:eastAsia="zh-CN"/>
        </w:rPr>
        <w:t>= nbiot_Cell1;</w:t>
      </w:r>
    </w:p>
    <w:p w14:paraId="0EA6F32A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var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NBIOT_IDLEUPDATED_STATE_Type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A650D">
        <w:rPr>
          <w:rFonts w:ascii="Courier New" w:hAnsi="Courier New" w:cs="Courier New"/>
          <w:sz w:val="16"/>
          <w:szCs w:val="16"/>
          <w:lang w:eastAsia="zh-CN"/>
        </w:rPr>
        <w:t>TestLoopMode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EA650D">
        <w:rPr>
          <w:rFonts w:ascii="Courier New" w:hAnsi="Courier New" w:cs="Courier New"/>
          <w:sz w:val="16"/>
          <w:szCs w:val="16"/>
          <w:lang w:eastAsia="zh-CN"/>
        </w:rPr>
        <w:t>= STATE2A_NB_TESTLOOP_ModeG;</w:t>
      </w:r>
    </w:p>
    <w:p w14:paraId="35CB45A9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var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NB_RLC_CountsInfoList_Type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v_RLC_</w:t>
      </w:r>
      <w:proofErr w:type="gramStart"/>
      <w:r w:rsidRPr="00EA650D">
        <w:rPr>
          <w:rFonts w:ascii="Courier New" w:hAnsi="Courier New" w:cs="Courier New"/>
          <w:sz w:val="16"/>
          <w:szCs w:val="16"/>
          <w:lang w:eastAsia="zh-CN"/>
        </w:rPr>
        <w:t>CountsInfoListByRef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;   </w:t>
      </w:r>
      <w:proofErr w:type="gram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                  // RLC status to be maintained by Send/Receive functions</w:t>
      </w:r>
    </w:p>
    <w:p w14:paraId="523C2F19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var template (value)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RLC_SDU_Type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A650D">
        <w:rPr>
          <w:rFonts w:ascii="Courier New" w:hAnsi="Courier New" w:cs="Courier New"/>
          <w:sz w:val="16"/>
          <w:szCs w:val="16"/>
          <w:lang w:eastAsia="zh-CN"/>
        </w:rPr>
        <w:t>RlcSdu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69E7AF97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var template (value)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RLC_SDUList_Type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A650D">
        <w:rPr>
          <w:rFonts w:ascii="Courier New" w:hAnsi="Courier New" w:cs="Courier New"/>
          <w:sz w:val="16"/>
          <w:szCs w:val="16"/>
          <w:lang w:eastAsia="zh-CN"/>
        </w:rPr>
        <w:t>RlcSduList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78482811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var EUTRA_ASN1_C_RNTI_Type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v_C_</w:t>
      </w:r>
      <w:proofErr w:type="gramStart"/>
      <w:r w:rsidRPr="00EA650D">
        <w:rPr>
          <w:rFonts w:ascii="Courier New" w:hAnsi="Courier New" w:cs="Courier New"/>
          <w:sz w:val="16"/>
          <w:szCs w:val="16"/>
          <w:lang w:eastAsia="zh-CN"/>
        </w:rPr>
        <w:t>RNTI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033609D1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var NB_L2_DATA_IND v_NB_L2_DATA_</w:t>
      </w:r>
      <w:proofErr w:type="gramStart"/>
      <w:r w:rsidRPr="00EA650D">
        <w:rPr>
          <w:rFonts w:ascii="Courier New" w:hAnsi="Courier New" w:cs="Courier New"/>
          <w:sz w:val="16"/>
          <w:szCs w:val="16"/>
          <w:lang w:eastAsia="zh-CN"/>
        </w:rPr>
        <w:t>IND;</w:t>
      </w:r>
      <w:proofErr w:type="gramEnd"/>
    </w:p>
    <w:p w14:paraId="4B23514B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var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TimingInfo_Type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A650D">
        <w:rPr>
          <w:rFonts w:ascii="Courier New" w:hAnsi="Courier New" w:cs="Courier New"/>
          <w:sz w:val="16"/>
          <w:szCs w:val="16"/>
          <w:lang w:eastAsia="zh-CN"/>
        </w:rPr>
        <w:t>Timestamp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24F29732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var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SubFrameTiming_Type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A650D">
        <w:rPr>
          <w:rFonts w:ascii="Courier New" w:hAnsi="Courier New" w:cs="Courier New"/>
          <w:sz w:val="16"/>
          <w:szCs w:val="16"/>
          <w:lang w:eastAsia="zh-CN"/>
        </w:rPr>
        <w:t>SearchSpaceForULTransmission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099F27B1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var template (value)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TimingInfo_Type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A650D">
        <w:rPr>
          <w:rFonts w:ascii="Courier New" w:hAnsi="Courier New" w:cs="Courier New"/>
          <w:sz w:val="16"/>
          <w:szCs w:val="16"/>
          <w:lang w:eastAsia="zh-CN"/>
        </w:rPr>
        <w:t>TimingInfo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39C27290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var template (value)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NB_DciUlInfo_Type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A650D">
        <w:rPr>
          <w:rFonts w:ascii="Courier New" w:hAnsi="Courier New" w:cs="Courier New"/>
          <w:sz w:val="16"/>
          <w:szCs w:val="16"/>
          <w:lang w:eastAsia="zh-CN"/>
        </w:rPr>
        <w:t>DciUlInfo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73B1E02B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var template (value)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NB_UL_TransRetransmissionList_Type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A650D">
        <w:rPr>
          <w:rFonts w:ascii="Courier New" w:hAnsi="Courier New" w:cs="Courier New"/>
          <w:sz w:val="16"/>
          <w:szCs w:val="16"/>
          <w:lang w:eastAsia="zh-CN"/>
        </w:rPr>
        <w:t>TransRetransmissionList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09F1B401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var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SubFrameTiming_Type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A650D">
        <w:rPr>
          <w:rFonts w:ascii="Courier New" w:hAnsi="Courier New" w:cs="Courier New"/>
          <w:sz w:val="16"/>
          <w:szCs w:val="16"/>
          <w:lang w:eastAsia="zh-CN"/>
        </w:rPr>
        <w:t>TimingStart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189350E0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var template (present)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MAC_PDU_Type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v_MAC_PDU_</w:t>
      </w:r>
      <w:proofErr w:type="gramStart"/>
      <w:r w:rsidRPr="00EA650D">
        <w:rPr>
          <w:rFonts w:ascii="Courier New" w:hAnsi="Courier New" w:cs="Courier New"/>
          <w:sz w:val="16"/>
          <w:szCs w:val="16"/>
          <w:lang w:eastAsia="zh-CN"/>
        </w:rPr>
        <w:t>RX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669251ED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var template (present)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MAC_SDUList_Type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v_MAC_SDUList_</w:t>
      </w:r>
      <w:proofErr w:type="gramStart"/>
      <w:r w:rsidRPr="00EA650D">
        <w:rPr>
          <w:rFonts w:ascii="Courier New" w:hAnsi="Courier New" w:cs="Courier New"/>
          <w:sz w:val="16"/>
          <w:szCs w:val="16"/>
          <w:lang w:eastAsia="zh-CN"/>
        </w:rPr>
        <w:t>RX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165DE5EA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var template (value)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NB_DciUlInfo_Type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A650D">
        <w:rPr>
          <w:rFonts w:ascii="Courier New" w:hAnsi="Courier New" w:cs="Courier New"/>
          <w:sz w:val="16"/>
          <w:szCs w:val="16"/>
          <w:lang w:eastAsia="zh-CN"/>
        </w:rPr>
        <w:t>ULGrant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2B49FC4E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var integer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A650D">
        <w:rPr>
          <w:rFonts w:ascii="Courier New" w:hAnsi="Courier New" w:cs="Courier New"/>
          <w:sz w:val="16"/>
          <w:szCs w:val="16"/>
          <w:lang w:eastAsia="zh-CN"/>
        </w:rPr>
        <w:t>IncrementVRR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5060FBF3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var integer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A650D">
        <w:rPr>
          <w:rFonts w:ascii="Courier New" w:hAnsi="Courier New" w:cs="Courier New"/>
          <w:sz w:val="16"/>
          <w:szCs w:val="16"/>
          <w:lang w:eastAsia="zh-CN"/>
        </w:rPr>
        <w:t>NpdcchPeriodBundle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=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f_NBIOT_GetNPDCCH_PeriodBundle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>(nbiot_Cell1); //@sic R5-241564 sic@</w:t>
      </w:r>
    </w:p>
    <w:p w14:paraId="33AE7B49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</w:p>
    <w:p w14:paraId="47BC6979" w14:textId="77777777" w:rsid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f_NBIOT_L2_Preamble_State2B_</w:t>
      </w:r>
      <w:proofErr w:type="gramStart"/>
      <w:r w:rsidRPr="00EA650D">
        <w:rPr>
          <w:rFonts w:ascii="Courier New" w:hAnsi="Courier New" w:cs="Courier New"/>
          <w:sz w:val="16"/>
          <w:szCs w:val="16"/>
          <w:lang w:eastAsia="zh-CN"/>
        </w:rPr>
        <w:t>NB(</w:t>
      </w:r>
      <w:proofErr w:type="spellStart"/>
      <w:proofErr w:type="gramEnd"/>
      <w:r w:rsidRPr="00EA650D">
        <w:rPr>
          <w:rFonts w:ascii="Courier New" w:hAnsi="Courier New" w:cs="Courier New"/>
          <w:sz w:val="16"/>
          <w:szCs w:val="16"/>
          <w:lang w:eastAsia="zh-CN"/>
        </w:rPr>
        <w:t>v_RLC_CountsInfoListByRef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,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v_CellId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,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TransparentMode_RLC_MAC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,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v_TestLoopMode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>);</w:t>
      </w:r>
    </w:p>
    <w:p w14:paraId="09D06022" w14:textId="77777777" w:rsidR="00EA650D" w:rsidRDefault="00EA650D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</w:p>
    <w:p w14:paraId="72754785" w14:textId="77777777" w:rsidR="00EA650D" w:rsidRPr="00E244E7" w:rsidRDefault="00EA650D" w:rsidP="00EA650D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bookmarkStart w:id="28" w:name="_Hlk162942345"/>
      <w:r w:rsidRPr="00074E8A">
        <w:rPr>
          <w:rFonts w:ascii="Courier New" w:hAnsi="Courier New" w:cs="Courier New"/>
          <w:b/>
          <w:color w:val="000000"/>
          <w:lang w:eastAsia="de-DE"/>
        </w:rPr>
        <w:t>&lt;&lt; SKIPPED CODE &gt;&gt;</w:t>
      </w:r>
    </w:p>
    <w:bookmarkEnd w:id="28"/>
    <w:p w14:paraId="02550C96" w14:textId="77777777" w:rsidR="00E244E7" w:rsidRPr="00EA650D" w:rsidRDefault="00E244E7" w:rsidP="00EA650D">
      <w:pPr>
        <w:rPr>
          <w:rFonts w:ascii="Arial" w:hAnsi="Arial" w:cs="Arial"/>
          <w:b/>
          <w:lang w:eastAsia="en-GB"/>
        </w:rPr>
      </w:pPr>
    </w:p>
    <w:p w14:paraId="13D07704" w14:textId="77777777" w:rsidR="00E244E7" w:rsidRPr="00757A31" w:rsidRDefault="00E244E7" w:rsidP="00E244E7">
      <w:pPr>
        <w:pStyle w:val="ListParagraph"/>
        <w:ind w:left="432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</w:p>
    <w:p w14:paraId="3F72817D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function f_TC_22_3_1_3_</w:t>
      </w:r>
      <w:proofErr w:type="gram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NBIOT(</w:t>
      </w:r>
      <w:proofErr w:type="gram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) runs on NBIOT_PTC</w:t>
      </w:r>
    </w:p>
    <w:p w14:paraId="26DE6942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3D78E271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NBIOT_CellId_Type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CellId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= nbiot_Cell1;</w:t>
      </w:r>
    </w:p>
    <w:p w14:paraId="6193DE3E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NBIOT_IDLEUPDATED_STATE_Type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TestLoopMode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= STATE2A_NB_TESTLOOP_ModeG;</w:t>
      </w:r>
    </w:p>
    <w:p w14:paraId="00C1DE86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NB_RLC_CountsInfoList_Type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v_RLC_</w:t>
      </w:r>
      <w:proofErr w:type="gram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CountsInfoListByRef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;   </w:t>
      </w:r>
      <w:proofErr w:type="gram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// RLC status to be maintained by Send/Receive functions</w:t>
      </w:r>
    </w:p>
    <w:p w14:paraId="288260AC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RLC_SDU_Type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RlcSdu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2CC35D7C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RLC_SDUList_Type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RlcSduList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5DE62976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EUTRA_ASN1_C_RNTI_Type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v_C_</w:t>
      </w:r>
      <w:proofErr w:type="gram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RNTI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61D17A08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NB_L2_DATA_IND v_NB_L2_DATA_</w:t>
      </w:r>
      <w:proofErr w:type="gram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IND;</w:t>
      </w:r>
      <w:proofErr w:type="gramEnd"/>
    </w:p>
    <w:p w14:paraId="3C43651D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TimingInfo_Type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Timestamp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008AEC12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SearchSpaceForULTransmission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6C8F1C8B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TimingInfo_Type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TimingInfo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4946EE91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var template (value)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NB_DciUlInfo_Type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DciUlInfo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413B0F9C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NB_UL_TransRetransmissionList_Type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TransRetransmissionList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11D2B2D5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TimingStart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5B236314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(present)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MAC_PDU_Type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v_MAC_PDU_</w:t>
      </w:r>
      <w:proofErr w:type="gram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RX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779CDDF7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(present)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MAC_SDUList_Type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v_MAC_SDUList_</w:t>
      </w:r>
      <w:proofErr w:type="gram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RX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57FC358E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NB_DciUlInfo_Type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ULGrant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019F66ED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IncrementVRR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5B3C3982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EA650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var integer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EA650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NpdcchPeriodBundle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;</w:t>
      </w:r>
      <w:proofErr w:type="gramEnd"/>
    </w:p>
    <w:p w14:paraId="30771EE6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4E9275B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f_NBIOT_L2_Preamble_State2B_</w:t>
      </w:r>
      <w:proofErr w:type="gram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NB(</w:t>
      </w:r>
      <w:proofErr w:type="spellStart"/>
      <w:proofErr w:type="gram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v_RLC_CountsInfoListByRef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v_CellId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TransparentMode_RLC_MAC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v_TestLoopMode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F97CB0A" w14:textId="77777777" w:rsidR="00E244E7" w:rsidRPr="00EA650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D551792" w14:textId="3CF029BA" w:rsid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EA650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NpdcchPeriodBundle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EA650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f_NBIOT_GetNPDCCH_PeriodBundle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(nbiot_Cell1); </w:t>
      </w:r>
    </w:p>
    <w:p w14:paraId="67CF92B9" w14:textId="77777777" w:rsidR="00EA650D" w:rsidRDefault="00EA650D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41C7B88" w14:textId="7BBC3FFD" w:rsidR="00E244E7" w:rsidRPr="00EA650D" w:rsidRDefault="00EA650D" w:rsidP="00EA650D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74E8A">
        <w:rPr>
          <w:rFonts w:ascii="Courier New" w:hAnsi="Courier New" w:cs="Courier New"/>
          <w:b/>
          <w:color w:val="000000"/>
          <w:lang w:eastAsia="de-DE"/>
        </w:rPr>
        <w:t>&lt;&lt; SKIPPED CODE &gt;&gt;</w:t>
      </w:r>
    </w:p>
    <w:p w14:paraId="63BBE00E" w14:textId="77777777" w:rsidR="00E244E7" w:rsidRDefault="00E244E7" w:rsidP="00E244E7">
      <w:pPr>
        <w:rPr>
          <w:lang w:eastAsia="en-GB"/>
        </w:rPr>
      </w:pPr>
    </w:p>
    <w:p w14:paraId="398F5626" w14:textId="77777777" w:rsidR="00E244E7" w:rsidRPr="00A03E5D" w:rsidRDefault="00E244E7" w:rsidP="00A32CEF">
      <w:pPr>
        <w:pStyle w:val="ListParagraph"/>
        <w:keepNext/>
        <w:keepLines/>
        <w:numPr>
          <w:ilvl w:val="1"/>
          <w:numId w:val="3"/>
        </w:numPr>
        <w:spacing w:before="180"/>
        <w:contextualSpacing/>
        <w:outlineLvl w:val="1"/>
        <w:rPr>
          <w:rFonts w:ascii="Arial" w:hAnsi="Arial" w:cs="Arial"/>
          <w:b/>
          <w:bCs/>
          <w:sz w:val="32"/>
          <w:szCs w:val="32"/>
        </w:rPr>
      </w:pPr>
      <w:bookmarkStart w:id="29" w:name="_Toc162943917"/>
      <w:r w:rsidRPr="00A03E5D">
        <w:rPr>
          <w:rFonts w:ascii="Arial" w:hAnsi="Arial" w:cs="Arial"/>
          <w:b/>
          <w:bCs/>
          <w:sz w:val="32"/>
          <w:szCs w:val="32"/>
        </w:rPr>
        <w:t>Correction to function f_TC_22_3_1_4_NBIOT</w:t>
      </w:r>
      <w:bookmarkEnd w:id="2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244E7" w14:paraId="71EB7AF2" w14:textId="77777777" w:rsidTr="0062276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BA35" w14:textId="77777777" w:rsidR="00E244E7" w:rsidRDefault="00E244E7" w:rsidP="0062276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6B41" w14:textId="77777777" w:rsidR="00E244E7" w:rsidRDefault="00E244E7" w:rsidP="00622767">
            <w:pPr>
              <w:rPr>
                <w:rFonts w:ascii="Arial" w:hAnsi="Arial" w:cs="Arial"/>
                <w:color w:val="000000"/>
                <w:lang w:eastAsia="zh-CN"/>
              </w:rPr>
            </w:pPr>
            <w:bookmarkStart w:id="30" w:name="_Hlk162519848"/>
            <w:r w:rsidRPr="002936B5">
              <w:rPr>
                <w:rFonts w:ascii="Arial" w:hAnsi="Arial" w:cs="Arial"/>
                <w:color w:val="000000"/>
                <w:lang w:eastAsia="zh-CN"/>
              </w:rPr>
              <w:t>f_TC_22_3_1_</w:t>
            </w:r>
            <w:r>
              <w:rPr>
                <w:rFonts w:ascii="Arial" w:hAnsi="Arial" w:cs="Arial"/>
                <w:color w:val="000000"/>
                <w:lang w:eastAsia="zh-CN"/>
              </w:rPr>
              <w:t>4</w:t>
            </w:r>
            <w:r w:rsidRPr="002936B5">
              <w:rPr>
                <w:rFonts w:ascii="Arial" w:hAnsi="Arial" w:cs="Arial"/>
                <w:color w:val="000000"/>
                <w:lang w:eastAsia="zh-CN"/>
              </w:rPr>
              <w:t>_NBIOT</w:t>
            </w:r>
            <w:bookmarkEnd w:id="30"/>
          </w:p>
        </w:tc>
      </w:tr>
      <w:tr w:rsidR="00E244E7" w14:paraId="5BD5B7D9" w14:textId="77777777" w:rsidTr="0062276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8A0D" w14:textId="77777777" w:rsidR="00E244E7" w:rsidRDefault="00E244E7" w:rsidP="0062276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038B" w14:textId="77777777" w:rsidR="00E244E7" w:rsidRPr="00C37002" w:rsidRDefault="00E244E7" w:rsidP="0062276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proofErr w:type="spellStart"/>
            <w:r w:rsidRPr="00F40B69">
              <w:rPr>
                <w:rFonts w:cs="Arial"/>
                <w:color w:val="000000"/>
                <w:lang w:eastAsia="zh-CN"/>
              </w:rPr>
              <w:t>Unintialized</w:t>
            </w:r>
            <w:proofErr w:type="spellEnd"/>
            <w:r w:rsidRPr="00F40B69">
              <w:rPr>
                <w:rFonts w:cs="Arial"/>
                <w:color w:val="000000"/>
                <w:lang w:eastAsia="zh-CN"/>
              </w:rPr>
              <w:t xml:space="preserve"> value error is present due to </w:t>
            </w:r>
            <w:proofErr w:type="spellStart"/>
            <w:r w:rsidRPr="00F40B69">
              <w:rPr>
                <w:rFonts w:cs="Arial"/>
                <w:color w:val="000000"/>
                <w:lang w:eastAsia="zh-CN"/>
              </w:rPr>
              <w:t>f_NBIOT_MobileInfo_GetNTNSatelliteType</w:t>
            </w:r>
            <w:proofErr w:type="spellEnd"/>
            <w:r w:rsidRPr="00F40B69">
              <w:rPr>
                <w:rFonts w:cs="Arial"/>
                <w:color w:val="000000"/>
                <w:lang w:eastAsia="zh-CN"/>
              </w:rPr>
              <w:t xml:space="preserve"> being called before </w:t>
            </w:r>
            <w:proofErr w:type="spellStart"/>
            <w:r w:rsidRPr="00F40B69">
              <w:rPr>
                <w:rFonts w:cs="Arial"/>
                <w:color w:val="000000"/>
                <w:lang w:eastAsia="zh-CN"/>
              </w:rPr>
              <w:t>f_NBIOT_Init</w:t>
            </w:r>
            <w:proofErr w:type="spellEnd"/>
            <w:r w:rsidRPr="00F40B69">
              <w:rPr>
                <w:rFonts w:cs="Arial"/>
                <w:color w:val="000000"/>
                <w:lang w:eastAsia="zh-CN"/>
              </w:rPr>
              <w:t xml:space="preserve"> </w:t>
            </w:r>
            <w:proofErr w:type="spellStart"/>
            <w:r w:rsidRPr="00F40B69">
              <w:rPr>
                <w:rFonts w:cs="Arial"/>
                <w:color w:val="000000"/>
                <w:lang w:eastAsia="zh-CN"/>
              </w:rPr>
              <w:t>functrion</w:t>
            </w:r>
            <w:proofErr w:type="spellEnd"/>
            <w:r w:rsidRPr="00F40B69">
              <w:rPr>
                <w:rFonts w:cs="Arial"/>
                <w:color w:val="000000"/>
                <w:lang w:eastAsia="zh-CN"/>
              </w:rPr>
              <w:t xml:space="preserve">. </w:t>
            </w:r>
            <w:proofErr w:type="spellStart"/>
            <w:r w:rsidRPr="00F40B69">
              <w:rPr>
                <w:rFonts w:cs="Arial"/>
                <w:color w:val="000000"/>
                <w:lang w:eastAsia="zh-CN"/>
              </w:rPr>
              <w:t>f_NBIOT_GetNPDCCH_PeriodBundle</w:t>
            </w:r>
            <w:proofErr w:type="spellEnd"/>
            <w:r w:rsidRPr="00F40B69">
              <w:rPr>
                <w:rFonts w:cs="Arial"/>
                <w:color w:val="000000"/>
                <w:lang w:eastAsia="zh-CN"/>
              </w:rPr>
              <w:t xml:space="preserve"> also calls </w:t>
            </w:r>
            <w:proofErr w:type="spellStart"/>
            <w:r w:rsidRPr="00F40B69">
              <w:rPr>
                <w:rFonts w:cs="Arial"/>
                <w:color w:val="000000"/>
                <w:lang w:eastAsia="zh-CN"/>
              </w:rPr>
              <w:t>f_NBIOT_MobileInfo_GetNTNSatelliteType</w:t>
            </w:r>
            <w:proofErr w:type="spellEnd"/>
            <w:r w:rsidRPr="00F40B69">
              <w:rPr>
                <w:rFonts w:cs="Arial"/>
                <w:color w:val="000000"/>
                <w:lang w:eastAsia="zh-CN"/>
              </w:rPr>
              <w:t xml:space="preserve"> and gives the same error.</w:t>
            </w:r>
          </w:p>
        </w:tc>
      </w:tr>
      <w:tr w:rsidR="00E244E7" w14:paraId="7FBEE1C7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DD32" w14:textId="77777777" w:rsidR="00E244E7" w:rsidRDefault="00E244E7" w:rsidP="0062276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8714" w14:textId="77777777" w:rsidR="00E244E7" w:rsidRPr="00C37002" w:rsidRDefault="00E244E7" w:rsidP="00622767">
            <w:pPr>
              <w:pStyle w:val="CRCoverPage"/>
              <w:spacing w:after="0"/>
              <w:rPr>
                <w:rFonts w:cs="Arial"/>
                <w:color w:val="000000"/>
                <w:highlight w:val="yellow"/>
                <w:lang w:eastAsia="zh-CN"/>
              </w:rPr>
            </w:pPr>
            <w:r>
              <w:rPr>
                <w:rFonts w:cs="Arial"/>
                <w:color w:val="000000"/>
                <w:shd w:val="clear" w:color="auto" w:fill="FFFFFF"/>
              </w:rPr>
              <w:t xml:space="preserve">Moved occurrence of </w:t>
            </w:r>
            <w:proofErr w:type="spellStart"/>
            <w:r w:rsidRPr="00241822">
              <w:rPr>
                <w:rFonts w:cs="Arial"/>
                <w:color w:val="000000"/>
                <w:shd w:val="clear" w:color="auto" w:fill="FFFFFF"/>
              </w:rPr>
              <w:t>f_NBIOT_GetNPDCCH_PeriodBundle</w:t>
            </w:r>
            <w:proofErr w:type="spellEnd"/>
            <w:r>
              <w:rPr>
                <w:rFonts w:cs="Arial"/>
                <w:color w:val="000000"/>
                <w:shd w:val="clear" w:color="auto" w:fill="FFFFFF"/>
              </w:rPr>
              <w:t xml:space="preserve"> and </w:t>
            </w:r>
            <w:proofErr w:type="spellStart"/>
            <w:r w:rsidRPr="00416544">
              <w:rPr>
                <w:rFonts w:cs="Arial"/>
                <w:color w:val="000000"/>
                <w:lang w:eastAsia="zh-CN"/>
              </w:rPr>
              <w:t>f_NBIOT_MobileInfo_GetNTNSatelliteType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to after </w:t>
            </w:r>
            <w:r w:rsidRPr="00241822">
              <w:rPr>
                <w:rFonts w:cs="Arial"/>
                <w:color w:val="000000"/>
                <w:lang w:eastAsia="zh-CN"/>
              </w:rPr>
              <w:t>f_NBIOT_L2_Preamble_State2B_NB</w:t>
            </w:r>
            <w:r>
              <w:rPr>
                <w:rFonts w:cs="Arial"/>
                <w:color w:val="000000"/>
                <w:lang w:eastAsia="zh-CN"/>
              </w:rPr>
              <w:t xml:space="preserve"> which calls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f_NBIOT_Init</w:t>
            </w:r>
            <w:proofErr w:type="spellEnd"/>
            <w:r>
              <w:rPr>
                <w:rFonts w:cs="Arial"/>
                <w:color w:val="000000"/>
                <w:lang w:eastAsia="zh-CN"/>
              </w:rPr>
              <w:t>.</w:t>
            </w:r>
          </w:p>
        </w:tc>
      </w:tr>
      <w:tr w:rsidR="00E244E7" w14:paraId="5722F1B6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957D" w14:textId="77777777" w:rsidR="00E244E7" w:rsidRDefault="00E244E7" w:rsidP="0062276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C289" w14:textId="18A1B030" w:rsidR="00E244E7" w:rsidRDefault="00E244E7" w:rsidP="00622767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40B69">
              <w:rPr>
                <w:rFonts w:ascii="Arial" w:hAnsi="Arial" w:cs="Arial"/>
                <w:color w:val="000000"/>
              </w:rPr>
              <w:t>NBIOT_MAC_Testcases</w:t>
            </w:r>
            <w:proofErr w:type="spellEnd"/>
          </w:p>
        </w:tc>
      </w:tr>
      <w:tr w:rsidR="00E244E7" w14:paraId="407EA565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BB57" w14:textId="77777777" w:rsidR="00E244E7" w:rsidRDefault="00E244E7" w:rsidP="00622767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EBD8" w14:textId="77777777" w:rsidR="00E244E7" w:rsidRDefault="00E244E7" w:rsidP="00622767">
            <w:pPr>
              <w:rPr>
                <w:rFonts w:ascii="Arial" w:hAnsi="Arial" w:cs="Arial"/>
                <w:highlight w:val="red"/>
              </w:rPr>
            </w:pPr>
          </w:p>
        </w:tc>
      </w:tr>
    </w:tbl>
    <w:p w14:paraId="559BEB22" w14:textId="77777777" w:rsidR="00E244E7" w:rsidRDefault="00E244E7" w:rsidP="00E244E7">
      <w:pPr>
        <w:pStyle w:val="ListParagraph"/>
        <w:ind w:left="432"/>
        <w:rPr>
          <w:rFonts w:ascii="Arial" w:hAnsi="Arial" w:cs="Arial"/>
          <w:b/>
          <w:lang w:eastAsia="en-GB"/>
        </w:rPr>
      </w:pPr>
    </w:p>
    <w:p w14:paraId="59985037" w14:textId="77777777" w:rsidR="00E244E7" w:rsidRPr="00757A31" w:rsidRDefault="00E244E7" w:rsidP="00E244E7">
      <w:pPr>
        <w:pStyle w:val="ListParagraph"/>
        <w:ind w:left="432"/>
        <w:rPr>
          <w:rFonts w:ascii="Arial" w:hAnsi="Arial" w:cs="Arial"/>
          <w:b/>
          <w:lang w:eastAsia="en-GB"/>
        </w:rPr>
      </w:pPr>
      <w:r w:rsidRPr="00757A31">
        <w:rPr>
          <w:rFonts w:ascii="Arial" w:hAnsi="Arial" w:cs="Arial"/>
          <w:b/>
          <w:lang w:eastAsia="en-GB"/>
        </w:rPr>
        <w:t xml:space="preserve">Before </w:t>
      </w:r>
    </w:p>
    <w:p w14:paraId="434A3827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>function f_TC_22_3_1_4_</w:t>
      </w:r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>NBIOT(</w:t>
      </w:r>
      <w:proofErr w:type="gramEnd"/>
      <w:r w:rsidRPr="00E51A27">
        <w:rPr>
          <w:rFonts w:ascii="Courier New" w:hAnsi="Courier New" w:cs="Courier New"/>
          <w:sz w:val="16"/>
          <w:szCs w:val="16"/>
          <w:lang w:eastAsia="zh-CN"/>
        </w:rPr>
        <w:t>) runs on NBIOT_PTC</w:t>
      </w:r>
    </w:p>
    <w:p w14:paraId="115918C5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{</w:t>
      </w:r>
    </w:p>
    <w:p w14:paraId="221806EC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var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NBIOT_CellId_Type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>CellId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E51A27">
        <w:rPr>
          <w:rFonts w:ascii="Courier New" w:hAnsi="Courier New" w:cs="Courier New"/>
          <w:sz w:val="16"/>
          <w:szCs w:val="16"/>
          <w:lang w:eastAsia="zh-CN"/>
        </w:rPr>
        <w:t>= nbiot_Cell1;</w:t>
      </w:r>
    </w:p>
    <w:p w14:paraId="0ECE5EE8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var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NBIOT_IDLEUPDATED_STATE_Type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>TestLoopMode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E51A27">
        <w:rPr>
          <w:rFonts w:ascii="Courier New" w:hAnsi="Courier New" w:cs="Courier New"/>
          <w:sz w:val="16"/>
          <w:szCs w:val="16"/>
          <w:lang w:eastAsia="zh-CN"/>
        </w:rPr>
        <w:t>= STATE2A_NB_TESTLOOP_ModeG;</w:t>
      </w:r>
    </w:p>
    <w:p w14:paraId="1E1BB596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var RetxBSR_Timer_NB_r13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v_RetxBSR_Timer_</w:t>
      </w:r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>Preamble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E51A27">
        <w:rPr>
          <w:rFonts w:ascii="Courier New" w:hAnsi="Courier New" w:cs="Courier New"/>
          <w:sz w:val="16"/>
          <w:szCs w:val="16"/>
          <w:lang w:eastAsia="zh-CN"/>
        </w:rPr>
        <w:t>= pp16;                  /* @sic R5-176882, R5s170821 change 7: pp4 -&gt; pp16 sic@ */</w:t>
      </w:r>
    </w:p>
    <w:p w14:paraId="28120406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var PeriodicBSR_Timer_NB_r13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v_PeriodicBSR_</w:t>
      </w:r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>Timer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E51A27">
        <w:rPr>
          <w:rFonts w:ascii="Courier New" w:hAnsi="Courier New" w:cs="Courier New"/>
          <w:sz w:val="16"/>
          <w:szCs w:val="16"/>
          <w:lang w:eastAsia="zh-CN"/>
        </w:rPr>
        <w:t>= pp64;                   /* @sic R5-176882, R5s170821 change 7: pp4 -&gt; pp64 sic@ */</w:t>
      </w:r>
    </w:p>
    <w:p w14:paraId="56312D6D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var RetxBSR_Timer_NB_r13 v_RetxBSR_Timer_Step21</w:t>
      </w:r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>C :</w:t>
      </w:r>
      <w:proofErr w:type="gramEnd"/>
      <w:r w:rsidRPr="00E51A27">
        <w:rPr>
          <w:rFonts w:ascii="Courier New" w:hAnsi="Courier New" w:cs="Courier New"/>
          <w:sz w:val="16"/>
          <w:szCs w:val="16"/>
          <w:lang w:eastAsia="zh-CN"/>
        </w:rPr>
        <w:t>= pp64;                   /* @sic R5-176882, R5s170821 change 7 sic@ */</w:t>
      </w:r>
    </w:p>
    <w:p w14:paraId="37A880DF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var PeriodicBSR_Timer_NB_r13 v_PeriodicBSR_Timer_Step21</w:t>
      </w:r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>C :</w:t>
      </w:r>
      <w:proofErr w:type="gramEnd"/>
      <w:r w:rsidRPr="00E51A27">
        <w:rPr>
          <w:rFonts w:ascii="Courier New" w:hAnsi="Courier New" w:cs="Courier New"/>
          <w:sz w:val="16"/>
          <w:szCs w:val="16"/>
          <w:lang w:eastAsia="zh-CN"/>
        </w:rPr>
        <w:t>= pp16;           /* @sic R5-176882, R5s170821 change 7 sic@ */</w:t>
      </w:r>
    </w:p>
    <w:p w14:paraId="5664AF6C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var template (value) MAC_MainConfig_NB_r13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v_MAC_</w:t>
      </w:r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>MainConfig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=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cs_MAC_MainConfig_NB_SRB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6FAA95DA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var template (value)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DL_CCCH_Message_NB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>RrcConnSetup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7E43C14E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var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NB_RLC_CountsInfoList_Type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v_RLC_</w:t>
      </w:r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CountsInfoListByRef;   </w:t>
      </w:r>
      <w:proofErr w:type="gram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                   // RLC status to be maintained by Send/Receive functions</w:t>
      </w:r>
    </w:p>
    <w:p w14:paraId="085BC9F2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var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SubFrameTiming_Type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>SubFrameTiming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445EFF16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var template (value)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TimingInfo_Type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>TimingInfo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0B6CD559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var template (value)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RLC_SDUList_Type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>RlcSduList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69416F73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var template (value)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RLC_SDUList_Type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v_RlcSduList_</w:t>
      </w:r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>Step5C;</w:t>
      </w:r>
      <w:proofErr w:type="gramEnd"/>
    </w:p>
    <w:p w14:paraId="0E5D90DB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var template (value)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RLC_SDUList_Type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v_RlcSduList_</w:t>
      </w:r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>Step7;</w:t>
      </w:r>
      <w:proofErr w:type="gramEnd"/>
    </w:p>
    <w:p w14:paraId="368AE1A0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var template (present)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MAC_SDUList_Type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v_MAC_SDUList_</w:t>
      </w:r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>RX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08FE7638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var template (present)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MAC_PDU_Type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v_MAC_PDU_</w:t>
      </w:r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>RX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2509F393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var integer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>NoOfNpdcchPeriods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09D20ED8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var integer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v_BSR_Index_</w:t>
      </w:r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>Min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5A903009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var template (value)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NB_RarList_Type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v_NB_</w:t>
      </w:r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>RarList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688FB29E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var template (value)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NB_RachProcedureList_Type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>RachProcedureList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6BC44012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var float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>RetxBSRTimerValueMin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62DAE939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var integer </w:t>
      </w:r>
      <w:proofErr w:type="spellStart"/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>i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03322520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var integer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>NpdcchPeriodBundle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=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f_NBIOT_GetNPDCCH_PeriodBundle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>(nbiot_Cell1); //@sic R5-241564 sic@</w:t>
      </w:r>
    </w:p>
    <w:p w14:paraId="35C6E1F1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var float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>SchedulingOffset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29D69F90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</w:t>
      </w:r>
    </w:p>
    <w:p w14:paraId="29B42CF5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if(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f_NBIOT_MobileInfo_</w:t>
      </w:r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>GetNTNSatelliteType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>(</w:t>
      </w:r>
      <w:proofErr w:type="gram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)!=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ntn_None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>)</w:t>
      </w:r>
    </w:p>
    <w:p w14:paraId="002D7E16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{</w:t>
      </w:r>
      <w:bookmarkStart w:id="31" w:name="_Hlk162942972"/>
      <w:r w:rsidRPr="00E51A27">
        <w:rPr>
          <w:rFonts w:ascii="Courier New" w:hAnsi="Courier New" w:cs="Courier New"/>
          <w:sz w:val="16"/>
          <w:szCs w:val="16"/>
          <w:lang w:eastAsia="zh-CN"/>
        </w:rPr>
        <w:t>//@sic R5-241564 sic@</w:t>
      </w:r>
      <w:bookmarkEnd w:id="31"/>
    </w:p>
    <w:p w14:paraId="6C4AC59E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  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>SchedulingOffset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E51A27">
        <w:rPr>
          <w:rFonts w:ascii="Courier New" w:hAnsi="Courier New" w:cs="Courier New"/>
          <w:sz w:val="16"/>
          <w:szCs w:val="16"/>
          <w:lang w:eastAsia="zh-CN"/>
        </w:rPr>
        <w:t>= int2float(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v_NpdcchPeriodBundle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>);</w:t>
      </w:r>
    </w:p>
    <w:p w14:paraId="0B8C1E03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}</w:t>
      </w:r>
    </w:p>
    <w:p w14:paraId="19681243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else</w:t>
      </w:r>
    </w:p>
    <w:p w14:paraId="48915E85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{</w:t>
      </w:r>
    </w:p>
    <w:p w14:paraId="0BE3E76A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   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>SchedulingOffset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= int2float(3 *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v_NpdcchPeriodBundle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>);</w:t>
      </w:r>
    </w:p>
    <w:p w14:paraId="413191D8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}</w:t>
      </w:r>
    </w:p>
    <w:p w14:paraId="25B4D81F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</w:p>
    <w:p w14:paraId="25D3F022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lastRenderedPageBreak/>
        <w:t xml:space="preserve">    v_MAC_MainConfig.ul_SCH_Config_r13.periodicBSR_Timer_r</w:t>
      </w:r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>13 :</w:t>
      </w:r>
      <w:proofErr w:type="gram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=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v_PeriodicBSR_Timer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4EB01E25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v_MAC_MainConfig.ul_SCH_Config_r13.retxBSR_Timer_r</w:t>
      </w:r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>13 :</w:t>
      </w:r>
      <w:proofErr w:type="gram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=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v_RetxBSR_Timer_Preamble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55814A75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>RrcConnSetup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= f_NBIOT_508_RRCConnectionSetup(-, -,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v_MAC_MainConfig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>);</w:t>
      </w:r>
    </w:p>
    <w:p w14:paraId="5C123C40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</w:p>
    <w:p w14:paraId="429E439C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f_NBIOT_L2_Preamble_State2B_</w:t>
      </w:r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>NB(</w:t>
      </w:r>
      <w:proofErr w:type="spellStart"/>
      <w:proofErr w:type="gramEnd"/>
      <w:r w:rsidRPr="00E51A27">
        <w:rPr>
          <w:rFonts w:ascii="Courier New" w:hAnsi="Courier New" w:cs="Courier New"/>
          <w:sz w:val="16"/>
          <w:szCs w:val="16"/>
          <w:lang w:eastAsia="zh-CN"/>
        </w:rPr>
        <w:t>v_RLC_CountsInfoListByRef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,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v_CellId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,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TransparentMode_RLC_MAC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,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v_TestLoopMode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,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v_RrcConnSetup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>);</w:t>
      </w:r>
    </w:p>
    <w:p w14:paraId="4C9481C7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</w:p>
    <w:p w14:paraId="78437B6B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f_NBIOT_SS_</w:t>
      </w:r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>ConfigRachPreambleIndMode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>(</w:t>
      </w:r>
      <w:proofErr w:type="spellStart"/>
      <w:proofErr w:type="gramEnd"/>
      <w:r w:rsidRPr="00E51A27">
        <w:rPr>
          <w:rFonts w:ascii="Courier New" w:hAnsi="Courier New" w:cs="Courier New"/>
          <w:sz w:val="16"/>
          <w:szCs w:val="16"/>
          <w:lang w:eastAsia="zh-CN"/>
        </w:rPr>
        <w:t>v_CellId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>, enable);                     /* @sic R5-176882, R5s170821 sic@ */</w:t>
      </w:r>
    </w:p>
    <w:p w14:paraId="6B2724C8" w14:textId="77777777" w:rsidR="00E51A27" w:rsidRDefault="00E51A2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</w:p>
    <w:p w14:paraId="0E4201ED" w14:textId="60878559" w:rsidR="00E51A27" w:rsidRPr="00E51A27" w:rsidRDefault="00E51A27" w:rsidP="00E51A2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74E8A">
        <w:rPr>
          <w:rFonts w:ascii="Courier New" w:hAnsi="Courier New" w:cs="Courier New"/>
          <w:b/>
          <w:color w:val="000000"/>
          <w:lang w:eastAsia="de-DE"/>
        </w:rPr>
        <w:t>&lt;&lt; SKIPPED CODE &gt;&gt;</w:t>
      </w:r>
    </w:p>
    <w:p w14:paraId="123066D3" w14:textId="77777777" w:rsidR="00E244E7" w:rsidRPr="00757A31" w:rsidRDefault="00E244E7" w:rsidP="00E244E7">
      <w:pPr>
        <w:pStyle w:val="ListParagraph"/>
        <w:ind w:left="432"/>
        <w:rPr>
          <w:rFonts w:ascii="Arial" w:hAnsi="Arial" w:cs="Arial"/>
          <w:b/>
          <w:lang w:eastAsia="en-GB"/>
        </w:rPr>
      </w:pPr>
    </w:p>
    <w:p w14:paraId="65E55DCE" w14:textId="77777777" w:rsidR="00E244E7" w:rsidRPr="00757A31" w:rsidRDefault="00E244E7" w:rsidP="00E244E7">
      <w:pPr>
        <w:pStyle w:val="ListParagraph"/>
        <w:ind w:left="432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</w:p>
    <w:p w14:paraId="2B4C87AC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function f_TC_22_3_1_4_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NBIOT(</w:t>
      </w:r>
      <w:proofErr w:type="gram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) runs on NBIOT_PTC</w:t>
      </w:r>
    </w:p>
    <w:p w14:paraId="31FD912D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67B72DF5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NBIOT_CellId_Type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CellId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= nbiot_Cell1;</w:t>
      </w:r>
    </w:p>
    <w:p w14:paraId="796AFC32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NBIOT_IDLEUPDATED_STATE_Type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TestLoopMode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= STATE2A_NB_TESTLOOP_ModeG;</w:t>
      </w:r>
    </w:p>
    <w:p w14:paraId="185A1575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RetxBSR_Timer_NB_r13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v_RetxBSR_Timer_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Preamble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= pp16;                  /* @sic R5-176882, R5s170821 change 7: pp4 -&gt; pp16 sic@ */</w:t>
      </w:r>
    </w:p>
    <w:p w14:paraId="52F5F6C1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PeriodicBSR_Timer_NB_r13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v_PeriodicBSR_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Timer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= pp64;                   /* @sic R5-176882, R5s170821 change 7: pp4 -&gt; pp64 sic@ */</w:t>
      </w:r>
    </w:p>
    <w:p w14:paraId="41082E5E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RetxBSR_Timer_NB_r13 v_RetxBSR_Timer_Step21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C :</w:t>
      </w:r>
      <w:proofErr w:type="gram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= pp64;                   /* @sic R5-176882, R5s170821 change 7 sic@ */</w:t>
      </w:r>
    </w:p>
    <w:p w14:paraId="71E7A755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PeriodicBSR_Timer_NB_r13 v_PeriodicBSR_Timer_Step21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C :</w:t>
      </w:r>
      <w:proofErr w:type="gram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= pp16;           /* @sic R5-176882, R5s170821 change 7 sic@ */</w:t>
      </w:r>
    </w:p>
    <w:p w14:paraId="5F0B6A41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MAC_MainConfig_NB_r13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v_MAC_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MainConfig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cs_MAC_MainConfig_NB_SRB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3F81B8D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DL_CCCH_Message_NB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RrcConnSetup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7045C530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NB_RLC_CountsInfoList_Type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v_RLC_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CountsInfoListByRef;   </w:t>
      </w:r>
      <w:proofErr w:type="gram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// RLC status to be maintained by Send/Receive functions</w:t>
      </w:r>
    </w:p>
    <w:p w14:paraId="3FAAC1E4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SubFrameTiming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14DD209F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TimingInfo_Type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TimingInfo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0239309C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RLC_SDUList_Type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RlcSduList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670A70AA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RLC_SDUList_Type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v_RlcSduList_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Step5C;</w:t>
      </w:r>
      <w:proofErr w:type="gramEnd"/>
    </w:p>
    <w:p w14:paraId="1691191B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RLC_SDUList_Type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v_RlcSduList_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Step7;</w:t>
      </w:r>
      <w:proofErr w:type="gramEnd"/>
    </w:p>
    <w:p w14:paraId="577CE824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(present)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MAC_SDUList_Type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v_MAC_SDUList_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RX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6DE283EB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(present)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MAC_PDU_Type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v_MAC_PDU_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RX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25EBBC38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NoOfNpdcchPeriods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5FA06EE8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v_BSR_Index_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Min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28CBADD3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NB_RarList_Type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v_NB_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RarList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28D82E94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NB_RachProcedureList_Type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RachProcedureList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087F9CB7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float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RetxBSRTimerValueMin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22ABCDC2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proofErr w:type="gram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i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34014493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var integer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NpdcchPeriodBundle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;</w:t>
      </w:r>
      <w:proofErr w:type="gramEnd"/>
    </w:p>
    <w:p w14:paraId="2FB07E9D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float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SchedulingOffset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20F62441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DD99593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v_MAC_MainConfig.ul_SCH_Config_r13.periodicBSR_Timer_r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13 :</w:t>
      </w:r>
      <w:proofErr w:type="gram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v_PeriodicBSR_Timer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F4BF893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v_MAC_MainConfig.ul_SCH_Config_r13.retxBSR_Timer_r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13 :</w:t>
      </w:r>
      <w:proofErr w:type="gram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v_RetxBSR_Timer_Preamble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08C06E0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RrcConnSetup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= f_NBIOT_508_RRCConnectionSetup(-, -,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v_MAC_MainConfig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6F0B9A8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C0F4CA8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f_NBIOT_L2_Preamble_State2B_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NB(</w:t>
      </w:r>
      <w:proofErr w:type="spellStart"/>
      <w:proofErr w:type="gram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v_RLC_CountsInfoListByRef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v_CellId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TransparentMode_RLC_MAC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v_TestLoopMode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v_RrcConnSetup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1FC8ECA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</w:p>
    <w:p w14:paraId="10FEB959" w14:textId="4F2ABD06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NpdcchPeriodBundle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f_NBIOT_GetNPDCCH_PeriodBundle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(nbiot_Cell1); </w:t>
      </w:r>
    </w:p>
    <w:p w14:paraId="17193645" w14:textId="25C2179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if(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f_NBIOT_MobileInfo_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GetNTNSatelliteType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gramEnd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)!=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ntn_None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) </w:t>
      </w:r>
    </w:p>
    <w:p w14:paraId="3D43AB9D" w14:textId="5B11F1B9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{</w:t>
      </w:r>
      <w:r w:rsidR="00190ABA"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//@sic R5-241564 sic@</w:t>
      </w:r>
    </w:p>
    <w:p w14:paraId="681B88DD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SchedulingOffset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int2float(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v_NpdcchPeriodBundle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</w:p>
    <w:p w14:paraId="035E7688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59F5F6A1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else</w:t>
      </w:r>
    </w:p>
    <w:p w14:paraId="4C03534F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{</w:t>
      </w:r>
    </w:p>
    <w:p w14:paraId="369FC8DA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SchedulingOffset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int2float(3 *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v_NpdcchPeriodBundle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</w:p>
    <w:p w14:paraId="2AE93427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4F8297A8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000D98D" w14:textId="77777777" w:rsidR="00E244E7" w:rsidRPr="00E51A2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f_NBIOT_SS_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ConfigRachPreambleIndMode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v_CellId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, enable);                     /* @sic R5-176882, R5s170821 sic@ */</w:t>
      </w:r>
    </w:p>
    <w:p w14:paraId="0EAAB37F" w14:textId="77777777" w:rsidR="00E51A27" w:rsidRDefault="00E51A2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Arial" w:hAnsi="Arial" w:cs="Arial"/>
          <w:b/>
          <w:sz w:val="16"/>
          <w:szCs w:val="16"/>
          <w:lang w:eastAsia="de-DE"/>
        </w:rPr>
      </w:pPr>
    </w:p>
    <w:p w14:paraId="175E1674" w14:textId="366B14E6" w:rsidR="00E244E7" w:rsidRPr="004F1B14" w:rsidRDefault="00E51A27" w:rsidP="00E51A2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Arial" w:hAnsi="Arial" w:cs="Arial"/>
          <w:b/>
          <w:sz w:val="16"/>
          <w:szCs w:val="16"/>
          <w:lang w:eastAsia="de-DE"/>
        </w:rPr>
      </w:pPr>
      <w:bookmarkStart w:id="32" w:name="_Hlk162942665"/>
      <w:r w:rsidRPr="00074E8A">
        <w:rPr>
          <w:rFonts w:ascii="Courier New" w:hAnsi="Courier New" w:cs="Courier New"/>
          <w:b/>
          <w:color w:val="000000"/>
          <w:lang w:eastAsia="de-DE"/>
        </w:rPr>
        <w:t>&lt;&lt; SKIPPED CODE &gt;&gt;</w:t>
      </w:r>
      <w:r w:rsidR="00E244E7" w:rsidRPr="004F1B14">
        <w:rPr>
          <w:rFonts w:ascii="Arial" w:hAnsi="Arial" w:cs="Arial"/>
          <w:b/>
          <w:sz w:val="16"/>
          <w:szCs w:val="16"/>
          <w:lang w:eastAsia="de-DE"/>
        </w:rPr>
        <w:t xml:space="preserve"> </w:t>
      </w:r>
    </w:p>
    <w:bookmarkEnd w:id="32"/>
    <w:p w14:paraId="0F900CE0" w14:textId="77777777" w:rsidR="00E244E7" w:rsidRDefault="00E244E7" w:rsidP="00E244E7">
      <w:pPr>
        <w:rPr>
          <w:lang w:eastAsia="en-GB"/>
        </w:rPr>
      </w:pPr>
    </w:p>
    <w:p w14:paraId="244AB1B6" w14:textId="77777777" w:rsidR="00E244E7" w:rsidRPr="00A03E5D" w:rsidRDefault="00E244E7" w:rsidP="00A32CEF">
      <w:pPr>
        <w:pStyle w:val="ListParagraph"/>
        <w:keepNext/>
        <w:keepLines/>
        <w:numPr>
          <w:ilvl w:val="1"/>
          <w:numId w:val="3"/>
        </w:numPr>
        <w:spacing w:before="180"/>
        <w:contextualSpacing/>
        <w:outlineLvl w:val="1"/>
        <w:rPr>
          <w:rFonts w:ascii="Arial" w:hAnsi="Arial" w:cs="Arial"/>
          <w:b/>
          <w:bCs/>
          <w:sz w:val="32"/>
          <w:szCs w:val="32"/>
        </w:rPr>
      </w:pPr>
      <w:bookmarkStart w:id="33" w:name="_Toc162943918"/>
      <w:r w:rsidRPr="00A03E5D">
        <w:rPr>
          <w:rFonts w:ascii="Arial" w:hAnsi="Arial" w:cs="Arial"/>
          <w:b/>
          <w:bCs/>
          <w:sz w:val="32"/>
          <w:szCs w:val="32"/>
        </w:rPr>
        <w:t>Correction to function f_TC_22_3_1_6_NBIOT</w:t>
      </w:r>
      <w:bookmarkEnd w:id="3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244E7" w14:paraId="0B0D2D7C" w14:textId="77777777" w:rsidTr="0062276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5FC4" w14:textId="77777777" w:rsidR="00E244E7" w:rsidRDefault="00E244E7" w:rsidP="0062276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DB71" w14:textId="77777777" w:rsidR="00E244E7" w:rsidRDefault="00E244E7" w:rsidP="00622767">
            <w:pPr>
              <w:rPr>
                <w:rFonts w:ascii="Arial" w:hAnsi="Arial" w:cs="Arial"/>
                <w:color w:val="000000"/>
                <w:lang w:eastAsia="zh-CN"/>
              </w:rPr>
            </w:pPr>
            <w:r w:rsidRPr="002936B5">
              <w:rPr>
                <w:rFonts w:ascii="Arial" w:hAnsi="Arial" w:cs="Arial"/>
                <w:color w:val="000000"/>
                <w:lang w:eastAsia="zh-CN"/>
              </w:rPr>
              <w:t>f_TC_22_3_1_</w:t>
            </w:r>
            <w:r>
              <w:rPr>
                <w:rFonts w:ascii="Arial" w:hAnsi="Arial" w:cs="Arial"/>
                <w:color w:val="000000"/>
                <w:lang w:eastAsia="zh-CN"/>
              </w:rPr>
              <w:t>6</w:t>
            </w:r>
            <w:r w:rsidRPr="002936B5">
              <w:rPr>
                <w:rFonts w:ascii="Arial" w:hAnsi="Arial" w:cs="Arial"/>
                <w:color w:val="000000"/>
                <w:lang w:eastAsia="zh-CN"/>
              </w:rPr>
              <w:t>_NBIOT</w:t>
            </w:r>
          </w:p>
        </w:tc>
      </w:tr>
      <w:tr w:rsidR="00E244E7" w14:paraId="504CC049" w14:textId="77777777" w:rsidTr="0062276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A0B4" w14:textId="77777777" w:rsidR="00E244E7" w:rsidRDefault="00E244E7" w:rsidP="0062276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C4C7" w14:textId="77777777" w:rsidR="00E244E7" w:rsidRPr="00C37002" w:rsidRDefault="00E244E7" w:rsidP="0062276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lang w:eastAsia="zh-CN"/>
              </w:rPr>
              <w:t>Unintialized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value error is present due to </w:t>
            </w:r>
            <w:proofErr w:type="spellStart"/>
            <w:r w:rsidRPr="00416544">
              <w:rPr>
                <w:rFonts w:cs="Arial"/>
                <w:color w:val="000000"/>
                <w:lang w:eastAsia="zh-CN"/>
              </w:rPr>
              <w:t>f_NBIOT_MobileInfo_GetNTNSatelliteType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being called before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f_NBIOT_Init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functrion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. </w:t>
            </w:r>
            <w:proofErr w:type="spellStart"/>
            <w:r w:rsidRPr="00416544">
              <w:rPr>
                <w:rFonts w:cs="Arial"/>
                <w:color w:val="000000"/>
                <w:lang w:eastAsia="zh-CN"/>
              </w:rPr>
              <w:t>f_NBIOT_GetNPDCCH_PeriodBundle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also calls</w:t>
            </w:r>
            <w:r w:rsidRPr="00416544">
              <w:rPr>
                <w:rFonts w:cs="Arial"/>
                <w:color w:val="000000"/>
                <w:lang w:eastAsia="zh-CN"/>
              </w:rPr>
              <w:t xml:space="preserve"> </w:t>
            </w:r>
            <w:proofErr w:type="spellStart"/>
            <w:r w:rsidRPr="00416544">
              <w:rPr>
                <w:rFonts w:cs="Arial"/>
                <w:color w:val="000000"/>
                <w:lang w:eastAsia="zh-CN"/>
              </w:rPr>
              <w:t>f_NBIOT_MobileInfo_GetNTNSatelliteType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and gives the same error.</w:t>
            </w:r>
          </w:p>
        </w:tc>
      </w:tr>
      <w:tr w:rsidR="00E244E7" w14:paraId="511D0616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A0FD" w14:textId="77777777" w:rsidR="00E244E7" w:rsidRDefault="00E244E7" w:rsidP="0062276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D609" w14:textId="77777777" w:rsidR="00E244E7" w:rsidRPr="00C37002" w:rsidRDefault="00E244E7" w:rsidP="00622767">
            <w:pPr>
              <w:pStyle w:val="CRCoverPage"/>
              <w:spacing w:after="0"/>
              <w:rPr>
                <w:rFonts w:cs="Arial"/>
                <w:color w:val="000000"/>
                <w:highlight w:val="yellow"/>
                <w:lang w:eastAsia="zh-CN"/>
              </w:rPr>
            </w:pPr>
            <w:r w:rsidRPr="00F40B69">
              <w:rPr>
                <w:rFonts w:cs="Arial"/>
                <w:color w:val="000000"/>
                <w:shd w:val="clear" w:color="auto" w:fill="FFFFFF"/>
              </w:rPr>
              <w:t xml:space="preserve">Moved occurrence of </w:t>
            </w:r>
            <w:proofErr w:type="spellStart"/>
            <w:r w:rsidRPr="00F40B69">
              <w:rPr>
                <w:rFonts w:cs="Arial"/>
                <w:color w:val="000000"/>
                <w:shd w:val="clear" w:color="auto" w:fill="FFFFFF"/>
              </w:rPr>
              <w:t>f_NBIOT_GetNPDCCH_PeriodBundle</w:t>
            </w:r>
            <w:proofErr w:type="spellEnd"/>
            <w:r w:rsidRPr="00F40B69">
              <w:rPr>
                <w:rFonts w:cs="Arial"/>
                <w:color w:val="000000"/>
                <w:shd w:val="clear" w:color="auto" w:fill="FFFFFF"/>
              </w:rPr>
              <w:t xml:space="preserve"> and </w:t>
            </w:r>
            <w:proofErr w:type="spellStart"/>
            <w:r w:rsidRPr="00F40B69">
              <w:rPr>
                <w:rFonts w:cs="Arial"/>
                <w:color w:val="000000"/>
                <w:shd w:val="clear" w:color="auto" w:fill="FFFFFF"/>
              </w:rPr>
              <w:t>f_NBIOT_MobileInfo_GetNTNSatelliteType</w:t>
            </w:r>
            <w:proofErr w:type="spellEnd"/>
            <w:r w:rsidRPr="00F40B69">
              <w:rPr>
                <w:rFonts w:cs="Arial"/>
                <w:color w:val="000000"/>
                <w:shd w:val="clear" w:color="auto" w:fill="FFFFFF"/>
              </w:rPr>
              <w:t xml:space="preserve"> to after f_NBIOT_L2_Preamble_State2B_NB which calls </w:t>
            </w:r>
            <w:proofErr w:type="spellStart"/>
            <w:r w:rsidRPr="00F40B69">
              <w:rPr>
                <w:rFonts w:cs="Arial"/>
                <w:color w:val="000000"/>
                <w:shd w:val="clear" w:color="auto" w:fill="FFFFFF"/>
              </w:rPr>
              <w:t>f_NBIOT_Init</w:t>
            </w:r>
            <w:proofErr w:type="spellEnd"/>
            <w:r w:rsidRPr="00F40B69">
              <w:rPr>
                <w:rFonts w:cs="Arial"/>
                <w:color w:val="000000"/>
                <w:shd w:val="clear" w:color="auto" w:fill="FFFFFF"/>
              </w:rPr>
              <w:t>.</w:t>
            </w:r>
          </w:p>
        </w:tc>
      </w:tr>
      <w:tr w:rsidR="00E244E7" w14:paraId="1BEDF3D1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6CB5" w14:textId="77777777" w:rsidR="00E244E7" w:rsidRDefault="00E244E7" w:rsidP="0062276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391D" w14:textId="099F4FCF" w:rsidR="00E244E7" w:rsidRDefault="00E244E7" w:rsidP="00622767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40B69">
              <w:rPr>
                <w:rFonts w:ascii="Arial" w:hAnsi="Arial" w:cs="Arial"/>
                <w:color w:val="000000"/>
              </w:rPr>
              <w:t>NBIOT_MAC_Testcases</w:t>
            </w:r>
            <w:proofErr w:type="spellEnd"/>
          </w:p>
        </w:tc>
      </w:tr>
      <w:tr w:rsidR="00E244E7" w14:paraId="04782C07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4A28" w14:textId="77777777" w:rsidR="00E244E7" w:rsidRDefault="00E244E7" w:rsidP="00622767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A0F8" w14:textId="77777777" w:rsidR="00E244E7" w:rsidRDefault="00E244E7" w:rsidP="00622767">
            <w:pPr>
              <w:rPr>
                <w:rFonts w:ascii="Arial" w:hAnsi="Arial" w:cs="Arial"/>
                <w:highlight w:val="red"/>
              </w:rPr>
            </w:pPr>
          </w:p>
        </w:tc>
      </w:tr>
    </w:tbl>
    <w:p w14:paraId="113DCB88" w14:textId="77777777" w:rsidR="00E244E7" w:rsidRDefault="00E244E7" w:rsidP="00E244E7">
      <w:pPr>
        <w:pStyle w:val="ListParagraph"/>
        <w:ind w:left="432"/>
        <w:rPr>
          <w:rFonts w:ascii="Arial" w:hAnsi="Arial" w:cs="Arial"/>
          <w:b/>
          <w:lang w:eastAsia="en-GB"/>
        </w:rPr>
      </w:pPr>
    </w:p>
    <w:p w14:paraId="0AB5E2B9" w14:textId="77777777" w:rsidR="00E244E7" w:rsidRPr="00757A31" w:rsidRDefault="00E244E7" w:rsidP="00E244E7">
      <w:pPr>
        <w:pStyle w:val="ListParagraph"/>
        <w:ind w:left="432"/>
        <w:rPr>
          <w:rFonts w:ascii="Arial" w:hAnsi="Arial" w:cs="Arial"/>
          <w:b/>
          <w:lang w:eastAsia="en-GB"/>
        </w:rPr>
      </w:pPr>
      <w:r w:rsidRPr="00757A31">
        <w:rPr>
          <w:rFonts w:ascii="Arial" w:hAnsi="Arial" w:cs="Arial"/>
          <w:b/>
          <w:lang w:eastAsia="en-GB"/>
        </w:rPr>
        <w:t xml:space="preserve">Before </w:t>
      </w:r>
    </w:p>
    <w:p w14:paraId="7EC77D2A" w14:textId="77777777" w:rsidR="00E244E7" w:rsidRPr="00A03E5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A03E5D">
        <w:rPr>
          <w:rFonts w:ascii="Courier New" w:hAnsi="Courier New" w:cs="Courier New"/>
          <w:sz w:val="16"/>
          <w:szCs w:val="16"/>
          <w:lang w:eastAsia="zh-CN"/>
        </w:rPr>
        <w:t>function f_TC_22_3_1_6_</w:t>
      </w:r>
      <w:proofErr w:type="gramStart"/>
      <w:r w:rsidRPr="00A03E5D">
        <w:rPr>
          <w:rFonts w:ascii="Courier New" w:hAnsi="Courier New" w:cs="Courier New"/>
          <w:sz w:val="16"/>
          <w:szCs w:val="16"/>
          <w:lang w:eastAsia="zh-CN"/>
        </w:rPr>
        <w:t>NBIOT(</w:t>
      </w:r>
      <w:proofErr w:type="gramEnd"/>
      <w:r w:rsidRPr="00A03E5D">
        <w:rPr>
          <w:rFonts w:ascii="Courier New" w:hAnsi="Courier New" w:cs="Courier New"/>
          <w:sz w:val="16"/>
          <w:szCs w:val="16"/>
          <w:lang w:eastAsia="zh-CN"/>
        </w:rPr>
        <w:t>) runs on NBIOT_PTC</w:t>
      </w:r>
    </w:p>
    <w:p w14:paraId="4619A9AC" w14:textId="77777777" w:rsidR="00E244E7" w:rsidRPr="00A03E5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 {</w:t>
      </w:r>
    </w:p>
    <w:p w14:paraId="618EF73C" w14:textId="77777777" w:rsidR="00E244E7" w:rsidRPr="00A03E5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   var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NBIOT_CellId_Type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A03E5D">
        <w:rPr>
          <w:rFonts w:ascii="Courier New" w:hAnsi="Courier New" w:cs="Courier New"/>
          <w:sz w:val="16"/>
          <w:szCs w:val="16"/>
          <w:lang w:eastAsia="zh-CN"/>
        </w:rPr>
        <w:t>CellId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A03E5D">
        <w:rPr>
          <w:rFonts w:ascii="Courier New" w:hAnsi="Courier New" w:cs="Courier New"/>
          <w:sz w:val="16"/>
          <w:szCs w:val="16"/>
          <w:lang w:eastAsia="zh-CN"/>
        </w:rPr>
        <w:t>= nbiot_Cell1;</w:t>
      </w:r>
    </w:p>
    <w:p w14:paraId="44AFAB23" w14:textId="77777777" w:rsidR="00E244E7" w:rsidRPr="00A03E5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   var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NBIOT_IDLEUPDATED_STATE_Type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A03E5D">
        <w:rPr>
          <w:rFonts w:ascii="Courier New" w:hAnsi="Courier New" w:cs="Courier New"/>
          <w:sz w:val="16"/>
          <w:szCs w:val="16"/>
          <w:lang w:eastAsia="zh-CN"/>
        </w:rPr>
        <w:t>TestLoopMode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A03E5D">
        <w:rPr>
          <w:rFonts w:ascii="Courier New" w:hAnsi="Courier New" w:cs="Courier New"/>
          <w:sz w:val="16"/>
          <w:szCs w:val="16"/>
          <w:lang w:eastAsia="zh-CN"/>
        </w:rPr>
        <w:t>= STATE2A_NB_TESTLOOP_ModeG;</w:t>
      </w:r>
    </w:p>
    <w:p w14:paraId="22453E99" w14:textId="77777777" w:rsidR="00E244E7" w:rsidRPr="00A03E5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   var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NB_RLC_CountsInfoList_Type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v_RLC_</w:t>
      </w:r>
      <w:proofErr w:type="gramStart"/>
      <w:r w:rsidRPr="00A03E5D">
        <w:rPr>
          <w:rFonts w:ascii="Courier New" w:hAnsi="Courier New" w:cs="Courier New"/>
          <w:sz w:val="16"/>
          <w:szCs w:val="16"/>
          <w:lang w:eastAsia="zh-CN"/>
        </w:rPr>
        <w:t>CountsInfoListByRef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;   </w:t>
      </w:r>
      <w:proofErr w:type="gramEnd"/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                     // RLC status to be maintained by Send/Receive functions</w:t>
      </w:r>
    </w:p>
    <w:p w14:paraId="557F481A" w14:textId="77777777" w:rsidR="00E244E7" w:rsidRPr="00A03E5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   var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SubFrameTiming_Type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A03E5D">
        <w:rPr>
          <w:rFonts w:ascii="Courier New" w:hAnsi="Courier New" w:cs="Courier New"/>
          <w:sz w:val="16"/>
          <w:szCs w:val="16"/>
          <w:lang w:eastAsia="zh-CN"/>
        </w:rPr>
        <w:t>SubFrameTiming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0EFDE317" w14:textId="77777777" w:rsidR="00E244E7" w:rsidRPr="00A03E5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   var template (value)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TimingInfo_Type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A03E5D">
        <w:rPr>
          <w:rFonts w:ascii="Courier New" w:hAnsi="Courier New" w:cs="Courier New"/>
          <w:sz w:val="16"/>
          <w:szCs w:val="16"/>
          <w:lang w:eastAsia="zh-CN"/>
        </w:rPr>
        <w:t>TimingInfo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3CFDB46F" w14:textId="77777777" w:rsidR="00E244E7" w:rsidRPr="00A03E5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   var Table_22_3_1_6_3_2__2_Entry_Type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A03E5D">
        <w:rPr>
          <w:rFonts w:ascii="Courier New" w:hAnsi="Courier New" w:cs="Courier New"/>
          <w:sz w:val="16"/>
          <w:szCs w:val="16"/>
          <w:lang w:eastAsia="zh-CN"/>
        </w:rPr>
        <w:t>TestData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6BFFE050" w14:textId="77777777" w:rsidR="00E244E7" w:rsidRPr="00A03E5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   var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RLC_SDU_Type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A03E5D">
        <w:rPr>
          <w:rFonts w:ascii="Courier New" w:hAnsi="Courier New" w:cs="Courier New"/>
          <w:sz w:val="16"/>
          <w:szCs w:val="16"/>
          <w:lang w:eastAsia="zh-CN"/>
        </w:rPr>
        <w:t>RlcSdu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524D3CAC" w14:textId="77777777" w:rsidR="00E244E7" w:rsidRPr="00A03E5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   var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RLC_SDUList_Type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A03E5D">
        <w:rPr>
          <w:rFonts w:ascii="Courier New" w:hAnsi="Courier New" w:cs="Courier New"/>
          <w:sz w:val="16"/>
          <w:szCs w:val="16"/>
          <w:lang w:eastAsia="zh-CN"/>
        </w:rPr>
        <w:t>RlcSduList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781D63A1" w14:textId="77777777" w:rsidR="00E244E7" w:rsidRPr="00A03E5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   var integer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A03E5D">
        <w:rPr>
          <w:rFonts w:ascii="Courier New" w:hAnsi="Courier New" w:cs="Courier New"/>
          <w:sz w:val="16"/>
          <w:szCs w:val="16"/>
          <w:lang w:eastAsia="zh-CN"/>
        </w:rPr>
        <w:t>RlcSduSize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1A840CD4" w14:textId="77777777" w:rsidR="00E244E7" w:rsidRPr="00A03E5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   var integer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A03E5D">
        <w:rPr>
          <w:rFonts w:ascii="Courier New" w:hAnsi="Courier New" w:cs="Courier New"/>
          <w:sz w:val="16"/>
          <w:szCs w:val="16"/>
          <w:lang w:eastAsia="zh-CN"/>
        </w:rPr>
        <w:t>Start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A03E5D">
        <w:rPr>
          <w:rFonts w:ascii="Courier New" w:hAnsi="Courier New" w:cs="Courier New"/>
          <w:sz w:val="16"/>
          <w:szCs w:val="16"/>
          <w:lang w:eastAsia="zh-CN"/>
        </w:rPr>
        <w:t>= 0;</w:t>
      </w:r>
    </w:p>
    <w:p w14:paraId="56ECE5E0" w14:textId="77777777" w:rsidR="00E244E7" w:rsidRPr="00A03E5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   var integer </w:t>
      </w:r>
      <w:proofErr w:type="spellStart"/>
      <w:proofErr w:type="gramStart"/>
      <w:r w:rsidRPr="00A03E5D">
        <w:rPr>
          <w:rFonts w:ascii="Courier New" w:hAnsi="Courier New" w:cs="Courier New"/>
          <w:sz w:val="16"/>
          <w:szCs w:val="16"/>
          <w:lang w:eastAsia="zh-CN"/>
        </w:rPr>
        <w:t>i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593B9971" w14:textId="77777777" w:rsidR="00E244E7" w:rsidRPr="00A03E5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   var integer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A03E5D">
        <w:rPr>
          <w:rFonts w:ascii="Courier New" w:hAnsi="Courier New" w:cs="Courier New"/>
          <w:sz w:val="16"/>
          <w:szCs w:val="16"/>
          <w:lang w:eastAsia="zh-CN"/>
        </w:rPr>
        <w:t>NpdcchPeriodBundle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=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f_NBIOT_GetNPDCCH_PeriodBundle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>(nbiot_Cell1); //@sic R5-241564 sic@</w:t>
      </w:r>
    </w:p>
    <w:p w14:paraId="5E7A6070" w14:textId="77777777" w:rsidR="00E244E7" w:rsidRPr="00A03E5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   var float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A03E5D">
        <w:rPr>
          <w:rFonts w:ascii="Courier New" w:hAnsi="Courier New" w:cs="Courier New"/>
          <w:sz w:val="16"/>
          <w:szCs w:val="16"/>
          <w:lang w:eastAsia="zh-CN"/>
        </w:rPr>
        <w:t>SchedulingOffset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>;</w:t>
      </w:r>
      <w:proofErr w:type="gramEnd"/>
    </w:p>
    <w:p w14:paraId="17D2811B" w14:textId="77777777" w:rsidR="00E244E7" w:rsidRPr="00A03E5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   </w:t>
      </w:r>
    </w:p>
    <w:p w14:paraId="01AFA92D" w14:textId="77777777" w:rsidR="00E244E7" w:rsidRPr="00A03E5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   if(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f_NBIOT_MobileInfo_</w:t>
      </w:r>
      <w:proofErr w:type="gramStart"/>
      <w:r w:rsidRPr="00A03E5D">
        <w:rPr>
          <w:rFonts w:ascii="Courier New" w:hAnsi="Courier New" w:cs="Courier New"/>
          <w:sz w:val="16"/>
          <w:szCs w:val="16"/>
          <w:lang w:eastAsia="zh-CN"/>
        </w:rPr>
        <w:t>GetNTNSatelliteType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>(</w:t>
      </w:r>
      <w:proofErr w:type="gramEnd"/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)!=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ntn_None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>)</w:t>
      </w:r>
    </w:p>
    <w:p w14:paraId="4AF9D7F2" w14:textId="77777777" w:rsidR="00E244E7" w:rsidRPr="00A03E5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   {//@sic R5-241564 sic@</w:t>
      </w:r>
    </w:p>
    <w:p w14:paraId="6DDE4C62" w14:textId="77777777" w:rsidR="00E244E7" w:rsidRPr="00A03E5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     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A03E5D">
        <w:rPr>
          <w:rFonts w:ascii="Courier New" w:hAnsi="Courier New" w:cs="Courier New"/>
          <w:sz w:val="16"/>
          <w:szCs w:val="16"/>
          <w:lang w:eastAsia="zh-CN"/>
        </w:rPr>
        <w:t>SchedulingOffset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A03E5D">
        <w:rPr>
          <w:rFonts w:ascii="Courier New" w:hAnsi="Courier New" w:cs="Courier New"/>
          <w:sz w:val="16"/>
          <w:szCs w:val="16"/>
          <w:lang w:eastAsia="zh-CN"/>
        </w:rPr>
        <w:t>= int2float(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v_NpdcchPeriodBundle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>);</w:t>
      </w:r>
    </w:p>
    <w:p w14:paraId="04254AE9" w14:textId="77777777" w:rsidR="00E244E7" w:rsidRPr="00A03E5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   }</w:t>
      </w:r>
    </w:p>
    <w:p w14:paraId="25B77123" w14:textId="77777777" w:rsidR="00E244E7" w:rsidRPr="00A03E5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   else</w:t>
      </w:r>
    </w:p>
    <w:p w14:paraId="097C10CD" w14:textId="77777777" w:rsidR="00E244E7" w:rsidRPr="00A03E5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   {</w:t>
      </w:r>
    </w:p>
    <w:p w14:paraId="779D4E14" w14:textId="77777777" w:rsidR="00E244E7" w:rsidRPr="00A03E5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      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A03E5D">
        <w:rPr>
          <w:rFonts w:ascii="Courier New" w:hAnsi="Courier New" w:cs="Courier New"/>
          <w:sz w:val="16"/>
          <w:szCs w:val="16"/>
          <w:lang w:eastAsia="zh-CN"/>
        </w:rPr>
        <w:t>SchedulingOffset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= int2float(3 *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v_NpdcchPeriodBundle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>);</w:t>
      </w:r>
    </w:p>
    <w:p w14:paraId="68C94BA6" w14:textId="77777777" w:rsidR="00E244E7" w:rsidRPr="00A03E5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   }</w:t>
      </w:r>
    </w:p>
    <w:p w14:paraId="0D681F36" w14:textId="77777777" w:rsidR="00E244E7" w:rsidRPr="00A03E5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</w:p>
    <w:p w14:paraId="6E82106A" w14:textId="77777777" w:rsid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   f_NBIOT_L2_Preamble_State2B_</w:t>
      </w:r>
      <w:proofErr w:type="gramStart"/>
      <w:r w:rsidRPr="00A03E5D">
        <w:rPr>
          <w:rFonts w:ascii="Courier New" w:hAnsi="Courier New" w:cs="Courier New"/>
          <w:sz w:val="16"/>
          <w:szCs w:val="16"/>
          <w:lang w:eastAsia="zh-CN"/>
        </w:rPr>
        <w:t>NB(</w:t>
      </w:r>
      <w:proofErr w:type="spellStart"/>
      <w:proofErr w:type="gramEnd"/>
      <w:r w:rsidRPr="00A03E5D">
        <w:rPr>
          <w:rFonts w:ascii="Courier New" w:hAnsi="Courier New" w:cs="Courier New"/>
          <w:sz w:val="16"/>
          <w:szCs w:val="16"/>
          <w:lang w:eastAsia="zh-CN"/>
        </w:rPr>
        <w:t>v_RLC_CountsInfoListByRef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,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v_CellId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,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TransparentMode_RLC_MAC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,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v_TestLoopMode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>);</w:t>
      </w:r>
    </w:p>
    <w:p w14:paraId="2AB595F3" w14:textId="77777777" w:rsidR="00A03E5D" w:rsidRPr="00A03E5D" w:rsidRDefault="00A03E5D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</w:p>
    <w:p w14:paraId="0EBC9C63" w14:textId="5C056B9B" w:rsidR="00E244E7" w:rsidRPr="00A03E5D" w:rsidRDefault="00A03E5D" w:rsidP="00A03E5D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Arial" w:hAnsi="Arial" w:cs="Arial"/>
          <w:b/>
          <w:sz w:val="16"/>
          <w:szCs w:val="16"/>
          <w:lang w:eastAsia="de-DE"/>
        </w:rPr>
      </w:pPr>
      <w:r w:rsidRPr="00074E8A">
        <w:rPr>
          <w:rFonts w:ascii="Courier New" w:hAnsi="Courier New" w:cs="Courier New"/>
          <w:b/>
          <w:color w:val="000000"/>
          <w:lang w:eastAsia="de-DE"/>
        </w:rPr>
        <w:t>&lt;&lt; SKIPPED CODE &gt;&gt;</w:t>
      </w:r>
      <w:r w:rsidRPr="004F1B14">
        <w:rPr>
          <w:rFonts w:ascii="Arial" w:hAnsi="Arial" w:cs="Arial"/>
          <w:b/>
          <w:sz w:val="16"/>
          <w:szCs w:val="16"/>
          <w:lang w:eastAsia="de-DE"/>
        </w:rPr>
        <w:t xml:space="preserve"> </w:t>
      </w:r>
    </w:p>
    <w:p w14:paraId="76EDF69E" w14:textId="77777777" w:rsidR="00E244E7" w:rsidRPr="00757A31" w:rsidRDefault="00E244E7" w:rsidP="00E244E7">
      <w:pPr>
        <w:pStyle w:val="ListParagraph"/>
        <w:ind w:left="432"/>
        <w:rPr>
          <w:rFonts w:ascii="Arial" w:hAnsi="Arial" w:cs="Arial"/>
          <w:b/>
          <w:lang w:eastAsia="en-GB"/>
        </w:rPr>
      </w:pPr>
    </w:p>
    <w:p w14:paraId="221B0B87" w14:textId="77777777" w:rsidR="00E244E7" w:rsidRPr="00757A31" w:rsidRDefault="00E244E7" w:rsidP="00E244E7">
      <w:pPr>
        <w:pStyle w:val="ListParagraph"/>
        <w:ind w:left="432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</w:p>
    <w:p w14:paraId="029604E7" w14:textId="77777777" w:rsidR="00E244E7" w:rsidRPr="00A03E5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function f_TC_22_3_1_6_</w:t>
      </w:r>
      <w:proofErr w:type="gram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NBIOT(</w:t>
      </w:r>
      <w:proofErr w:type="gram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) runs on NBIOT_PTC</w:t>
      </w:r>
    </w:p>
    <w:p w14:paraId="5046B0A3" w14:textId="77777777" w:rsidR="00E244E7" w:rsidRPr="00A03E5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42F34930" w14:textId="77777777" w:rsidR="00E244E7" w:rsidRPr="00A03E5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NBIOT_CellId_Type</w:t>
      </w:r>
      <w:proofErr w:type="spell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CellId</w:t>
      </w:r>
      <w:proofErr w:type="spell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= nbiot_Cell1;</w:t>
      </w:r>
    </w:p>
    <w:p w14:paraId="0A4B9D78" w14:textId="77777777" w:rsidR="00E244E7" w:rsidRPr="00A03E5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NBIOT_IDLEUPDATED_STATE_Type</w:t>
      </w:r>
      <w:proofErr w:type="spell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TestLoopMode</w:t>
      </w:r>
      <w:proofErr w:type="spell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= STATE2A_NB_TESTLOOP_ModeG;</w:t>
      </w:r>
    </w:p>
    <w:p w14:paraId="11E4AEB5" w14:textId="77777777" w:rsidR="00E244E7" w:rsidRPr="00A03E5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NB_RLC_CountsInfoList_Type</w:t>
      </w:r>
      <w:proofErr w:type="spell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v_RLC_</w:t>
      </w:r>
      <w:proofErr w:type="gram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CountsInfoListByRef</w:t>
      </w:r>
      <w:proofErr w:type="spell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;   </w:t>
      </w:r>
      <w:proofErr w:type="gram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// RLC status to be maintained by Send/Receive functions</w:t>
      </w:r>
    </w:p>
    <w:p w14:paraId="0D0F0C61" w14:textId="77777777" w:rsidR="00E244E7" w:rsidRPr="00A03E5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SubFrameTiming</w:t>
      </w:r>
      <w:proofErr w:type="spell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155AA8AD" w14:textId="77777777" w:rsidR="00E244E7" w:rsidRPr="00A03E5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TimingInfo_Type</w:t>
      </w:r>
      <w:proofErr w:type="spell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TimingInfo</w:t>
      </w:r>
      <w:proofErr w:type="spell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5205BA9B" w14:textId="77777777" w:rsidR="00E244E7" w:rsidRPr="00A03E5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Table_22_3_1_6_3_2__2_Entry_Type </w:t>
      </w:r>
      <w:proofErr w:type="spell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TestData</w:t>
      </w:r>
      <w:proofErr w:type="spell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40D4AA45" w14:textId="77777777" w:rsidR="00E244E7" w:rsidRPr="00A03E5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RLC_SDU_Type</w:t>
      </w:r>
      <w:proofErr w:type="spell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RlcSdu</w:t>
      </w:r>
      <w:proofErr w:type="spell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3994EA5D" w14:textId="77777777" w:rsidR="00E244E7" w:rsidRPr="00A03E5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RLC_SDUList_Type</w:t>
      </w:r>
      <w:proofErr w:type="spell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RlcSduList</w:t>
      </w:r>
      <w:proofErr w:type="spell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20EFCEB3" w14:textId="77777777" w:rsidR="00E244E7" w:rsidRPr="00A03E5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RlcSduSize</w:t>
      </w:r>
      <w:proofErr w:type="spell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2AD9657F" w14:textId="77777777" w:rsidR="00E244E7" w:rsidRPr="00A03E5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Start</w:t>
      </w:r>
      <w:proofErr w:type="spell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= 0;</w:t>
      </w:r>
    </w:p>
    <w:p w14:paraId="71178303" w14:textId="77777777" w:rsidR="00E244E7" w:rsidRPr="00A03E5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proofErr w:type="gram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i</w:t>
      </w:r>
      <w:proofErr w:type="spell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2E0A0E0A" w14:textId="77777777" w:rsidR="00E244E7" w:rsidRPr="00A03E5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03E5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var integer </w:t>
      </w:r>
      <w:proofErr w:type="spellStart"/>
      <w:r w:rsidRPr="00A03E5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A03E5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NpdcchPeriodBundle</w:t>
      </w:r>
      <w:proofErr w:type="spellEnd"/>
      <w:r w:rsidRPr="00A03E5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;</w:t>
      </w:r>
      <w:proofErr w:type="gramEnd"/>
    </w:p>
    <w:p w14:paraId="52C96A87" w14:textId="77777777" w:rsidR="00E244E7" w:rsidRPr="00A03E5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float </w:t>
      </w:r>
      <w:proofErr w:type="spell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SchedulingOffset</w:t>
      </w:r>
      <w:proofErr w:type="spell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14088F2B" w14:textId="77777777" w:rsidR="00E244E7" w:rsidRPr="00A03E5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7691B19" w14:textId="77777777" w:rsidR="00E244E7" w:rsidRPr="00A03E5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f_NBIOT_L2_Preamble_State2B_</w:t>
      </w:r>
      <w:proofErr w:type="gram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NB(</w:t>
      </w:r>
      <w:proofErr w:type="spellStart"/>
      <w:proofErr w:type="gram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v_RLC_CountsInfoListByRef</w:t>
      </w:r>
      <w:proofErr w:type="spell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v_CellId</w:t>
      </w:r>
      <w:proofErr w:type="spell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TransparentMode_RLC_MAC</w:t>
      </w:r>
      <w:proofErr w:type="spell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v_TestLoopMode</w:t>
      </w:r>
      <w:proofErr w:type="spell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6414396" w14:textId="77777777" w:rsidR="00E244E7" w:rsidRPr="00A03E5D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</w:p>
    <w:p w14:paraId="10CA7922" w14:textId="44502BDD" w:rsidR="00E244E7" w:rsidRPr="00190ABA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NpdcchPeriodBundle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f_NBIOT_GetNPDCCH_PeriodBundle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(nbiot_Cell1); </w:t>
      </w:r>
    </w:p>
    <w:p w14:paraId="55D94E2E" w14:textId="77777777" w:rsidR="00190ABA" w:rsidRPr="00190ABA" w:rsidRDefault="00190ABA" w:rsidP="00190ABA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highlight w:val="yellow"/>
          <w:lang w:eastAsia="zh-CN"/>
        </w:rPr>
      </w:pPr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 xml:space="preserve">    if(</w:t>
      </w:r>
      <w:proofErr w:type="spellStart"/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>f_NBIOT_MobileInfo_</w:t>
      </w:r>
      <w:proofErr w:type="gramStart"/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>GetNTNSatelliteType</w:t>
      </w:r>
      <w:proofErr w:type="spellEnd"/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>(</w:t>
      </w:r>
      <w:proofErr w:type="gramEnd"/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 xml:space="preserve">)!= </w:t>
      </w:r>
      <w:proofErr w:type="spellStart"/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>ntn_None</w:t>
      </w:r>
      <w:proofErr w:type="spellEnd"/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>)</w:t>
      </w:r>
    </w:p>
    <w:p w14:paraId="0C99172D" w14:textId="77777777" w:rsidR="00190ABA" w:rsidRPr="00190ABA" w:rsidRDefault="00190ABA" w:rsidP="00190ABA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highlight w:val="yellow"/>
          <w:lang w:eastAsia="zh-CN"/>
        </w:rPr>
      </w:pPr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 xml:space="preserve">    {//@sic R5-241564 sic@</w:t>
      </w:r>
    </w:p>
    <w:p w14:paraId="681AD25E" w14:textId="77777777" w:rsidR="00190ABA" w:rsidRPr="00190ABA" w:rsidRDefault="00190ABA" w:rsidP="00190ABA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highlight w:val="yellow"/>
          <w:lang w:eastAsia="zh-CN"/>
        </w:rPr>
      </w:pPr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 xml:space="preserve">       </w:t>
      </w:r>
      <w:proofErr w:type="spellStart"/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>v_</w:t>
      </w:r>
      <w:proofErr w:type="gramStart"/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>SchedulingOffset</w:t>
      </w:r>
      <w:proofErr w:type="spellEnd"/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 xml:space="preserve"> :</w:t>
      </w:r>
      <w:proofErr w:type="gramEnd"/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>= int2float(</w:t>
      </w:r>
      <w:proofErr w:type="spellStart"/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>v_NpdcchPeriodBundle</w:t>
      </w:r>
      <w:proofErr w:type="spellEnd"/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>);</w:t>
      </w:r>
    </w:p>
    <w:p w14:paraId="680542C0" w14:textId="77777777" w:rsidR="00190ABA" w:rsidRPr="00190ABA" w:rsidRDefault="00190ABA" w:rsidP="00190ABA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highlight w:val="yellow"/>
          <w:lang w:eastAsia="zh-CN"/>
        </w:rPr>
      </w:pPr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 xml:space="preserve">    }</w:t>
      </w:r>
    </w:p>
    <w:p w14:paraId="2CDEC174" w14:textId="77777777" w:rsidR="00190ABA" w:rsidRPr="00190ABA" w:rsidRDefault="00190ABA" w:rsidP="00190ABA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highlight w:val="yellow"/>
          <w:lang w:eastAsia="zh-CN"/>
        </w:rPr>
      </w:pPr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 xml:space="preserve">    else</w:t>
      </w:r>
    </w:p>
    <w:p w14:paraId="78B042B9" w14:textId="77777777" w:rsidR="00190ABA" w:rsidRPr="00190ABA" w:rsidRDefault="00190ABA" w:rsidP="00190ABA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highlight w:val="yellow"/>
          <w:lang w:eastAsia="zh-CN"/>
        </w:rPr>
      </w:pPr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 xml:space="preserve">    {</w:t>
      </w:r>
    </w:p>
    <w:p w14:paraId="1CFCAD45" w14:textId="77777777" w:rsidR="00190ABA" w:rsidRPr="00190ABA" w:rsidRDefault="00190ABA" w:rsidP="00190ABA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highlight w:val="yellow"/>
          <w:lang w:eastAsia="zh-CN"/>
        </w:rPr>
      </w:pPr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 xml:space="preserve">        </w:t>
      </w:r>
      <w:proofErr w:type="spellStart"/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>v_</w:t>
      </w:r>
      <w:proofErr w:type="gramStart"/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>SchedulingOffset</w:t>
      </w:r>
      <w:proofErr w:type="spellEnd"/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 xml:space="preserve"> :</w:t>
      </w:r>
      <w:proofErr w:type="gramEnd"/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 xml:space="preserve">= int2float(3 * </w:t>
      </w:r>
      <w:proofErr w:type="spellStart"/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>v_NpdcchPeriodBundle</w:t>
      </w:r>
      <w:proofErr w:type="spellEnd"/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>);</w:t>
      </w:r>
    </w:p>
    <w:p w14:paraId="248FDF7F" w14:textId="77777777" w:rsidR="00190ABA" w:rsidRPr="00A03E5D" w:rsidRDefault="00190ABA" w:rsidP="00190ABA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 xml:space="preserve">    }</w:t>
      </w:r>
    </w:p>
    <w:p w14:paraId="22365958" w14:textId="77777777" w:rsidR="00A03E5D" w:rsidRPr="00A03E5D" w:rsidRDefault="00A03E5D" w:rsidP="00A03E5D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Arial" w:hAnsi="Arial" w:cs="Arial"/>
          <w:b/>
          <w:sz w:val="16"/>
          <w:szCs w:val="16"/>
          <w:lang w:eastAsia="de-DE"/>
        </w:rPr>
      </w:pPr>
    </w:p>
    <w:p w14:paraId="74706068" w14:textId="6B9148AE" w:rsidR="00A03E5D" w:rsidRPr="00A03E5D" w:rsidRDefault="00A03E5D" w:rsidP="00A03E5D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Arial" w:hAnsi="Arial" w:cs="Arial"/>
          <w:b/>
          <w:sz w:val="16"/>
          <w:szCs w:val="16"/>
          <w:lang w:eastAsia="de-DE"/>
        </w:rPr>
      </w:pPr>
      <w:r w:rsidRPr="00074E8A">
        <w:rPr>
          <w:rFonts w:ascii="Courier New" w:hAnsi="Courier New" w:cs="Courier New"/>
          <w:b/>
          <w:color w:val="000000"/>
          <w:lang w:eastAsia="de-DE"/>
        </w:rPr>
        <w:t>&lt;&lt; SKIPPED CODE &gt;&gt;</w:t>
      </w:r>
      <w:r w:rsidRPr="004F1B14">
        <w:rPr>
          <w:rFonts w:ascii="Arial" w:hAnsi="Arial" w:cs="Arial"/>
          <w:b/>
          <w:sz w:val="16"/>
          <w:szCs w:val="16"/>
          <w:lang w:eastAsia="de-DE"/>
        </w:rPr>
        <w:t xml:space="preserve"> </w:t>
      </w:r>
    </w:p>
    <w:p w14:paraId="3EBCB945" w14:textId="77777777" w:rsidR="00E244E7" w:rsidRDefault="00E244E7" w:rsidP="00E244E7">
      <w:pPr>
        <w:rPr>
          <w:lang w:eastAsia="en-GB"/>
        </w:rPr>
      </w:pPr>
    </w:p>
    <w:p w14:paraId="691C5A97" w14:textId="77777777" w:rsidR="00E244E7" w:rsidRPr="00190ABA" w:rsidRDefault="00E244E7" w:rsidP="00A32CEF">
      <w:pPr>
        <w:pStyle w:val="ListParagraph"/>
        <w:keepNext/>
        <w:keepLines/>
        <w:numPr>
          <w:ilvl w:val="1"/>
          <w:numId w:val="3"/>
        </w:numPr>
        <w:spacing w:before="180"/>
        <w:contextualSpacing/>
        <w:outlineLvl w:val="1"/>
        <w:rPr>
          <w:rFonts w:ascii="Arial" w:hAnsi="Arial" w:cs="Arial"/>
          <w:b/>
          <w:bCs/>
          <w:sz w:val="32"/>
          <w:szCs w:val="32"/>
        </w:rPr>
      </w:pPr>
      <w:bookmarkStart w:id="34" w:name="_Toc162943919"/>
      <w:r w:rsidRPr="00190ABA">
        <w:rPr>
          <w:rFonts w:ascii="Arial" w:hAnsi="Arial" w:cs="Arial"/>
          <w:b/>
          <w:bCs/>
          <w:sz w:val="32"/>
          <w:szCs w:val="32"/>
        </w:rPr>
        <w:lastRenderedPageBreak/>
        <w:t>Correction to function f_TC_22_3_1_6a_NBIOT</w:t>
      </w:r>
      <w:bookmarkEnd w:id="3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244E7" w14:paraId="7F8D2AA9" w14:textId="77777777" w:rsidTr="0062276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3A7A" w14:textId="77777777" w:rsidR="00E244E7" w:rsidRDefault="00E244E7" w:rsidP="0062276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628A" w14:textId="77777777" w:rsidR="00E244E7" w:rsidRDefault="00E244E7" w:rsidP="00622767">
            <w:pPr>
              <w:rPr>
                <w:rFonts w:ascii="Arial" w:hAnsi="Arial" w:cs="Arial"/>
                <w:color w:val="000000"/>
                <w:lang w:eastAsia="zh-CN"/>
              </w:rPr>
            </w:pPr>
            <w:r w:rsidRPr="002936B5">
              <w:rPr>
                <w:rFonts w:ascii="Arial" w:hAnsi="Arial" w:cs="Arial"/>
                <w:color w:val="000000"/>
                <w:lang w:eastAsia="zh-CN"/>
              </w:rPr>
              <w:t>f_TC_22_3_1_</w:t>
            </w:r>
            <w:r>
              <w:rPr>
                <w:rFonts w:ascii="Arial" w:hAnsi="Arial" w:cs="Arial"/>
                <w:color w:val="000000"/>
                <w:lang w:eastAsia="zh-CN"/>
              </w:rPr>
              <w:t>6a</w:t>
            </w:r>
            <w:r w:rsidRPr="002936B5">
              <w:rPr>
                <w:rFonts w:ascii="Arial" w:hAnsi="Arial" w:cs="Arial"/>
                <w:color w:val="000000"/>
                <w:lang w:eastAsia="zh-CN"/>
              </w:rPr>
              <w:t>_NBIOT</w:t>
            </w:r>
          </w:p>
        </w:tc>
      </w:tr>
      <w:tr w:rsidR="00E244E7" w14:paraId="414E84BA" w14:textId="77777777" w:rsidTr="0062276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9020" w14:textId="77777777" w:rsidR="00E244E7" w:rsidRDefault="00E244E7" w:rsidP="0062276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09D8" w14:textId="77777777" w:rsidR="00E244E7" w:rsidRPr="00C37002" w:rsidRDefault="00E244E7" w:rsidP="0062276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proofErr w:type="spellStart"/>
            <w:r w:rsidRPr="00F40B69">
              <w:rPr>
                <w:rFonts w:cs="Arial"/>
                <w:color w:val="000000"/>
                <w:lang w:eastAsia="zh-CN"/>
              </w:rPr>
              <w:t>Unintialized</w:t>
            </w:r>
            <w:proofErr w:type="spellEnd"/>
            <w:r w:rsidRPr="00F40B69">
              <w:rPr>
                <w:rFonts w:cs="Arial"/>
                <w:color w:val="000000"/>
                <w:lang w:eastAsia="zh-CN"/>
              </w:rPr>
              <w:t xml:space="preserve"> value error is present due to </w:t>
            </w:r>
            <w:proofErr w:type="spellStart"/>
            <w:r w:rsidRPr="00F40B69">
              <w:rPr>
                <w:rFonts w:cs="Arial"/>
                <w:color w:val="000000"/>
                <w:lang w:eastAsia="zh-CN"/>
              </w:rPr>
              <w:t>f_NBIOT_MobileInfo_GetNTNSatelliteType</w:t>
            </w:r>
            <w:proofErr w:type="spellEnd"/>
            <w:r w:rsidRPr="00F40B69">
              <w:rPr>
                <w:rFonts w:cs="Arial"/>
                <w:color w:val="000000"/>
                <w:lang w:eastAsia="zh-CN"/>
              </w:rPr>
              <w:t xml:space="preserve"> being called before </w:t>
            </w:r>
            <w:proofErr w:type="spellStart"/>
            <w:r w:rsidRPr="00F40B69">
              <w:rPr>
                <w:rFonts w:cs="Arial"/>
                <w:color w:val="000000"/>
                <w:lang w:eastAsia="zh-CN"/>
              </w:rPr>
              <w:t>f_NBIOT_Init</w:t>
            </w:r>
            <w:proofErr w:type="spellEnd"/>
            <w:r w:rsidRPr="00F40B69">
              <w:rPr>
                <w:rFonts w:cs="Arial"/>
                <w:color w:val="000000"/>
                <w:lang w:eastAsia="zh-CN"/>
              </w:rPr>
              <w:t xml:space="preserve"> </w:t>
            </w:r>
            <w:proofErr w:type="spellStart"/>
            <w:r w:rsidRPr="00F40B69">
              <w:rPr>
                <w:rFonts w:cs="Arial"/>
                <w:color w:val="000000"/>
                <w:lang w:eastAsia="zh-CN"/>
              </w:rPr>
              <w:t>functrion</w:t>
            </w:r>
            <w:proofErr w:type="spellEnd"/>
            <w:r w:rsidRPr="00F40B69">
              <w:rPr>
                <w:rFonts w:cs="Arial"/>
                <w:color w:val="000000"/>
                <w:lang w:eastAsia="zh-CN"/>
              </w:rPr>
              <w:t xml:space="preserve">. </w:t>
            </w:r>
            <w:proofErr w:type="spellStart"/>
            <w:r w:rsidRPr="00F40B69">
              <w:rPr>
                <w:rFonts w:cs="Arial"/>
                <w:color w:val="000000"/>
                <w:lang w:eastAsia="zh-CN"/>
              </w:rPr>
              <w:t>f_NBIOT_GetNPDCCH_PeriodBundle</w:t>
            </w:r>
            <w:proofErr w:type="spellEnd"/>
            <w:r w:rsidRPr="00F40B69">
              <w:rPr>
                <w:rFonts w:cs="Arial"/>
                <w:color w:val="000000"/>
                <w:lang w:eastAsia="zh-CN"/>
              </w:rPr>
              <w:t xml:space="preserve"> also calls </w:t>
            </w:r>
            <w:proofErr w:type="spellStart"/>
            <w:r w:rsidRPr="00F40B69">
              <w:rPr>
                <w:rFonts w:cs="Arial"/>
                <w:color w:val="000000"/>
                <w:lang w:eastAsia="zh-CN"/>
              </w:rPr>
              <w:t>f_NBIOT_MobileInfo_GetNTNSatelliteType</w:t>
            </w:r>
            <w:proofErr w:type="spellEnd"/>
            <w:r w:rsidRPr="00F40B69">
              <w:rPr>
                <w:rFonts w:cs="Arial"/>
                <w:color w:val="000000"/>
                <w:lang w:eastAsia="zh-CN"/>
              </w:rPr>
              <w:t xml:space="preserve"> and gives the same error.</w:t>
            </w:r>
          </w:p>
        </w:tc>
      </w:tr>
      <w:tr w:rsidR="00E244E7" w14:paraId="313B6A38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A490" w14:textId="77777777" w:rsidR="00E244E7" w:rsidRDefault="00E244E7" w:rsidP="0062276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3614" w14:textId="77777777" w:rsidR="00E244E7" w:rsidRPr="00C37002" w:rsidRDefault="00E244E7" w:rsidP="00622767">
            <w:pPr>
              <w:pStyle w:val="CRCoverPage"/>
              <w:spacing w:after="0"/>
              <w:rPr>
                <w:rFonts w:cs="Arial"/>
                <w:color w:val="000000"/>
                <w:highlight w:val="yellow"/>
                <w:lang w:eastAsia="zh-CN"/>
              </w:rPr>
            </w:pPr>
            <w:r w:rsidRPr="00F40B69">
              <w:rPr>
                <w:rFonts w:cs="Arial"/>
                <w:color w:val="000000"/>
                <w:shd w:val="clear" w:color="auto" w:fill="FFFFFF"/>
              </w:rPr>
              <w:t xml:space="preserve">Moved occurrence of </w:t>
            </w:r>
            <w:proofErr w:type="spellStart"/>
            <w:r w:rsidRPr="00F40B69">
              <w:rPr>
                <w:rFonts w:cs="Arial"/>
                <w:color w:val="000000"/>
                <w:shd w:val="clear" w:color="auto" w:fill="FFFFFF"/>
              </w:rPr>
              <w:t>f_NBIOT_GetNPDCCH_PeriodBundle</w:t>
            </w:r>
            <w:proofErr w:type="spellEnd"/>
            <w:r w:rsidRPr="00F40B69">
              <w:rPr>
                <w:rFonts w:cs="Arial"/>
                <w:color w:val="000000"/>
                <w:shd w:val="clear" w:color="auto" w:fill="FFFFFF"/>
              </w:rPr>
              <w:t xml:space="preserve"> and </w:t>
            </w:r>
            <w:proofErr w:type="spellStart"/>
            <w:r w:rsidRPr="00F40B69">
              <w:rPr>
                <w:rFonts w:cs="Arial"/>
                <w:color w:val="000000"/>
                <w:shd w:val="clear" w:color="auto" w:fill="FFFFFF"/>
              </w:rPr>
              <w:t>f_NBIOT_MobileInfo_GetNTNSatelliteType</w:t>
            </w:r>
            <w:proofErr w:type="spellEnd"/>
            <w:r w:rsidRPr="00F40B69">
              <w:rPr>
                <w:rFonts w:cs="Arial"/>
                <w:color w:val="000000"/>
                <w:shd w:val="clear" w:color="auto" w:fill="FFFFFF"/>
              </w:rPr>
              <w:t xml:space="preserve"> to after f_NBIOT_L2_Preamble_State2B_NB which calls </w:t>
            </w:r>
            <w:proofErr w:type="spellStart"/>
            <w:r w:rsidRPr="00F40B69">
              <w:rPr>
                <w:rFonts w:cs="Arial"/>
                <w:color w:val="000000"/>
                <w:shd w:val="clear" w:color="auto" w:fill="FFFFFF"/>
              </w:rPr>
              <w:t>f_NBIOT_Init</w:t>
            </w:r>
            <w:proofErr w:type="spellEnd"/>
            <w:r w:rsidRPr="00F40B69">
              <w:rPr>
                <w:rFonts w:cs="Arial"/>
                <w:color w:val="000000"/>
                <w:shd w:val="clear" w:color="auto" w:fill="FFFFFF"/>
              </w:rPr>
              <w:t>.</w:t>
            </w:r>
            <w:r w:rsidRPr="00C37002">
              <w:rPr>
                <w:rFonts w:cs="Arial"/>
                <w:color w:val="000000"/>
                <w:shd w:val="clear" w:color="auto" w:fill="FFFFFF"/>
              </w:rPr>
              <w:br/>
            </w:r>
          </w:p>
        </w:tc>
      </w:tr>
      <w:tr w:rsidR="00E244E7" w14:paraId="795EC440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AEB9" w14:textId="77777777" w:rsidR="00E244E7" w:rsidRDefault="00E244E7" w:rsidP="0062276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DAE1" w14:textId="6476402B" w:rsidR="00E244E7" w:rsidRDefault="00E244E7" w:rsidP="00622767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40B69">
              <w:rPr>
                <w:rFonts w:ascii="Arial" w:hAnsi="Arial" w:cs="Arial"/>
                <w:color w:val="000000"/>
              </w:rPr>
              <w:t>NBIOT_MAC_Testcase</w:t>
            </w:r>
            <w:r w:rsidR="00190ABA">
              <w:rPr>
                <w:rFonts w:ascii="Arial" w:hAnsi="Arial" w:cs="Arial"/>
                <w:color w:val="000000"/>
              </w:rPr>
              <w:t>s</w:t>
            </w:r>
            <w:proofErr w:type="spellEnd"/>
          </w:p>
        </w:tc>
      </w:tr>
      <w:tr w:rsidR="00E244E7" w14:paraId="7E805F2F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B546" w14:textId="77777777" w:rsidR="00E244E7" w:rsidRDefault="00E244E7" w:rsidP="00622767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192B" w14:textId="77777777" w:rsidR="00E244E7" w:rsidRDefault="00E244E7" w:rsidP="00622767">
            <w:pPr>
              <w:rPr>
                <w:rFonts w:ascii="Arial" w:hAnsi="Arial" w:cs="Arial"/>
                <w:highlight w:val="red"/>
              </w:rPr>
            </w:pPr>
          </w:p>
        </w:tc>
      </w:tr>
    </w:tbl>
    <w:p w14:paraId="1DD082BD" w14:textId="77777777" w:rsidR="00E244E7" w:rsidRDefault="00E244E7" w:rsidP="00E244E7">
      <w:pPr>
        <w:pStyle w:val="ListParagraph"/>
        <w:ind w:left="432"/>
        <w:rPr>
          <w:rFonts w:ascii="Arial" w:hAnsi="Arial" w:cs="Arial"/>
          <w:b/>
          <w:lang w:eastAsia="en-GB"/>
        </w:rPr>
      </w:pPr>
    </w:p>
    <w:p w14:paraId="63345F74" w14:textId="77777777" w:rsidR="00E244E7" w:rsidRPr="00757A31" w:rsidRDefault="00E244E7" w:rsidP="00E244E7">
      <w:pPr>
        <w:pStyle w:val="ListParagraph"/>
        <w:ind w:left="432"/>
        <w:rPr>
          <w:rFonts w:ascii="Arial" w:hAnsi="Arial" w:cs="Arial"/>
          <w:b/>
          <w:lang w:eastAsia="en-GB"/>
        </w:rPr>
      </w:pPr>
      <w:r w:rsidRPr="00757A31">
        <w:rPr>
          <w:rFonts w:ascii="Arial" w:hAnsi="Arial" w:cs="Arial"/>
          <w:b/>
          <w:lang w:eastAsia="en-GB"/>
        </w:rPr>
        <w:t xml:space="preserve">Before </w:t>
      </w:r>
    </w:p>
    <w:p w14:paraId="6B3EDA53" w14:textId="77777777" w:rsidR="00E244E7" w:rsidRPr="00416544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  <w:r w:rsidRPr="00416544">
        <w:rPr>
          <w:rFonts w:ascii="Arial" w:hAnsi="Arial" w:cs="Arial"/>
          <w:sz w:val="16"/>
          <w:szCs w:val="16"/>
          <w:lang w:eastAsia="zh-CN"/>
        </w:rPr>
        <w:t>function f_TC_22_3_1_6a_</w:t>
      </w:r>
      <w:proofErr w:type="gramStart"/>
      <w:r w:rsidRPr="00416544">
        <w:rPr>
          <w:rFonts w:ascii="Arial" w:hAnsi="Arial" w:cs="Arial"/>
          <w:sz w:val="16"/>
          <w:szCs w:val="16"/>
          <w:lang w:eastAsia="zh-CN"/>
        </w:rPr>
        <w:t>NBIOT(</w:t>
      </w:r>
      <w:proofErr w:type="gramEnd"/>
      <w:r w:rsidRPr="00416544">
        <w:rPr>
          <w:rFonts w:ascii="Arial" w:hAnsi="Arial" w:cs="Arial"/>
          <w:sz w:val="16"/>
          <w:szCs w:val="16"/>
          <w:lang w:eastAsia="zh-CN"/>
        </w:rPr>
        <w:t>) runs on NBIOT_PTC</w:t>
      </w:r>
    </w:p>
    <w:p w14:paraId="654AA5A6" w14:textId="77777777" w:rsidR="00E244E7" w:rsidRPr="00190ABA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  <w:r w:rsidRPr="00416544">
        <w:rPr>
          <w:rFonts w:ascii="Arial" w:hAnsi="Arial" w:cs="Arial"/>
          <w:sz w:val="16"/>
          <w:szCs w:val="16"/>
          <w:lang w:eastAsia="zh-CN"/>
        </w:rPr>
        <w:t xml:space="preserve">  </w:t>
      </w:r>
      <w:r w:rsidRPr="00190ABA">
        <w:rPr>
          <w:rFonts w:ascii="Arial" w:hAnsi="Arial" w:cs="Arial"/>
          <w:sz w:val="16"/>
          <w:szCs w:val="16"/>
          <w:lang w:eastAsia="zh-CN"/>
        </w:rPr>
        <w:t>{</w:t>
      </w:r>
    </w:p>
    <w:p w14:paraId="7BC1C91D" w14:textId="77777777" w:rsidR="00E244E7" w:rsidRPr="00190ABA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  <w:r w:rsidRPr="00190ABA">
        <w:rPr>
          <w:rFonts w:ascii="Arial" w:hAnsi="Arial" w:cs="Arial"/>
          <w:sz w:val="16"/>
          <w:szCs w:val="16"/>
          <w:lang w:eastAsia="zh-CN"/>
        </w:rPr>
        <w:t xml:space="preserve">    var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NBIOT_CellId_Type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 xml:space="preserve">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v_</w:t>
      </w:r>
      <w:proofErr w:type="gramStart"/>
      <w:r w:rsidRPr="00190ABA">
        <w:rPr>
          <w:rFonts w:ascii="Arial" w:hAnsi="Arial" w:cs="Arial"/>
          <w:sz w:val="16"/>
          <w:szCs w:val="16"/>
          <w:lang w:eastAsia="zh-CN"/>
        </w:rPr>
        <w:t>CellId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 xml:space="preserve"> :</w:t>
      </w:r>
      <w:proofErr w:type="gramEnd"/>
      <w:r w:rsidRPr="00190ABA">
        <w:rPr>
          <w:rFonts w:ascii="Arial" w:hAnsi="Arial" w:cs="Arial"/>
          <w:sz w:val="16"/>
          <w:szCs w:val="16"/>
          <w:lang w:eastAsia="zh-CN"/>
        </w:rPr>
        <w:t>= nbiot_Cell1;</w:t>
      </w:r>
    </w:p>
    <w:p w14:paraId="544D4862" w14:textId="77777777" w:rsidR="00E244E7" w:rsidRPr="00190ABA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  <w:r w:rsidRPr="00190ABA">
        <w:rPr>
          <w:rFonts w:ascii="Arial" w:hAnsi="Arial" w:cs="Arial"/>
          <w:sz w:val="16"/>
          <w:szCs w:val="16"/>
          <w:lang w:eastAsia="zh-CN"/>
        </w:rPr>
        <w:t xml:space="preserve">    var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NBIOT_IDLEUPDATED_STATE_Type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 xml:space="preserve">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v_</w:t>
      </w:r>
      <w:proofErr w:type="gramStart"/>
      <w:r w:rsidRPr="00190ABA">
        <w:rPr>
          <w:rFonts w:ascii="Arial" w:hAnsi="Arial" w:cs="Arial"/>
          <w:sz w:val="16"/>
          <w:szCs w:val="16"/>
          <w:lang w:eastAsia="zh-CN"/>
        </w:rPr>
        <w:t>TestLoopMode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 xml:space="preserve"> :</w:t>
      </w:r>
      <w:proofErr w:type="gramEnd"/>
      <w:r w:rsidRPr="00190ABA">
        <w:rPr>
          <w:rFonts w:ascii="Arial" w:hAnsi="Arial" w:cs="Arial"/>
          <w:sz w:val="16"/>
          <w:szCs w:val="16"/>
          <w:lang w:eastAsia="zh-CN"/>
        </w:rPr>
        <w:t>= STATE2A_NB_TESTLOOP_ModeG;</w:t>
      </w:r>
    </w:p>
    <w:p w14:paraId="33DEB257" w14:textId="77777777" w:rsidR="00E244E7" w:rsidRPr="00190ABA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  <w:r w:rsidRPr="00190ABA">
        <w:rPr>
          <w:rFonts w:ascii="Arial" w:hAnsi="Arial" w:cs="Arial"/>
          <w:sz w:val="16"/>
          <w:szCs w:val="16"/>
          <w:lang w:eastAsia="zh-CN"/>
        </w:rPr>
        <w:t xml:space="preserve">    var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NB_RLC_CountsInfoList_Type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 xml:space="preserve">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v_RLC_</w:t>
      </w:r>
      <w:proofErr w:type="gramStart"/>
      <w:r w:rsidRPr="00190ABA">
        <w:rPr>
          <w:rFonts w:ascii="Arial" w:hAnsi="Arial" w:cs="Arial"/>
          <w:sz w:val="16"/>
          <w:szCs w:val="16"/>
          <w:lang w:eastAsia="zh-CN"/>
        </w:rPr>
        <w:t>CountsInfoListByRef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 xml:space="preserve">;   </w:t>
      </w:r>
      <w:proofErr w:type="gramEnd"/>
      <w:r w:rsidRPr="00190ABA">
        <w:rPr>
          <w:rFonts w:ascii="Arial" w:hAnsi="Arial" w:cs="Arial"/>
          <w:sz w:val="16"/>
          <w:szCs w:val="16"/>
          <w:lang w:eastAsia="zh-CN"/>
        </w:rPr>
        <w:t xml:space="preserve">                      // RLC status to be maintained by Send/Receive functions</w:t>
      </w:r>
    </w:p>
    <w:p w14:paraId="016C8C2D" w14:textId="77777777" w:rsidR="00E244E7" w:rsidRPr="00190ABA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  <w:r w:rsidRPr="00190ABA">
        <w:rPr>
          <w:rFonts w:ascii="Arial" w:hAnsi="Arial" w:cs="Arial"/>
          <w:sz w:val="16"/>
          <w:szCs w:val="16"/>
          <w:lang w:eastAsia="zh-CN"/>
        </w:rPr>
        <w:t xml:space="preserve">    var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SubFrameTiming_Type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 xml:space="preserve">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v_</w:t>
      </w:r>
      <w:proofErr w:type="gramStart"/>
      <w:r w:rsidRPr="00190ABA">
        <w:rPr>
          <w:rFonts w:ascii="Arial" w:hAnsi="Arial" w:cs="Arial"/>
          <w:sz w:val="16"/>
          <w:szCs w:val="16"/>
          <w:lang w:eastAsia="zh-CN"/>
        </w:rPr>
        <w:t>SubFrameTiming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>;</w:t>
      </w:r>
      <w:proofErr w:type="gramEnd"/>
    </w:p>
    <w:p w14:paraId="3C4A4249" w14:textId="77777777" w:rsidR="00E244E7" w:rsidRPr="00190ABA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  <w:r w:rsidRPr="00190ABA">
        <w:rPr>
          <w:rFonts w:ascii="Arial" w:hAnsi="Arial" w:cs="Arial"/>
          <w:sz w:val="16"/>
          <w:szCs w:val="16"/>
          <w:lang w:eastAsia="zh-CN"/>
        </w:rPr>
        <w:t xml:space="preserve">    var template (value)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TimingInfo_Type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 xml:space="preserve">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v_</w:t>
      </w:r>
      <w:proofErr w:type="gramStart"/>
      <w:r w:rsidRPr="00190ABA">
        <w:rPr>
          <w:rFonts w:ascii="Arial" w:hAnsi="Arial" w:cs="Arial"/>
          <w:sz w:val="16"/>
          <w:szCs w:val="16"/>
          <w:lang w:eastAsia="zh-CN"/>
        </w:rPr>
        <w:t>TimingInfo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>;</w:t>
      </w:r>
      <w:proofErr w:type="gramEnd"/>
    </w:p>
    <w:p w14:paraId="07DDBD3F" w14:textId="77777777" w:rsidR="00E244E7" w:rsidRPr="00190ABA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  <w:r w:rsidRPr="00190ABA">
        <w:rPr>
          <w:rFonts w:ascii="Arial" w:hAnsi="Arial" w:cs="Arial"/>
          <w:sz w:val="16"/>
          <w:szCs w:val="16"/>
          <w:lang w:eastAsia="zh-CN"/>
        </w:rPr>
        <w:t xml:space="preserve">    var Table_22_3_1_6_3_2__2_Entry_Type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v_</w:t>
      </w:r>
      <w:proofErr w:type="gramStart"/>
      <w:r w:rsidRPr="00190ABA">
        <w:rPr>
          <w:rFonts w:ascii="Arial" w:hAnsi="Arial" w:cs="Arial"/>
          <w:sz w:val="16"/>
          <w:szCs w:val="16"/>
          <w:lang w:eastAsia="zh-CN"/>
        </w:rPr>
        <w:t>TestData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>;</w:t>
      </w:r>
      <w:proofErr w:type="gramEnd"/>
    </w:p>
    <w:p w14:paraId="60B1C6D8" w14:textId="77777777" w:rsidR="00E244E7" w:rsidRPr="00190ABA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  <w:r w:rsidRPr="00190ABA">
        <w:rPr>
          <w:rFonts w:ascii="Arial" w:hAnsi="Arial" w:cs="Arial"/>
          <w:sz w:val="16"/>
          <w:szCs w:val="16"/>
          <w:lang w:eastAsia="zh-CN"/>
        </w:rPr>
        <w:t xml:space="preserve">    var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RLC_SDU_Type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 xml:space="preserve">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v_</w:t>
      </w:r>
      <w:proofErr w:type="gramStart"/>
      <w:r w:rsidRPr="00190ABA">
        <w:rPr>
          <w:rFonts w:ascii="Arial" w:hAnsi="Arial" w:cs="Arial"/>
          <w:sz w:val="16"/>
          <w:szCs w:val="16"/>
          <w:lang w:eastAsia="zh-CN"/>
        </w:rPr>
        <w:t>RlcSdu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>;</w:t>
      </w:r>
      <w:proofErr w:type="gramEnd"/>
    </w:p>
    <w:p w14:paraId="1F2625B6" w14:textId="77777777" w:rsidR="00E244E7" w:rsidRPr="00190ABA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  <w:r w:rsidRPr="00190ABA">
        <w:rPr>
          <w:rFonts w:ascii="Arial" w:hAnsi="Arial" w:cs="Arial"/>
          <w:sz w:val="16"/>
          <w:szCs w:val="16"/>
          <w:lang w:eastAsia="zh-CN"/>
        </w:rPr>
        <w:t xml:space="preserve">    var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RLC_SDUList_Type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 xml:space="preserve">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v_</w:t>
      </w:r>
      <w:proofErr w:type="gramStart"/>
      <w:r w:rsidRPr="00190ABA">
        <w:rPr>
          <w:rFonts w:ascii="Arial" w:hAnsi="Arial" w:cs="Arial"/>
          <w:sz w:val="16"/>
          <w:szCs w:val="16"/>
          <w:lang w:eastAsia="zh-CN"/>
        </w:rPr>
        <w:t>RlcSduList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>;</w:t>
      </w:r>
      <w:proofErr w:type="gramEnd"/>
    </w:p>
    <w:p w14:paraId="15817769" w14:textId="77777777" w:rsidR="00E244E7" w:rsidRPr="00190ABA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  <w:r w:rsidRPr="00190ABA">
        <w:rPr>
          <w:rFonts w:ascii="Arial" w:hAnsi="Arial" w:cs="Arial"/>
          <w:sz w:val="16"/>
          <w:szCs w:val="16"/>
          <w:lang w:eastAsia="zh-CN"/>
        </w:rPr>
        <w:t xml:space="preserve">    var integer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v_</w:t>
      </w:r>
      <w:proofErr w:type="gramStart"/>
      <w:r w:rsidRPr="00190ABA">
        <w:rPr>
          <w:rFonts w:ascii="Arial" w:hAnsi="Arial" w:cs="Arial"/>
          <w:sz w:val="16"/>
          <w:szCs w:val="16"/>
          <w:lang w:eastAsia="zh-CN"/>
        </w:rPr>
        <w:t>RlcSduSize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>;</w:t>
      </w:r>
      <w:proofErr w:type="gramEnd"/>
    </w:p>
    <w:p w14:paraId="22CEA4C7" w14:textId="77777777" w:rsidR="00E244E7" w:rsidRPr="00190ABA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  <w:r w:rsidRPr="00190ABA">
        <w:rPr>
          <w:rFonts w:ascii="Arial" w:hAnsi="Arial" w:cs="Arial"/>
          <w:sz w:val="16"/>
          <w:szCs w:val="16"/>
          <w:lang w:eastAsia="zh-CN"/>
        </w:rPr>
        <w:t xml:space="preserve">    var integer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v_</w:t>
      </w:r>
      <w:proofErr w:type="gramStart"/>
      <w:r w:rsidRPr="00190ABA">
        <w:rPr>
          <w:rFonts w:ascii="Arial" w:hAnsi="Arial" w:cs="Arial"/>
          <w:sz w:val="16"/>
          <w:szCs w:val="16"/>
          <w:lang w:eastAsia="zh-CN"/>
        </w:rPr>
        <w:t>Start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 xml:space="preserve"> :</w:t>
      </w:r>
      <w:proofErr w:type="gramEnd"/>
      <w:r w:rsidRPr="00190ABA">
        <w:rPr>
          <w:rFonts w:ascii="Arial" w:hAnsi="Arial" w:cs="Arial"/>
          <w:sz w:val="16"/>
          <w:szCs w:val="16"/>
          <w:lang w:eastAsia="zh-CN"/>
        </w:rPr>
        <w:t>= 0;</w:t>
      </w:r>
    </w:p>
    <w:p w14:paraId="6C943185" w14:textId="77777777" w:rsidR="00E244E7" w:rsidRPr="00190ABA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  <w:r w:rsidRPr="00190ABA">
        <w:rPr>
          <w:rFonts w:ascii="Arial" w:hAnsi="Arial" w:cs="Arial"/>
          <w:sz w:val="16"/>
          <w:szCs w:val="16"/>
          <w:lang w:eastAsia="zh-CN"/>
        </w:rPr>
        <w:t xml:space="preserve">    var integer </w:t>
      </w:r>
      <w:proofErr w:type="spellStart"/>
      <w:proofErr w:type="gramStart"/>
      <w:r w:rsidRPr="00190ABA">
        <w:rPr>
          <w:rFonts w:ascii="Arial" w:hAnsi="Arial" w:cs="Arial"/>
          <w:sz w:val="16"/>
          <w:szCs w:val="16"/>
          <w:lang w:eastAsia="zh-CN"/>
        </w:rPr>
        <w:t>i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>;</w:t>
      </w:r>
      <w:proofErr w:type="gramEnd"/>
    </w:p>
    <w:p w14:paraId="0C3CA33F" w14:textId="77777777" w:rsidR="00E244E7" w:rsidRPr="00190ABA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  <w:r w:rsidRPr="00190ABA">
        <w:rPr>
          <w:rFonts w:ascii="Arial" w:hAnsi="Arial" w:cs="Arial"/>
          <w:sz w:val="16"/>
          <w:szCs w:val="16"/>
          <w:lang w:eastAsia="zh-CN"/>
        </w:rPr>
        <w:t xml:space="preserve">    var integer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v_</w:t>
      </w:r>
      <w:proofErr w:type="gramStart"/>
      <w:r w:rsidRPr="00190ABA">
        <w:rPr>
          <w:rFonts w:ascii="Arial" w:hAnsi="Arial" w:cs="Arial"/>
          <w:sz w:val="16"/>
          <w:szCs w:val="16"/>
          <w:lang w:eastAsia="zh-CN"/>
        </w:rPr>
        <w:t>NpdcchPeriodBundle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 xml:space="preserve"> :</w:t>
      </w:r>
      <w:proofErr w:type="gramEnd"/>
      <w:r w:rsidRPr="00190ABA">
        <w:rPr>
          <w:rFonts w:ascii="Arial" w:hAnsi="Arial" w:cs="Arial"/>
          <w:sz w:val="16"/>
          <w:szCs w:val="16"/>
          <w:lang w:eastAsia="zh-CN"/>
        </w:rPr>
        <w:t xml:space="preserve">=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f_NBIOT_GetNPDCCH_PeriodBundle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>(nbiot_Cell1); //@sic R5-241564 sic@</w:t>
      </w:r>
    </w:p>
    <w:p w14:paraId="0D4F58F8" w14:textId="77777777" w:rsidR="00E244E7" w:rsidRPr="00190ABA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  <w:r w:rsidRPr="00190ABA">
        <w:rPr>
          <w:rFonts w:ascii="Arial" w:hAnsi="Arial" w:cs="Arial"/>
          <w:sz w:val="16"/>
          <w:szCs w:val="16"/>
          <w:lang w:eastAsia="zh-CN"/>
        </w:rPr>
        <w:t xml:space="preserve">    var float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v_</w:t>
      </w:r>
      <w:proofErr w:type="gramStart"/>
      <w:r w:rsidRPr="00190ABA">
        <w:rPr>
          <w:rFonts w:ascii="Arial" w:hAnsi="Arial" w:cs="Arial"/>
          <w:sz w:val="16"/>
          <w:szCs w:val="16"/>
          <w:lang w:eastAsia="zh-CN"/>
        </w:rPr>
        <w:t>SchedulingOffset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>;</w:t>
      </w:r>
      <w:proofErr w:type="gramEnd"/>
    </w:p>
    <w:p w14:paraId="3814D499" w14:textId="77777777" w:rsidR="00E244E7" w:rsidRPr="00190ABA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  <w:r w:rsidRPr="00190ABA">
        <w:rPr>
          <w:rFonts w:ascii="Arial" w:hAnsi="Arial" w:cs="Arial"/>
          <w:sz w:val="16"/>
          <w:szCs w:val="16"/>
          <w:lang w:eastAsia="zh-CN"/>
        </w:rPr>
        <w:t xml:space="preserve">    </w:t>
      </w:r>
    </w:p>
    <w:p w14:paraId="122CB565" w14:textId="77777777" w:rsidR="00E244E7" w:rsidRPr="00190ABA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  <w:r w:rsidRPr="00190ABA">
        <w:rPr>
          <w:rFonts w:ascii="Arial" w:hAnsi="Arial" w:cs="Arial"/>
          <w:sz w:val="16"/>
          <w:szCs w:val="16"/>
          <w:lang w:eastAsia="zh-CN"/>
        </w:rPr>
        <w:t xml:space="preserve">    if(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f_NBIOT_MobileInfo_</w:t>
      </w:r>
      <w:proofErr w:type="gramStart"/>
      <w:r w:rsidRPr="00190ABA">
        <w:rPr>
          <w:rFonts w:ascii="Arial" w:hAnsi="Arial" w:cs="Arial"/>
          <w:sz w:val="16"/>
          <w:szCs w:val="16"/>
          <w:lang w:eastAsia="zh-CN"/>
        </w:rPr>
        <w:t>GetNTNSatelliteType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>(</w:t>
      </w:r>
      <w:proofErr w:type="gramEnd"/>
      <w:r w:rsidRPr="00190ABA">
        <w:rPr>
          <w:rFonts w:ascii="Arial" w:hAnsi="Arial" w:cs="Arial"/>
          <w:sz w:val="16"/>
          <w:szCs w:val="16"/>
          <w:lang w:eastAsia="zh-CN"/>
        </w:rPr>
        <w:t xml:space="preserve">)!=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ntn_None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>)</w:t>
      </w:r>
    </w:p>
    <w:p w14:paraId="5837A5ED" w14:textId="77777777" w:rsidR="00E244E7" w:rsidRPr="00190ABA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  <w:r w:rsidRPr="00190ABA">
        <w:rPr>
          <w:rFonts w:ascii="Arial" w:hAnsi="Arial" w:cs="Arial"/>
          <w:sz w:val="16"/>
          <w:szCs w:val="16"/>
          <w:lang w:eastAsia="zh-CN"/>
        </w:rPr>
        <w:t xml:space="preserve">    {//@sic R5-241564 sic@</w:t>
      </w:r>
    </w:p>
    <w:p w14:paraId="69E564D0" w14:textId="77777777" w:rsidR="00E244E7" w:rsidRPr="00190ABA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  <w:r w:rsidRPr="00190ABA">
        <w:rPr>
          <w:rFonts w:ascii="Arial" w:hAnsi="Arial" w:cs="Arial"/>
          <w:sz w:val="16"/>
          <w:szCs w:val="16"/>
          <w:lang w:eastAsia="zh-CN"/>
        </w:rPr>
        <w:t xml:space="preserve">      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v_</w:t>
      </w:r>
      <w:proofErr w:type="gramStart"/>
      <w:r w:rsidRPr="00190ABA">
        <w:rPr>
          <w:rFonts w:ascii="Arial" w:hAnsi="Arial" w:cs="Arial"/>
          <w:sz w:val="16"/>
          <w:szCs w:val="16"/>
          <w:lang w:eastAsia="zh-CN"/>
        </w:rPr>
        <w:t>SchedulingOffset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 xml:space="preserve"> :</w:t>
      </w:r>
      <w:proofErr w:type="gramEnd"/>
      <w:r w:rsidRPr="00190ABA">
        <w:rPr>
          <w:rFonts w:ascii="Arial" w:hAnsi="Arial" w:cs="Arial"/>
          <w:sz w:val="16"/>
          <w:szCs w:val="16"/>
          <w:lang w:eastAsia="zh-CN"/>
        </w:rPr>
        <w:t xml:space="preserve">= int2float(2 *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v_NpdcchPeriodBundle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>);</w:t>
      </w:r>
    </w:p>
    <w:p w14:paraId="20597919" w14:textId="77777777" w:rsidR="00E244E7" w:rsidRPr="00190ABA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  <w:r w:rsidRPr="00190ABA">
        <w:rPr>
          <w:rFonts w:ascii="Arial" w:hAnsi="Arial" w:cs="Arial"/>
          <w:sz w:val="16"/>
          <w:szCs w:val="16"/>
          <w:lang w:eastAsia="zh-CN"/>
        </w:rPr>
        <w:t xml:space="preserve">    }</w:t>
      </w:r>
    </w:p>
    <w:p w14:paraId="23877F63" w14:textId="77777777" w:rsidR="00E244E7" w:rsidRPr="00190ABA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  <w:r w:rsidRPr="00190ABA">
        <w:rPr>
          <w:rFonts w:ascii="Arial" w:hAnsi="Arial" w:cs="Arial"/>
          <w:sz w:val="16"/>
          <w:szCs w:val="16"/>
          <w:lang w:eastAsia="zh-CN"/>
        </w:rPr>
        <w:t xml:space="preserve">    else</w:t>
      </w:r>
    </w:p>
    <w:p w14:paraId="202EC17F" w14:textId="77777777" w:rsidR="00E244E7" w:rsidRPr="00190ABA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  <w:r w:rsidRPr="00190ABA">
        <w:rPr>
          <w:rFonts w:ascii="Arial" w:hAnsi="Arial" w:cs="Arial"/>
          <w:sz w:val="16"/>
          <w:szCs w:val="16"/>
          <w:lang w:eastAsia="zh-CN"/>
        </w:rPr>
        <w:t xml:space="preserve">    {</w:t>
      </w:r>
    </w:p>
    <w:p w14:paraId="3CC1F862" w14:textId="77777777" w:rsidR="00E244E7" w:rsidRPr="00190ABA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  <w:r w:rsidRPr="00190ABA">
        <w:rPr>
          <w:rFonts w:ascii="Arial" w:hAnsi="Arial" w:cs="Arial"/>
          <w:sz w:val="16"/>
          <w:szCs w:val="16"/>
          <w:lang w:eastAsia="zh-CN"/>
        </w:rPr>
        <w:t xml:space="preserve">       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v_</w:t>
      </w:r>
      <w:proofErr w:type="gramStart"/>
      <w:r w:rsidRPr="00190ABA">
        <w:rPr>
          <w:rFonts w:ascii="Arial" w:hAnsi="Arial" w:cs="Arial"/>
          <w:sz w:val="16"/>
          <w:szCs w:val="16"/>
          <w:lang w:eastAsia="zh-CN"/>
        </w:rPr>
        <w:t>SchedulingOffset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 xml:space="preserve"> :</w:t>
      </w:r>
      <w:proofErr w:type="gramEnd"/>
      <w:r w:rsidRPr="00190ABA">
        <w:rPr>
          <w:rFonts w:ascii="Arial" w:hAnsi="Arial" w:cs="Arial"/>
          <w:sz w:val="16"/>
          <w:szCs w:val="16"/>
          <w:lang w:eastAsia="zh-CN"/>
        </w:rPr>
        <w:t xml:space="preserve">= int2float(3 *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v_NpdcchPeriodBundle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>);</w:t>
      </w:r>
    </w:p>
    <w:p w14:paraId="786299DF" w14:textId="77777777" w:rsidR="00E244E7" w:rsidRDefault="00E244E7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  <w:r w:rsidRPr="00190ABA">
        <w:rPr>
          <w:rFonts w:ascii="Arial" w:hAnsi="Arial" w:cs="Arial"/>
          <w:sz w:val="16"/>
          <w:szCs w:val="16"/>
          <w:lang w:eastAsia="zh-CN"/>
        </w:rPr>
        <w:t xml:space="preserve">    }</w:t>
      </w:r>
    </w:p>
    <w:p w14:paraId="021142F3" w14:textId="77777777" w:rsidR="00190ABA" w:rsidRDefault="00190ABA" w:rsidP="00E244E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</w:p>
    <w:p w14:paraId="62B58BDA" w14:textId="662A4B45" w:rsidR="00190ABA" w:rsidRPr="00190ABA" w:rsidRDefault="00190ABA" w:rsidP="00190ABA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Arial" w:hAnsi="Arial" w:cs="Arial"/>
          <w:b/>
          <w:sz w:val="16"/>
          <w:szCs w:val="16"/>
          <w:lang w:eastAsia="de-DE"/>
        </w:rPr>
      </w:pPr>
      <w:bookmarkStart w:id="35" w:name="_Hlk162942797"/>
      <w:r w:rsidRPr="00074E8A">
        <w:rPr>
          <w:rFonts w:ascii="Courier New" w:hAnsi="Courier New" w:cs="Courier New"/>
          <w:b/>
          <w:color w:val="000000"/>
          <w:lang w:eastAsia="de-DE"/>
        </w:rPr>
        <w:t>&lt;&lt; SKIPPED CODE &gt;&gt;</w:t>
      </w:r>
      <w:r w:rsidRPr="004F1B14">
        <w:rPr>
          <w:rFonts w:ascii="Arial" w:hAnsi="Arial" w:cs="Arial"/>
          <w:b/>
          <w:sz w:val="16"/>
          <w:szCs w:val="16"/>
          <w:lang w:eastAsia="de-DE"/>
        </w:rPr>
        <w:t xml:space="preserve"> </w:t>
      </w:r>
    </w:p>
    <w:bookmarkEnd w:id="35"/>
    <w:p w14:paraId="7712F440" w14:textId="77777777" w:rsidR="00E244E7" w:rsidRPr="00757A31" w:rsidRDefault="00E244E7" w:rsidP="00E244E7">
      <w:pPr>
        <w:pStyle w:val="ListParagraph"/>
        <w:ind w:left="432"/>
        <w:rPr>
          <w:rFonts w:ascii="Arial" w:hAnsi="Arial" w:cs="Arial"/>
          <w:b/>
          <w:lang w:eastAsia="en-GB"/>
        </w:rPr>
      </w:pPr>
    </w:p>
    <w:p w14:paraId="2D312BB8" w14:textId="77777777" w:rsidR="00E244E7" w:rsidRPr="00757A31" w:rsidRDefault="00E244E7" w:rsidP="00E244E7">
      <w:pPr>
        <w:pStyle w:val="ListParagraph"/>
        <w:ind w:left="432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</w:p>
    <w:p w14:paraId="5266FE0C" w14:textId="77777777" w:rsidR="00E244E7" w:rsidRPr="00190ABA" w:rsidRDefault="00E244E7" w:rsidP="00E244E7">
      <w:pPr>
        <w:pStyle w:val="ListParagraph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function f_TC_22_3_1_6a_</w:t>
      </w:r>
      <w:proofErr w:type="gram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NBIOT(</w:t>
      </w:r>
      <w:proofErr w:type="gram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) runs on NBIOT_PTC</w:t>
      </w:r>
    </w:p>
    <w:p w14:paraId="542CE1C8" w14:textId="77777777" w:rsidR="00E244E7" w:rsidRPr="00190ABA" w:rsidRDefault="00E244E7" w:rsidP="00E244E7">
      <w:pPr>
        <w:pStyle w:val="ListParagraph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58DEA42D" w14:textId="77777777" w:rsidR="00E244E7" w:rsidRPr="00190ABA" w:rsidRDefault="00E244E7" w:rsidP="00E244E7">
      <w:pPr>
        <w:pStyle w:val="ListParagraph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NBIOT_CellId_Type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CellId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= nbiot_Cell1;</w:t>
      </w:r>
    </w:p>
    <w:p w14:paraId="704D291D" w14:textId="77777777" w:rsidR="00E244E7" w:rsidRPr="00190ABA" w:rsidRDefault="00E244E7" w:rsidP="00E244E7">
      <w:pPr>
        <w:pStyle w:val="ListParagraph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NBIOT_IDLEUPDATED_STATE_Type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TestLoopMode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= STATE2A_NB_TESTLOOP_ModeG;</w:t>
      </w:r>
    </w:p>
    <w:p w14:paraId="5B2F2469" w14:textId="77777777" w:rsidR="00E244E7" w:rsidRPr="00190ABA" w:rsidRDefault="00E244E7" w:rsidP="00E244E7">
      <w:pPr>
        <w:pStyle w:val="ListParagraph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NB_RLC_CountsInfoList_Type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v_RLC_</w:t>
      </w:r>
      <w:proofErr w:type="gram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CountsInfoListByRef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;   </w:t>
      </w:r>
      <w:proofErr w:type="gram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// RLC status to be maintained by Send/Receive functions</w:t>
      </w:r>
    </w:p>
    <w:p w14:paraId="3A94B91F" w14:textId="77777777" w:rsidR="00E244E7" w:rsidRPr="00190ABA" w:rsidRDefault="00E244E7" w:rsidP="00E244E7">
      <w:pPr>
        <w:pStyle w:val="ListParagraph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SubFrameTiming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768EA018" w14:textId="77777777" w:rsidR="00E244E7" w:rsidRPr="00190ABA" w:rsidRDefault="00E244E7" w:rsidP="00E244E7">
      <w:pPr>
        <w:pStyle w:val="ListParagraph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TimingInfo_Type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TimingInfo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58A09DA5" w14:textId="77777777" w:rsidR="00E244E7" w:rsidRPr="00190ABA" w:rsidRDefault="00E244E7" w:rsidP="00E244E7">
      <w:pPr>
        <w:pStyle w:val="ListParagraph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Table_22_3_1_6_3_2__2_Entry_Type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TestData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24CCB68F" w14:textId="77777777" w:rsidR="00E244E7" w:rsidRPr="00190ABA" w:rsidRDefault="00E244E7" w:rsidP="00E244E7">
      <w:pPr>
        <w:pStyle w:val="ListParagraph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RLC_SDU_Type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RlcSdu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5C8449D7" w14:textId="77777777" w:rsidR="00E244E7" w:rsidRPr="00190ABA" w:rsidRDefault="00E244E7" w:rsidP="00E244E7">
      <w:pPr>
        <w:pStyle w:val="ListParagraph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RLC_SDUList_Type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RlcSduList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5A11984B" w14:textId="77777777" w:rsidR="00E244E7" w:rsidRPr="00190ABA" w:rsidRDefault="00E244E7" w:rsidP="00E244E7">
      <w:pPr>
        <w:pStyle w:val="ListParagraph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RlcSduSize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700C5141" w14:textId="77777777" w:rsidR="00E244E7" w:rsidRPr="00190ABA" w:rsidRDefault="00E244E7" w:rsidP="00E244E7">
      <w:pPr>
        <w:pStyle w:val="ListParagraph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Start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= 0;</w:t>
      </w:r>
    </w:p>
    <w:p w14:paraId="23962CEA" w14:textId="77777777" w:rsidR="00E244E7" w:rsidRPr="00190ABA" w:rsidRDefault="00E244E7" w:rsidP="00E244E7">
      <w:pPr>
        <w:pStyle w:val="ListParagraph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proofErr w:type="gram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i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5345E20D" w14:textId="77777777" w:rsidR="00E244E7" w:rsidRPr="00190ABA" w:rsidRDefault="00E244E7" w:rsidP="00E244E7">
      <w:pPr>
        <w:pStyle w:val="ListParagraph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var integer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NpdcchPeriodBundle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;</w:t>
      </w:r>
      <w:proofErr w:type="gramEnd"/>
    </w:p>
    <w:p w14:paraId="3AFDECC8" w14:textId="77777777" w:rsidR="00E244E7" w:rsidRPr="00190ABA" w:rsidRDefault="00E244E7" w:rsidP="00E244E7">
      <w:pPr>
        <w:pStyle w:val="ListParagraph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float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SchedulingOffset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3A718940" w14:textId="77777777" w:rsidR="00E244E7" w:rsidRPr="00190ABA" w:rsidRDefault="00E244E7" w:rsidP="00E244E7">
      <w:pPr>
        <w:pStyle w:val="ListParagraph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0AB38DD" w14:textId="77777777" w:rsidR="00E244E7" w:rsidRPr="00190ABA" w:rsidRDefault="00E244E7" w:rsidP="00E244E7">
      <w:pPr>
        <w:pStyle w:val="ListParagraph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f_NBIOT_L2_Preamble_State2B_</w:t>
      </w:r>
      <w:proofErr w:type="gram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NB(</w:t>
      </w:r>
      <w:proofErr w:type="spellStart"/>
      <w:proofErr w:type="gram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v_RLC_CountsInfoListByRef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v_CellId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TransparentMode_RLC_MAC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v_TestLoopMode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3B13D3E" w14:textId="77777777" w:rsidR="00E244E7" w:rsidRPr="00190ABA" w:rsidRDefault="00E244E7" w:rsidP="00E244E7">
      <w:pPr>
        <w:pStyle w:val="ListParagraph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</w:p>
    <w:p w14:paraId="31874DE3" w14:textId="632DB2A3" w:rsidR="00E244E7" w:rsidRPr="00190ABA" w:rsidRDefault="00E244E7" w:rsidP="00E244E7">
      <w:pPr>
        <w:pStyle w:val="ListParagraph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NpdcchPeriodBundle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f_NBIOT_GetNPDCCH_PeriodBundle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(nbiot_Cell1); </w:t>
      </w:r>
    </w:p>
    <w:p w14:paraId="2EC3D98E" w14:textId="77777777" w:rsidR="00E244E7" w:rsidRPr="00190ABA" w:rsidRDefault="00E244E7" w:rsidP="00E244E7">
      <w:pPr>
        <w:pStyle w:val="ListParagraph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if(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f_NBIOT_MobileInfo_</w:t>
      </w:r>
      <w:proofErr w:type="gramStart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GetNTNSatelliteType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gramEnd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)!=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ntn_None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</w:t>
      </w:r>
    </w:p>
    <w:p w14:paraId="2A7DD921" w14:textId="77777777" w:rsidR="00E244E7" w:rsidRPr="00190ABA" w:rsidRDefault="00E244E7" w:rsidP="00E244E7">
      <w:pPr>
        <w:pStyle w:val="ListParagraph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{//@sic R5-241564 sic@</w:t>
      </w:r>
    </w:p>
    <w:p w14:paraId="38FF97D6" w14:textId="77777777" w:rsidR="00E244E7" w:rsidRPr="00190ABA" w:rsidRDefault="00E244E7" w:rsidP="00E244E7">
      <w:pPr>
        <w:pStyle w:val="ListParagraph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SchedulingOffset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int2float(2 *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v_NpdcchPeriodBundle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</w:p>
    <w:p w14:paraId="4070C635" w14:textId="77777777" w:rsidR="00E244E7" w:rsidRPr="00190ABA" w:rsidRDefault="00E244E7" w:rsidP="00E244E7">
      <w:pPr>
        <w:pStyle w:val="ListParagraph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4170B473" w14:textId="77777777" w:rsidR="00E244E7" w:rsidRPr="00190ABA" w:rsidRDefault="00E244E7" w:rsidP="00E244E7">
      <w:pPr>
        <w:pStyle w:val="ListParagraph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else</w:t>
      </w:r>
    </w:p>
    <w:p w14:paraId="1BC76769" w14:textId="77777777" w:rsidR="00E244E7" w:rsidRPr="00190ABA" w:rsidRDefault="00E244E7" w:rsidP="00E244E7">
      <w:pPr>
        <w:pStyle w:val="ListParagraph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{</w:t>
      </w:r>
    </w:p>
    <w:p w14:paraId="4BD6F37F" w14:textId="77777777" w:rsidR="00E244E7" w:rsidRPr="00190ABA" w:rsidRDefault="00E244E7" w:rsidP="00E244E7">
      <w:pPr>
        <w:pStyle w:val="ListParagraph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SchedulingOffset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int2float(3 *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v_NpdcchPeriodBundle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</w:p>
    <w:p w14:paraId="20231780" w14:textId="1CF0E566" w:rsidR="00190ABA" w:rsidRPr="00190ABA" w:rsidRDefault="00E244E7" w:rsidP="00190ABA">
      <w:pPr>
        <w:pStyle w:val="ListParagraph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lastRenderedPageBreak/>
        <w:t xml:space="preserve">    }</w:t>
      </w:r>
    </w:p>
    <w:p w14:paraId="0B864DF3" w14:textId="77777777" w:rsidR="00190ABA" w:rsidRPr="00190ABA" w:rsidRDefault="00190ABA" w:rsidP="00190ABA">
      <w:pPr>
        <w:pStyle w:val="ListParagraph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Arial" w:hAnsi="Arial" w:cs="Arial"/>
          <w:b/>
          <w:sz w:val="16"/>
          <w:szCs w:val="16"/>
          <w:lang w:eastAsia="de-DE"/>
        </w:rPr>
      </w:pPr>
    </w:p>
    <w:p w14:paraId="20AA1204" w14:textId="366AB7BE" w:rsidR="00E244E7" w:rsidRPr="004F1B14" w:rsidRDefault="00190ABA" w:rsidP="00190ABA">
      <w:pPr>
        <w:pStyle w:val="ListParagraph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Arial" w:hAnsi="Arial" w:cs="Arial"/>
          <w:b/>
          <w:sz w:val="16"/>
          <w:szCs w:val="16"/>
          <w:lang w:eastAsia="de-DE"/>
        </w:rPr>
      </w:pPr>
      <w:r w:rsidRPr="00190ABA">
        <w:rPr>
          <w:rFonts w:ascii="Arial" w:hAnsi="Arial" w:cs="Arial"/>
          <w:b/>
          <w:sz w:val="16"/>
          <w:szCs w:val="16"/>
          <w:lang w:eastAsia="de-DE"/>
        </w:rPr>
        <w:t>&lt;&lt; SKIPPED CODE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8963A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E53BC" w14:textId="77777777" w:rsidR="008963AB" w:rsidRDefault="008963AB">
      <w:r>
        <w:separator/>
      </w:r>
    </w:p>
  </w:endnote>
  <w:endnote w:type="continuationSeparator" w:id="0">
    <w:p w14:paraId="45CB2B32" w14:textId="77777777" w:rsidR="008963AB" w:rsidRDefault="00896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57C76" w14:textId="77777777" w:rsidR="00EA650D" w:rsidRDefault="00EA65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4C915" w14:textId="77777777" w:rsidR="00EA650D" w:rsidRDefault="00EA65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33CAF" w14:textId="77777777" w:rsidR="00EA650D" w:rsidRDefault="00EA65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46B56" w14:textId="77777777" w:rsidR="008963AB" w:rsidRDefault="008963AB">
      <w:r>
        <w:separator/>
      </w:r>
    </w:p>
  </w:footnote>
  <w:footnote w:type="continuationSeparator" w:id="0">
    <w:p w14:paraId="135EB81C" w14:textId="77777777" w:rsidR="008963AB" w:rsidRDefault="008963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0246AB56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EA650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C27BBEF" wp14:editId="4B61BAC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0910641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51036914"/>
                          </w:sdtPr>
                          <w:sdtContent>
                            <w:p w14:paraId="6D73C538" w14:textId="750D1A64" w:rsidR="00EA650D" w:rsidRPr="00A11327" w:rsidRDefault="00EA650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27BBEF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51036914"/>
                    </w:sdtPr>
                    <w:sdtContent>
                      <w:p w14:paraId="6D73C538" w14:textId="750D1A64" w:rsidR="00EA650D" w:rsidRPr="00A11327" w:rsidRDefault="00EA650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2A0D3" w14:textId="3C6B0E38" w:rsidR="00EA650D" w:rsidRDefault="00EA650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20D572D" wp14:editId="04D65B9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5DE8BC" w14:textId="541656E7" w:rsidR="00EA650D" w:rsidRPr="00A11327" w:rsidRDefault="00EA650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0D572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A5DE8BC" w14:textId="541656E7" w:rsidR="00EA650D" w:rsidRPr="00A11327" w:rsidRDefault="00EA650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0EC64" w14:textId="3A0BDDBC" w:rsidR="00EA650D" w:rsidRDefault="00EA650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446471E" wp14:editId="472331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396216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2785848"/>
                          </w:sdtPr>
                          <w:sdtContent>
                            <w:p w14:paraId="29B28E28" w14:textId="667C9F80" w:rsidR="00EA650D" w:rsidRPr="00A11327" w:rsidRDefault="00EA650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46471E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2785848"/>
                    </w:sdtPr>
                    <w:sdtContent>
                      <w:p w14:paraId="29B28E28" w14:textId="667C9F80" w:rsidR="00EA650D" w:rsidRPr="00A11327" w:rsidRDefault="00EA650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51F2B4A7" w:rsidR="00695808" w:rsidRDefault="00EA650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7094854" wp14:editId="6A289A4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3029264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544038"/>
                          </w:sdtPr>
                          <w:sdtContent>
                            <w:p w14:paraId="523E1633" w14:textId="5D9893F6" w:rsidR="00EA650D" w:rsidRPr="00A11327" w:rsidRDefault="00EA650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09485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544038"/>
                    </w:sdtPr>
                    <w:sdtContent>
                      <w:p w14:paraId="523E1633" w14:textId="5D9893F6" w:rsidR="00EA650D" w:rsidRPr="00A11327" w:rsidRDefault="00EA650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0347AE0B" w:rsidR="00695808" w:rsidRDefault="00695808">
    <w:pPr>
      <w:pStyle w:val="Header"/>
      <w:tabs>
        <w:tab w:val="right" w:pos="9639"/>
      </w:tabs>
    </w:pPr>
    <w:r>
      <w:tab/>
    </w:r>
    <w:r w:rsidR="00EA650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EC8C19" wp14:editId="60C78C7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14365000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17785527"/>
                          </w:sdtPr>
                          <w:sdtContent>
                            <w:p w14:paraId="79DE3CB8" w14:textId="38F7CBB4" w:rsidR="00EA650D" w:rsidRPr="00A11327" w:rsidRDefault="00EA650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EC8C1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17785527"/>
                    </w:sdtPr>
                    <w:sdtContent>
                      <w:p w14:paraId="79DE3CB8" w14:textId="38F7CBB4" w:rsidR="00EA650D" w:rsidRPr="00A11327" w:rsidRDefault="00EA650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5312ED1F" w:rsidR="00695808" w:rsidRDefault="00EA650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81FA584" wp14:editId="111D77F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43869703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91113469"/>
                          </w:sdtPr>
                          <w:sdtContent>
                            <w:p w14:paraId="447E220A" w14:textId="783DE308" w:rsidR="00EA650D" w:rsidRPr="00A11327" w:rsidRDefault="00EA650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1FA584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91113469"/>
                    </w:sdtPr>
                    <w:sdtContent>
                      <w:p w14:paraId="447E220A" w14:textId="783DE308" w:rsidR="00EA650D" w:rsidRPr="00A11327" w:rsidRDefault="00EA650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1AF4608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438591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4750138">
    <w:abstractNumId w:val="0"/>
  </w:num>
  <w:num w:numId="3" w16cid:durableId="17493009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268"/>
    <w:rsid w:val="00070E09"/>
    <w:rsid w:val="000A1BE5"/>
    <w:rsid w:val="000A6394"/>
    <w:rsid w:val="000B7FED"/>
    <w:rsid w:val="000C038A"/>
    <w:rsid w:val="000C6598"/>
    <w:rsid w:val="000D44B3"/>
    <w:rsid w:val="00145D43"/>
    <w:rsid w:val="00190ABA"/>
    <w:rsid w:val="00192C46"/>
    <w:rsid w:val="001A08B3"/>
    <w:rsid w:val="001A7B60"/>
    <w:rsid w:val="001B52F0"/>
    <w:rsid w:val="001B7A65"/>
    <w:rsid w:val="001E41F3"/>
    <w:rsid w:val="0023491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4EB9"/>
    <w:rsid w:val="003E1A36"/>
    <w:rsid w:val="00410371"/>
    <w:rsid w:val="004242F1"/>
    <w:rsid w:val="00431703"/>
    <w:rsid w:val="004B75B7"/>
    <w:rsid w:val="005141D9"/>
    <w:rsid w:val="0051580D"/>
    <w:rsid w:val="00547111"/>
    <w:rsid w:val="00592D74"/>
    <w:rsid w:val="005968F1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6B9"/>
    <w:rsid w:val="008626E7"/>
    <w:rsid w:val="00870EE7"/>
    <w:rsid w:val="008863B9"/>
    <w:rsid w:val="008963AB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3E5D"/>
    <w:rsid w:val="00A246B6"/>
    <w:rsid w:val="00A32CEF"/>
    <w:rsid w:val="00A47E70"/>
    <w:rsid w:val="00A50CF0"/>
    <w:rsid w:val="00A7671C"/>
    <w:rsid w:val="00AA2CBC"/>
    <w:rsid w:val="00AC5820"/>
    <w:rsid w:val="00AD1CD8"/>
    <w:rsid w:val="00B023B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4E7"/>
    <w:rsid w:val="00E34898"/>
    <w:rsid w:val="00E51A27"/>
    <w:rsid w:val="00EA650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2CEF"/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E244E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E244E7"/>
    <w:pPr>
      <w:ind w:left="720"/>
    </w:pPr>
    <w:rPr>
      <w:rFonts w:eastAsia="SimSun"/>
    </w:rPr>
  </w:style>
  <w:style w:type="character" w:styleId="PlaceholderText">
    <w:name w:val="Placeholder Text"/>
    <w:basedOn w:val="DefaultParagraphFont"/>
    <w:uiPriority w:val="99"/>
    <w:unhideWhenUsed/>
    <w:rsid w:val="00EA650D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EA650D"/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EA650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styleId="TOCHeading">
    <w:name w:val="TOC Heading"/>
    <w:basedOn w:val="Heading1"/>
    <w:next w:val="Normal"/>
    <w:uiPriority w:val="39"/>
    <w:unhideWhenUsed/>
    <w:qFormat/>
    <w:rsid w:val="00A32CEF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Emphasis">
    <w:name w:val="Emphasis"/>
    <w:qFormat/>
    <w:rsid w:val="00A32CEF"/>
    <w:rPr>
      <w:i/>
      <w:iCs/>
    </w:rPr>
  </w:style>
  <w:style w:type="paragraph" w:styleId="Title">
    <w:name w:val="Title"/>
    <w:basedOn w:val="Normal"/>
    <w:next w:val="Normal"/>
    <w:link w:val="TitleChar"/>
    <w:qFormat/>
    <w:rsid w:val="00A32CE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32CEF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3313</Words>
  <Characters>20878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Garcia Martin Juan (1CD4)</cp:lastModifiedBy>
  <cp:revision>20</cp:revision>
  <cp:lastPrinted>1899-12-31T23:00:00Z</cp:lastPrinted>
  <dcterms:created xsi:type="dcterms:W3CDTF">2020-02-03T08:32:00Z</dcterms:created>
  <dcterms:modified xsi:type="dcterms:W3CDTF">2024-04-02T08:22:00Z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R5s240285</vt:lpwstr>
  </property>
  <property fmtid="{D5CDD505-2E9C-101B-9397-08002B2CF9AE}" pid="10" name="Spec#">
    <vt:lpwstr>36.523-3</vt:lpwstr>
  </property>
  <property fmtid="{D5CDD505-2E9C-101B-9397-08002B2CF9AE}" pid="11" name="Cr#">
    <vt:lpwstr>4806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NBIOT MAC Testcases (for NTN)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TEI13_Test, NB_IOT-UEConTest</vt:lpwstr>
  </property>
  <property fmtid="{D5CDD505-2E9C-101B-9397-08002B2CF9AE}" pid="18" name="Cat">
    <vt:lpwstr>F</vt:lpwstr>
  </property>
  <property fmtid="{D5CDD505-2E9C-101B-9397-08002B2CF9AE}" pid="19" name="ResDate">
    <vt:lpwstr>2024-04-02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2024-04-02T07:24:39Z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c4c9fdcb-af5f-47e3-be31-2aba417ce96b</vt:lpwstr>
  </property>
  <property fmtid="{D5CDD505-2E9C-101B-9397-08002B2CF9AE}" pid="27" name="MSIP_Label_9764cdcd-3664-4d05-9615-7cbf65a4f0a8_ContentBits">
    <vt:lpwstr>0</vt:lpwstr>
  </property>
</Properties>
</file>