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62961023"/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Processing Delay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74835" w:rsidR="001E41F3" w:rsidRDefault="00393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5FE31" w14:textId="77777777" w:rsidR="001E41F3" w:rsidRDefault="003935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Several issues has been found related to </w:t>
            </w:r>
            <w:r>
              <w:t>Processing Delay test cases:</w:t>
            </w:r>
          </w:p>
          <w:p w14:paraId="7630F87D" w14:textId="77777777" w:rsidR="00393589" w:rsidRDefault="00393589">
            <w:pPr>
              <w:pStyle w:val="CRCoverPage"/>
              <w:spacing w:after="0"/>
              <w:ind w:left="100"/>
            </w:pPr>
          </w:p>
          <w:p w14:paraId="7977ECE0" w14:textId="658CF425" w:rsidR="00393589" w:rsidRDefault="00393589" w:rsidP="003935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the function f_TC_8_1_5_8_1_NR5GC_TestBody in 24wk12,Table 8.1.5.8.1.3.3-11: Physical layer parameters for DCI format 1_0 (Steps 14a5 and 25, Table 8.1.5.8.1.3.2-3)  Is not implemented.</w:t>
            </w:r>
          </w:p>
          <w:p w14:paraId="08C74C88" w14:textId="77777777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60CFBA52" w14:textId="6B7F1D5C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In addition to this , it is also proposed to extend this table 8.1.5.8.1.3.3-11 to cover step 3 where RRCSetupRequest procedure is checked for procedure delay. An associated Prose CR will be raised for this requirement.</w:t>
            </w:r>
          </w:p>
          <w:p w14:paraId="717661A5" w14:textId="77777777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7077F5AE" w:rsidR="00393589" w:rsidRDefault="00393589" w:rsidP="003935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380B33">
              <w:rPr>
                <w:rFonts w:cs="Arial"/>
                <w:b/>
                <w:noProof/>
              </w:rPr>
              <w:t>f_TC_8_1_5_8_2_x_NR5GC_TestBody</w:t>
            </w:r>
            <w:r>
              <w:rPr>
                <w:rFonts w:cs="Arial"/>
                <w:noProof/>
              </w:rPr>
              <w:t xml:space="preserve"> ,</w:t>
            </w:r>
            <w:r>
              <w:t xml:space="preserve"> </w:t>
            </w:r>
            <w:r w:rsidRPr="003A63AB">
              <w:rPr>
                <w:rFonts w:cs="Arial"/>
                <w:noProof/>
              </w:rPr>
              <w:t>Table 8.1.5.8.2.1.3.3-7: Physical layer parameters for DCI format 1_0 (Steps 6a5, Table 8.1.5.8.2.1.3.3-5)</w:t>
            </w:r>
            <w:r w:rsidR="00BD527E">
              <w:rPr>
                <w:rFonts w:cs="Arial"/>
                <w:noProof/>
              </w:rPr>
              <w:t xml:space="preserve">. Changes are required for </w:t>
            </w:r>
            <w:r w:rsidR="00BD527E">
              <w:rPr>
                <w:noProof/>
              </w:rPr>
              <w:t>8.1.5.8.2.1.NR5GC, 8.1.5.8.2.2.NR5GC and 8.1.5.8.2.3.NR5GC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E8D4C" w14:textId="4A48EB1A" w:rsidR="00393589" w:rsidRPr="00826E70" w:rsidRDefault="00393589" w:rsidP="00826E70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826E70">
              <w:rPr>
                <w:rFonts w:ascii="Arial" w:hAnsi="Arial"/>
                <w:noProof/>
              </w:rPr>
              <w:t>Implemented and added Table 8.1.5.8.1.3.3-11 to Steps 3, 14a5 and 25 of function f_TC_8_1_5_8_1_NR5GC_TestBody.</w:t>
            </w:r>
            <w:r w:rsidR="00826E70" w:rsidRPr="00826E70">
              <w:rPr>
                <w:rFonts w:ascii="Arial" w:hAnsi="Arial"/>
                <w:noProof/>
              </w:rPr>
              <w:t xml:space="preserve"> </w:t>
            </w:r>
            <w:r w:rsidR="00826E70">
              <w:rPr>
                <w:rFonts w:ascii="Arial" w:hAnsi="Arial"/>
                <w:noProof/>
              </w:rPr>
              <w:t>Added new parameter to</w:t>
            </w:r>
            <w:r w:rsidR="00826E70" w:rsidRPr="00826E70">
              <w:rPr>
                <w:rFonts w:ascii="Arial" w:hAnsi="Arial"/>
                <w:noProof/>
              </w:rPr>
              <w:t xml:space="preserve"> function f_NR5GC_RRC_ProcedureDelay so </w:t>
            </w:r>
            <w:r w:rsidR="00826E70">
              <w:rPr>
                <w:rFonts w:ascii="Arial" w:hAnsi="Arial"/>
                <w:noProof/>
              </w:rPr>
              <w:t>it</w:t>
            </w:r>
            <w:r w:rsidR="00826E70" w:rsidRPr="00826E70">
              <w:rPr>
                <w:rFonts w:ascii="Arial" w:hAnsi="Arial"/>
                <w:noProof/>
              </w:rPr>
              <w:t xml:space="preserve"> can </w:t>
            </w:r>
            <w:r w:rsidR="00826E70">
              <w:rPr>
                <w:rFonts w:ascii="Arial" w:hAnsi="Arial"/>
                <w:noProof/>
              </w:rPr>
              <w:t xml:space="preserve">be </w:t>
            </w:r>
            <w:r w:rsidR="00826E70" w:rsidRPr="00826E70">
              <w:rPr>
                <w:rFonts w:ascii="Arial" w:hAnsi="Arial"/>
                <w:noProof/>
              </w:rPr>
              <w:t>distinguish</w:t>
            </w:r>
            <w:r w:rsidR="00826E70">
              <w:rPr>
                <w:rFonts w:ascii="Arial" w:hAnsi="Arial"/>
                <w:noProof/>
              </w:rPr>
              <w:t>ed</w:t>
            </w:r>
            <w:r w:rsidR="00826E70" w:rsidRPr="00826E70">
              <w:rPr>
                <w:rFonts w:ascii="Arial" w:hAnsi="Arial"/>
                <w:noProof/>
              </w:rPr>
              <w:t xml:space="preserve"> between DCI_1_1 procedures and DCI_1_0 Procedures</w:t>
            </w:r>
          </w:p>
          <w:p w14:paraId="31C656EC" w14:textId="6A2425BB" w:rsidR="00393589" w:rsidRDefault="00826E70" w:rsidP="003935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and added </w:t>
            </w:r>
            <w:r w:rsidR="00393589" w:rsidRPr="00393589">
              <w:rPr>
                <w:noProof/>
              </w:rPr>
              <w:t xml:space="preserve">Table 8.1.5.8.2.1.3.3-7 </w:t>
            </w:r>
            <w:r>
              <w:rPr>
                <w:noProof/>
              </w:rPr>
              <w:t>to</w:t>
            </w:r>
            <w:r w:rsidR="00393589" w:rsidRPr="00393589">
              <w:rPr>
                <w:noProof/>
              </w:rPr>
              <w:t xml:space="preserve"> Steps 6a5 of function f_TC_8_1_5_8_2_x_NR5GC_TestBody</w:t>
            </w:r>
            <w:r w:rsidR="00393589">
              <w:rPr>
                <w:noProof/>
              </w:rPr>
              <w:t>.</w:t>
            </w:r>
            <w:r w:rsidR="00BD527E">
              <w:rPr>
                <w:noProof/>
              </w:rPr>
              <w:t xml:space="preserve"> </w:t>
            </w:r>
            <w:r w:rsidR="00BD527E">
              <w:rPr>
                <w:rFonts w:cs="Arial"/>
                <w:noProof/>
              </w:rPr>
              <w:t xml:space="preserve">Changes will apply to </w:t>
            </w:r>
            <w:r w:rsidR="00BD527E">
              <w:rPr>
                <w:noProof/>
              </w:rPr>
              <w:t>8.1.5.8.2.1.NR5GC, 8.1.5.8.2.2.NR5GC and 8.1.5.8.2.3.NR5GC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68853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 w:rsidR="00AF478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BF2D9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8.1.5.8.1.NR5GC, 8.1.5.8.2.1.NR5GC, 8.1.5.8.2.2.NR5GC and 8.1.5.8.2.3.NR5GC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16CC5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584A84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D5D8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3589">
              <w:rPr>
                <w:noProof/>
              </w:rPr>
              <w:t xml:space="preserve">    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66AB4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CDC33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rFonts w:cs="Arial"/>
                <w:lang w:eastAsia="en-GB"/>
              </w:rPr>
              <w:t>An associated Prose is raised to cover the requirement of “extending table 8.1.5.8.1.3.3-11 to cover step 3 RRCSetupRequest procedure”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E7F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2B91C" w14:textId="77777777" w:rsidR="00F4730C" w:rsidRPr="00F4730C" w:rsidRDefault="00826E70" w:rsidP="006C1AF7">
      <w:pPr>
        <w:spacing w:before="240" w:after="60"/>
        <w:outlineLvl w:val="0"/>
        <w:rPr>
          <w:rFonts w:ascii="Cambria" w:hAnsi="Cambria" w:cs="Arial"/>
          <w:b/>
          <w:bCs/>
          <w:i/>
          <w:iCs/>
          <w:kern w:val="28"/>
          <w:sz w:val="40"/>
          <w:szCs w:val="40"/>
        </w:rPr>
      </w:pPr>
      <w:bookmarkStart w:id="2" w:name="_Hlk162941711"/>
      <w:bookmarkStart w:id="3" w:name="_Toc162961024"/>
      <w:r w:rsidRPr="00F4730C">
        <w:rPr>
          <w:rFonts w:ascii="Cambria" w:hAnsi="Cambria" w:cs="Arial"/>
          <w:b/>
          <w:bCs/>
          <w:i/>
          <w:iCs/>
          <w:kern w:val="28"/>
          <w:sz w:val="40"/>
          <w:szCs w:val="40"/>
        </w:rPr>
        <w:lastRenderedPageBreak/>
        <w:t>Table of Contents</w:t>
      </w:r>
      <w:bookmarkEnd w:id="3"/>
    </w:p>
    <w:sdt>
      <w:sdtPr>
        <w:id w:val="92654020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/>
          <w:color w:val="auto"/>
          <w:sz w:val="20"/>
          <w:szCs w:val="20"/>
          <w:lang w:val="en-GB"/>
        </w:rPr>
      </w:sdtEndPr>
      <w:sdtContent>
        <w:p w14:paraId="01EEB4E3" w14:textId="199291F7" w:rsidR="00F4730C" w:rsidRPr="00F4730C" w:rsidRDefault="00F4730C" w:rsidP="00F4730C">
          <w:pPr>
            <w:pStyle w:val="TOCHeading"/>
            <w:tabs>
              <w:tab w:val="left" w:pos="138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F4730C">
            <w:rPr>
              <w:sz w:val="24"/>
              <w:szCs w:val="24"/>
            </w:rPr>
            <w:fldChar w:fldCharType="begin"/>
          </w:r>
          <w:r w:rsidRPr="00F4730C">
            <w:rPr>
              <w:sz w:val="24"/>
              <w:szCs w:val="24"/>
            </w:rPr>
            <w:instrText xml:space="preserve"> TOC \o "1-3" \h \z \u </w:instrText>
          </w:r>
          <w:r w:rsidRPr="00F4730C">
            <w:rPr>
              <w:sz w:val="24"/>
              <w:szCs w:val="24"/>
            </w:rPr>
            <w:fldChar w:fldCharType="separate"/>
          </w:r>
          <w:r w:rsidRPr="00F4730C">
            <w:rPr>
              <w:sz w:val="24"/>
              <w:szCs w:val="24"/>
            </w:rPr>
            <w:tab/>
          </w:r>
        </w:p>
        <w:p w14:paraId="3D9E0B4F" w14:textId="14B8303B" w:rsidR="00F4730C" w:rsidRPr="00F4730C" w:rsidRDefault="00F4730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5" w:history="1">
            <w:r w:rsidRPr="00F4730C">
              <w:rPr>
                <w:rStyle w:val="Hyperlink"/>
                <w:rFonts w:ascii="Arial" w:hAnsi="Arial"/>
                <w:b/>
                <w:sz w:val="24"/>
                <w:szCs w:val="24"/>
                <w:lang w:eastAsia="ja-JP"/>
              </w:rPr>
              <w:t>1</w:t>
            </w:r>
            <w:r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F4730C">
              <w:rPr>
                <w:rStyle w:val="Hyperlink"/>
                <w:rFonts w:ascii="Arial" w:hAnsi="Arial"/>
                <w:b/>
                <w:sz w:val="24"/>
                <w:szCs w:val="24"/>
                <w:lang w:eastAsia="ja-JP"/>
              </w:rPr>
              <w:t>Overview</w:t>
            </w:r>
            <w:r w:rsidRPr="00F4730C">
              <w:rPr>
                <w:webHidden/>
                <w:sz w:val="24"/>
                <w:szCs w:val="24"/>
              </w:rPr>
              <w:tab/>
            </w:r>
            <w:r w:rsidRPr="00F4730C">
              <w:rPr>
                <w:webHidden/>
                <w:sz w:val="24"/>
                <w:szCs w:val="24"/>
              </w:rPr>
              <w:fldChar w:fldCharType="begin"/>
            </w:r>
            <w:r w:rsidRPr="00F4730C">
              <w:rPr>
                <w:webHidden/>
                <w:sz w:val="24"/>
                <w:szCs w:val="24"/>
              </w:rPr>
              <w:instrText xml:space="preserve"> PAGEREF _Toc162961025 \h </w:instrText>
            </w:r>
            <w:r w:rsidRPr="00F4730C">
              <w:rPr>
                <w:webHidden/>
                <w:sz w:val="24"/>
                <w:szCs w:val="24"/>
              </w:rPr>
            </w:r>
            <w:r w:rsidRPr="00F4730C">
              <w:rPr>
                <w:webHidden/>
                <w:sz w:val="24"/>
                <w:szCs w:val="24"/>
              </w:rPr>
              <w:fldChar w:fldCharType="separate"/>
            </w:r>
            <w:r w:rsidRPr="00F4730C">
              <w:rPr>
                <w:webHidden/>
                <w:sz w:val="24"/>
                <w:szCs w:val="24"/>
              </w:rPr>
              <w:t>3</w:t>
            </w:r>
            <w:r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7324A94E" w14:textId="59D19659" w:rsidR="00F4730C" w:rsidRPr="00F4730C" w:rsidRDefault="00F4730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6" w:history="1">
            <w:r w:rsidRPr="00F4730C">
              <w:rPr>
                <w:rStyle w:val="Hyperlink"/>
                <w:b/>
                <w:sz w:val="24"/>
                <w:szCs w:val="24"/>
              </w:rPr>
              <w:t>2</w:t>
            </w:r>
            <w:r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F4730C">
              <w:rPr>
                <w:rStyle w:val="Hyperlink"/>
                <w:b/>
                <w:sz w:val="24"/>
                <w:szCs w:val="24"/>
              </w:rPr>
              <w:t>Corrections required:</w:t>
            </w:r>
            <w:r w:rsidRPr="00F4730C">
              <w:rPr>
                <w:webHidden/>
                <w:sz w:val="24"/>
                <w:szCs w:val="24"/>
              </w:rPr>
              <w:tab/>
            </w:r>
            <w:r w:rsidRPr="00F4730C">
              <w:rPr>
                <w:webHidden/>
                <w:sz w:val="24"/>
                <w:szCs w:val="24"/>
              </w:rPr>
              <w:fldChar w:fldCharType="begin"/>
            </w:r>
            <w:r w:rsidRPr="00F4730C">
              <w:rPr>
                <w:webHidden/>
                <w:sz w:val="24"/>
                <w:szCs w:val="24"/>
              </w:rPr>
              <w:instrText xml:space="preserve"> PAGEREF _Toc162961026 \h </w:instrText>
            </w:r>
            <w:r w:rsidRPr="00F4730C">
              <w:rPr>
                <w:webHidden/>
                <w:sz w:val="24"/>
                <w:szCs w:val="24"/>
              </w:rPr>
            </w:r>
            <w:r w:rsidRPr="00F4730C">
              <w:rPr>
                <w:webHidden/>
                <w:sz w:val="24"/>
                <w:szCs w:val="24"/>
              </w:rPr>
              <w:fldChar w:fldCharType="separate"/>
            </w:r>
            <w:r w:rsidRPr="00F4730C">
              <w:rPr>
                <w:webHidden/>
                <w:sz w:val="24"/>
                <w:szCs w:val="24"/>
              </w:rPr>
              <w:t>3</w:t>
            </w:r>
            <w:r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0800A86" w14:textId="13186D79" w:rsidR="00F4730C" w:rsidRPr="00F4730C" w:rsidRDefault="00F4730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7" w:history="1">
            <w:r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2.1</w:t>
            </w:r>
            <w:r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f_TC_8_1_5_8_1_NR5GC_TestBody</w:t>
            </w:r>
            <w:r w:rsidRPr="00F4730C">
              <w:rPr>
                <w:webHidden/>
                <w:sz w:val="24"/>
                <w:szCs w:val="24"/>
              </w:rPr>
              <w:tab/>
            </w:r>
            <w:r w:rsidRPr="00F4730C">
              <w:rPr>
                <w:webHidden/>
                <w:sz w:val="24"/>
                <w:szCs w:val="24"/>
              </w:rPr>
              <w:fldChar w:fldCharType="begin"/>
            </w:r>
            <w:r w:rsidRPr="00F4730C">
              <w:rPr>
                <w:webHidden/>
                <w:sz w:val="24"/>
                <w:szCs w:val="24"/>
              </w:rPr>
              <w:instrText xml:space="preserve"> PAGEREF _Toc162961027 \h </w:instrText>
            </w:r>
            <w:r w:rsidRPr="00F4730C">
              <w:rPr>
                <w:webHidden/>
                <w:sz w:val="24"/>
                <w:szCs w:val="24"/>
              </w:rPr>
            </w:r>
            <w:r w:rsidRPr="00F4730C">
              <w:rPr>
                <w:webHidden/>
                <w:sz w:val="24"/>
                <w:szCs w:val="24"/>
              </w:rPr>
              <w:fldChar w:fldCharType="separate"/>
            </w:r>
            <w:r w:rsidRPr="00F4730C">
              <w:rPr>
                <w:webHidden/>
                <w:sz w:val="24"/>
                <w:szCs w:val="24"/>
              </w:rPr>
              <w:t>3</w:t>
            </w:r>
            <w:r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B2093D1" w14:textId="5706C485" w:rsidR="00F4730C" w:rsidRPr="00F4730C" w:rsidRDefault="00F4730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8" w:history="1">
            <w:r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2.2</w:t>
            </w:r>
            <w:r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f_TC_8_1_5_8_2_x_NR5GC_TestBody</w:t>
            </w:r>
            <w:r w:rsidRPr="00F4730C">
              <w:rPr>
                <w:webHidden/>
                <w:sz w:val="24"/>
                <w:szCs w:val="24"/>
              </w:rPr>
              <w:tab/>
            </w:r>
            <w:r w:rsidRPr="00F4730C">
              <w:rPr>
                <w:webHidden/>
                <w:sz w:val="24"/>
                <w:szCs w:val="24"/>
              </w:rPr>
              <w:fldChar w:fldCharType="begin"/>
            </w:r>
            <w:r w:rsidRPr="00F4730C">
              <w:rPr>
                <w:webHidden/>
                <w:sz w:val="24"/>
                <w:szCs w:val="24"/>
              </w:rPr>
              <w:instrText xml:space="preserve"> PAGEREF _Toc162961028 \h </w:instrText>
            </w:r>
            <w:r w:rsidRPr="00F4730C">
              <w:rPr>
                <w:webHidden/>
                <w:sz w:val="24"/>
                <w:szCs w:val="24"/>
              </w:rPr>
            </w:r>
            <w:r w:rsidRPr="00F4730C">
              <w:rPr>
                <w:webHidden/>
                <w:sz w:val="24"/>
                <w:szCs w:val="24"/>
              </w:rPr>
              <w:fldChar w:fldCharType="separate"/>
            </w:r>
            <w:r w:rsidRPr="00F4730C">
              <w:rPr>
                <w:webHidden/>
                <w:sz w:val="24"/>
                <w:szCs w:val="24"/>
              </w:rPr>
              <w:t>14</w:t>
            </w:r>
            <w:r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BD38A4D" w14:textId="7FC263FA" w:rsidR="00F4730C" w:rsidRPr="00F4730C" w:rsidRDefault="00F4730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9" w:history="1">
            <w:r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2.3</w:t>
            </w:r>
            <w:r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f_NR5GC_RRC_ProcedureDelay</w:t>
            </w:r>
            <w:r w:rsidRPr="00F4730C">
              <w:rPr>
                <w:webHidden/>
                <w:sz w:val="24"/>
                <w:szCs w:val="24"/>
              </w:rPr>
              <w:tab/>
            </w:r>
            <w:r w:rsidRPr="00F4730C">
              <w:rPr>
                <w:webHidden/>
                <w:sz w:val="24"/>
                <w:szCs w:val="24"/>
              </w:rPr>
              <w:fldChar w:fldCharType="begin"/>
            </w:r>
            <w:r w:rsidRPr="00F4730C">
              <w:rPr>
                <w:webHidden/>
                <w:sz w:val="24"/>
                <w:szCs w:val="24"/>
              </w:rPr>
              <w:instrText xml:space="preserve"> PAGEREF _Toc162961029 \h </w:instrText>
            </w:r>
            <w:r w:rsidRPr="00F4730C">
              <w:rPr>
                <w:webHidden/>
                <w:sz w:val="24"/>
                <w:szCs w:val="24"/>
              </w:rPr>
            </w:r>
            <w:r w:rsidRPr="00F4730C">
              <w:rPr>
                <w:webHidden/>
                <w:sz w:val="24"/>
                <w:szCs w:val="24"/>
              </w:rPr>
              <w:fldChar w:fldCharType="separate"/>
            </w:r>
            <w:r w:rsidRPr="00F4730C">
              <w:rPr>
                <w:webHidden/>
                <w:sz w:val="24"/>
                <w:szCs w:val="24"/>
              </w:rPr>
              <w:t>17</w:t>
            </w:r>
            <w:r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D6D697E" w14:textId="786A8AF9" w:rsidR="00F4730C" w:rsidRPr="00F4730C" w:rsidRDefault="00F4730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30" w:history="1">
            <w:r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2.4</w:t>
            </w:r>
            <w:r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f_NR5GC_RRC_ProcedureDelayWithRACH</w:t>
            </w:r>
            <w:r w:rsidRPr="00F4730C">
              <w:rPr>
                <w:webHidden/>
                <w:sz w:val="24"/>
                <w:szCs w:val="24"/>
              </w:rPr>
              <w:tab/>
            </w:r>
            <w:r w:rsidRPr="00F4730C">
              <w:rPr>
                <w:webHidden/>
                <w:sz w:val="24"/>
                <w:szCs w:val="24"/>
              </w:rPr>
              <w:fldChar w:fldCharType="begin"/>
            </w:r>
            <w:r w:rsidRPr="00F4730C">
              <w:rPr>
                <w:webHidden/>
                <w:sz w:val="24"/>
                <w:szCs w:val="24"/>
              </w:rPr>
              <w:instrText xml:space="preserve"> PAGEREF _Toc162961030 \h </w:instrText>
            </w:r>
            <w:r w:rsidRPr="00F4730C">
              <w:rPr>
                <w:webHidden/>
                <w:sz w:val="24"/>
                <w:szCs w:val="24"/>
              </w:rPr>
            </w:r>
            <w:r w:rsidRPr="00F4730C">
              <w:rPr>
                <w:webHidden/>
                <w:sz w:val="24"/>
                <w:szCs w:val="24"/>
              </w:rPr>
              <w:fldChar w:fldCharType="separate"/>
            </w:r>
            <w:r w:rsidRPr="00F4730C">
              <w:rPr>
                <w:webHidden/>
                <w:sz w:val="24"/>
                <w:szCs w:val="24"/>
              </w:rPr>
              <w:t>19</w:t>
            </w:r>
            <w:r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39B04E3" w14:textId="2A625B6F" w:rsidR="00F4730C" w:rsidRDefault="00F4730C">
          <w:r w:rsidRPr="00F4730C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5CC39008" w14:textId="255E15E8" w:rsidR="00826E70" w:rsidRPr="00826E70" w:rsidRDefault="00826E70" w:rsidP="00437538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4" w:name="_Hlk107318485"/>
      <w:bookmarkStart w:id="5" w:name="_Toc122434485"/>
      <w:bookmarkStart w:id="6" w:name="_Toc101884688"/>
      <w:bookmarkStart w:id="7" w:name="_Toc106347389"/>
      <w:bookmarkStart w:id="8" w:name="_Toc106348108"/>
      <w:bookmarkStart w:id="9" w:name="_Toc106353536"/>
      <w:bookmarkStart w:id="10" w:name="_Toc107232973"/>
      <w:bookmarkStart w:id="11" w:name="_Toc107233704"/>
      <w:bookmarkStart w:id="12" w:name="_Toc107260461"/>
      <w:bookmarkStart w:id="13" w:name="_Toc107319472"/>
      <w:bookmarkStart w:id="14" w:name="_Toc107401310"/>
      <w:bookmarkStart w:id="15" w:name="_Toc109296030"/>
      <w:bookmarkStart w:id="16" w:name="_Toc112694522"/>
      <w:bookmarkStart w:id="17" w:name="_Toc112754400"/>
      <w:bookmarkStart w:id="18" w:name="_Toc114387725"/>
      <w:bookmarkStart w:id="19" w:name="_Toc114471865"/>
      <w:bookmarkStart w:id="20" w:name="_Toc114478749"/>
      <w:bookmarkStart w:id="21" w:name="_Toc118176210"/>
      <w:bookmarkStart w:id="22" w:name="_Toc128995546"/>
      <w:bookmarkStart w:id="23" w:name="_Toc153443350"/>
      <w:bookmarkStart w:id="24" w:name="_Toc162961025"/>
      <w:r w:rsidRPr="00826E70">
        <w:rPr>
          <w:rFonts w:ascii="Arial" w:hAnsi="Arial"/>
          <w:b/>
          <w:sz w:val="36"/>
          <w:lang w:eastAsia="ja-JP"/>
        </w:rPr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5795BEC" w14:textId="77777777" w:rsidR="00826E70" w:rsidRPr="00826E70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826E70">
        <w:rPr>
          <w:rFonts w:cs="Arial"/>
        </w:rPr>
        <w:t>This document lists all the essential changes needed to correct problems in the iwd-TTCN3-B2022-09_D24wk12 related to the title of this CR</w:t>
      </w:r>
      <w:r w:rsidRPr="00826E70">
        <w:rPr>
          <w:rFonts w:cs="Arial"/>
          <w:lang w:eastAsia="ja-JP"/>
        </w:rPr>
        <w:t xml:space="preserve">. </w:t>
      </w:r>
    </w:p>
    <w:p w14:paraId="2BC83E7C" w14:textId="77777777" w:rsidR="00826E70" w:rsidRPr="00826E70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826E70">
        <w:rPr>
          <w:rFonts w:cs="Arial"/>
          <w:b/>
          <w:sz w:val="24"/>
          <w:lang w:eastAsia="ja-JP"/>
        </w:rPr>
        <w:t xml:space="preserve">Contact: </w:t>
      </w:r>
      <w:r w:rsidRPr="00826E70">
        <w:rPr>
          <w:rFonts w:cs="Arial"/>
          <w:b/>
          <w:sz w:val="24"/>
          <w:lang w:eastAsia="ja-JP"/>
        </w:rPr>
        <w:tab/>
        <w:t>Juan Garcia Martin</w:t>
      </w:r>
    </w:p>
    <w:p w14:paraId="3C11D50B" w14:textId="77777777" w:rsidR="00826E70" w:rsidRPr="00826E70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826E70">
        <w:rPr>
          <w:rFonts w:cs="Arial"/>
          <w:b/>
          <w:sz w:val="24"/>
          <w:lang w:eastAsia="ja-JP"/>
        </w:rPr>
        <w:tab/>
      </w:r>
      <w:r w:rsidRPr="00826E70">
        <w:rPr>
          <w:sz w:val="24"/>
          <w:szCs w:val="24"/>
        </w:rPr>
        <w:t>Juan.GarciaMartin@rohde-schwarz.com</w:t>
      </w:r>
      <w:r w:rsidRPr="00826E70">
        <w:rPr>
          <w:rFonts w:cs="Arial"/>
          <w:sz w:val="24"/>
          <w:szCs w:val="24"/>
          <w:lang w:eastAsia="ja-JP"/>
        </w:rPr>
        <w:br/>
      </w:r>
      <w:r w:rsidRPr="00826E70">
        <w:rPr>
          <w:rFonts w:cs="Arial"/>
          <w:b/>
          <w:sz w:val="24"/>
          <w:szCs w:val="24"/>
          <w:lang w:eastAsia="ja-JP"/>
        </w:rPr>
        <w:tab/>
      </w:r>
    </w:p>
    <w:p w14:paraId="5858C192" w14:textId="41105F35" w:rsidR="00826E70" w:rsidRDefault="00826E70" w:rsidP="00826E70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62534029"/>
      <w:bookmarkStart w:id="28" w:name="_Hlk162943461"/>
      <w:bookmarkStart w:id="29" w:name="_Toc162960996"/>
      <w:bookmarkStart w:id="30" w:name="_Toc162961026"/>
      <w:bookmarkEnd w:id="2"/>
      <w:bookmarkEnd w:id="4"/>
      <w:r w:rsidRPr="00854C55">
        <w:rPr>
          <w:b/>
        </w:rPr>
        <w:t>Corrections required</w:t>
      </w:r>
      <w:bookmarkEnd w:id="25"/>
      <w:bookmarkEnd w:id="26"/>
      <w:bookmarkEnd w:id="27"/>
      <w:r w:rsidR="006C1AF7">
        <w:rPr>
          <w:b/>
        </w:rPr>
        <w:t>:</w:t>
      </w:r>
      <w:bookmarkEnd w:id="29"/>
      <w:bookmarkEnd w:id="30"/>
    </w:p>
    <w:p w14:paraId="6006DF25" w14:textId="4A756C4B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62534030"/>
      <w:bookmarkStart w:id="32" w:name="_Toc162960997"/>
      <w:bookmarkStart w:id="33" w:name="_Toc162961027"/>
      <w:bookmarkEnd w:id="28"/>
      <w:r>
        <w:rPr>
          <w:rFonts w:cs="Arial"/>
          <w:b/>
          <w:bCs/>
          <w:color w:val="000000"/>
          <w:lang w:val="en-US" w:eastAsia="en-GB"/>
        </w:rPr>
        <w:t>Change to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EA46CA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31"/>
      <w:bookmarkEnd w:id="32"/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49549EAA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77DF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48EF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113982">
              <w:t>f_TC_8_1_5_8_1_NR5GC_TestBody</w:t>
            </w:r>
          </w:p>
        </w:tc>
      </w:tr>
      <w:tr w:rsidR="00826E70" w14:paraId="076FF2CF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C62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754" w14:textId="3F256AB7" w:rsidR="00BD527E" w:rsidRDefault="00826E70" w:rsidP="00BD527E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cs="Arial"/>
                <w:noProof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f_TC_8_1_5_8_1_NR5GC_TestBody in 24wk12,Table 8.1.5.8.1.3.3-11: Physical layer parameters for DCI format 1_0 (Steps 14a5 and 25, Table 8.1.5.8.1.3.2-3)  Is not implemented.</w:t>
            </w:r>
          </w:p>
          <w:p w14:paraId="40BC009A" w14:textId="0B786B29" w:rsidR="00826E70" w:rsidRPr="00A47C98" w:rsidRDefault="00BD527E" w:rsidP="00BD527E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cs="Arial"/>
                <w:noProof/>
              </w:rPr>
            </w:pPr>
            <w:r w:rsidRPr="00BD527E">
              <w:rPr>
                <w:rFonts w:cs="Arial"/>
                <w:noProof/>
              </w:rPr>
              <w:t>In addition to this , it is also proposed to extend this table 8.1.5.8.1.3.3-11 to cover step 3 where RRCSetupRequest procedure is checked for procedure delay. An associated Prose CR will be raised for this requirement.</w:t>
            </w:r>
          </w:p>
        </w:tc>
      </w:tr>
      <w:tr w:rsidR="00826E70" w14:paraId="4489177C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106" w14:textId="77777777" w:rsidR="00826E70" w:rsidRPr="00DE77B5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F6" w14:textId="5F40DBE3" w:rsidR="00826E70" w:rsidRPr="00DE77B5" w:rsidRDefault="00826E70" w:rsidP="00826E70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noProof/>
              </w:rPr>
            </w:pPr>
            <w:r w:rsidRPr="00DE77B5">
              <w:rPr>
                <w:rFonts w:ascii="Arial" w:hAnsi="Arial" w:cs="Arial"/>
                <w:noProof/>
                <w:highlight w:val="yellow"/>
              </w:rPr>
              <w:t>Implemented and added Table 8.1.5.8.1.3.3-11 to Steps 3, 14a5 and 25 of function f_TC_8_1_5_8_1_NR5GC_TestBody</w:t>
            </w:r>
            <w:r w:rsidRPr="00DE77B5">
              <w:rPr>
                <w:rFonts w:ascii="Arial" w:hAnsi="Arial" w:cs="Arial"/>
                <w:noProof/>
              </w:rPr>
              <w:t xml:space="preserve">. </w:t>
            </w:r>
          </w:p>
          <w:p w14:paraId="0CFC4253" w14:textId="54C3ECC2" w:rsidR="00826E70" w:rsidRPr="00DE77B5" w:rsidRDefault="00826E70" w:rsidP="00826E70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noProof/>
              </w:rPr>
            </w:pPr>
            <w:r w:rsidRPr="00DE77B5">
              <w:rPr>
                <w:rFonts w:ascii="Arial" w:hAnsi="Arial" w:cs="Arial"/>
                <w:noProof/>
                <w:highlight w:val="green"/>
              </w:rPr>
              <w:t>Added new parameter to function f_NR5GC_RRC_ProcedureDelay so it can be distinguished between DCI_1_1 procedures and DCI_1_0 Procedures</w:t>
            </w:r>
          </w:p>
        </w:tc>
      </w:tr>
      <w:tr w:rsidR="00826E70" w14:paraId="3541E71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C5C3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C240" w14:textId="303060DC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956439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826E70" w14:paraId="0949304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49E2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0BA" w14:textId="77777777" w:rsidR="00826E70" w:rsidRDefault="00826E70" w:rsidP="0062276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7CEE6EB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377DA342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7FD01D9C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54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4025C25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9E729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14:paraId="709F71B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2FDA1EF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5DE1FCD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41AE60A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14:paraId="59BFEE7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14:paraId="332C43B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DRB_CountMSB_InfoList v_CountList;</w:t>
            </w:r>
          </w:p>
          <w:p w14:paraId="442EA05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4BC91F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v_RadioBearerConfigResume;//@sic R5s220683 sic@</w:t>
            </w:r>
          </w:p>
          <w:p w14:paraId="7DC227E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1C80E65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14:paraId="181063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47C2462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14:paraId="030B0B7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14:paraId="59C268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14:paraId="121ECCE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42A7DFB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v_NR_RachProcedureConfig;</w:t>
            </w:r>
          </w:p>
          <w:p w14:paraId="3D3F080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14:paraId="362337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14:paraId="000E5C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14:paraId="41EC0E3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14:paraId="17EB3AB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3639407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4D6A42C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0091E08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775F995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298BB4C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6FA3A8A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8B32B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1B257B1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tsc_NR_SuitableIntraFreqCellSSS_EPRE_FR2)//@sic R5-237355 sic@</w:t>
            </w:r>
          </w:p>
          <w:p w14:paraId="07F0B8E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8F2B76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527204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tsc_NR_NonSuitableOffCellSSS_EPRE),//@sic R5-237355 sic@</w:t>
            </w:r>
          </w:p>
          <w:p w14:paraId="7B1B74F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tsc_NR_ServingCellSSS_EPRE_FR2)//@sic R5-237355 sic@</w:t>
            </w:r>
          </w:p>
          <w:p w14:paraId="6763A2D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469F97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2094971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74F1D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46ED6E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6B37BB2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5412BEF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3441B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65CA41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14:paraId="1B2E90D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14:paraId="6476C7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C57DA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14:paraId="2271F5A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08EA429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1E0A624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0F69A83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14:paraId="636839E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14:paraId="3083060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2D8BE91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14:paraId="6B7A761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1237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14:paraId="59E4A12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 SecurityModeCommand message.</w:t>
            </w:r>
          </w:p>
          <w:p w14:paraId="3307C94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4CC1C71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41009C5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4F79C82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0DFFB21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2560123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71A7BD7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B1C773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1E17467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F7EF6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2BA7C23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</w:t>
            </w:r>
          </w:p>
          <w:p w14:paraId="5DD1BD2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14:paraId="525325F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14:paraId="5AE52F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254B054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4A1547E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14:paraId="2D7573F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0DEDAF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EEDD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24A8234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5D6B1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57E198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04A0CC3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27C6115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7493665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55CA9CA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58E8AC9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7131718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0DDE22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2B39A1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5CE244A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6F6FC73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39F34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0035C4A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14:paraId="29C7064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14:paraId="53498F9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157C8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7B5617A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30D5999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71F38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679821F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f_NR_SS_CommonRadioBearerConfig(nr_Cell1, v_SS_Config, cs_TimingInfo_Now);</w:t>
            </w:r>
          </w:p>
          <w:p w14:paraId="525BC2B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4ACDD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41C76A4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14:paraId="1A44EFF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61B6F68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31D69E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5A754F6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1735BD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14:paraId="2196F68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377CBEC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47AFF6C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14:paraId="449A9D9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7A9B676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DB40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14:paraId="1433087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14:paraId="04D83CC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76A09B0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0A6905C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87F21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7A0EBA9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14:paraId="221A22C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14:paraId="5FB41A8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1B6BAEA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14:paraId="0D16FF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14:paraId="464DECC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3680FE5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A9E8A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4A4E5BF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3B2A75F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C1B6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14:paraId="70B54C9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14:paraId="7647F97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3A6ED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14:paraId="56BB573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14:paraId="6C0DD7C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14:paraId="6A1B143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2E9E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14:paraId="3B351D8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7FBAF4F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4253E27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25024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14:paraId="51D4ECA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7086B4F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14:paraId="7AD9C88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EE46C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14:paraId="431EC7A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14:paraId="0EDEB08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R5s220683 sic@</w:t>
            </w:r>
          </w:p>
          <w:p w14:paraId="1026265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for (i:= 0; i &lt; lengthof(v_ExistingDRBs); i :=i+1) {</w:t>
            </w:r>
          </w:p>
          <w:p w14:paraId="2299E3E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04C7BD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AC69C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14:paraId="5A639B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493A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49B77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14:paraId="750F8E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14:paraId="70CFD33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14:paraId="6FE6829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2C380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f_NR_BuildRRCReconfigExistingDRBs (v_RadioBearerConfig, v_CellGroupConfig, v_SS_Config, nr_Cell1);</w:t>
            </w:r>
          </w:p>
          <w:p w14:paraId="306DB99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f_NR_SS_CommonRadioBearerConfig(nr_Cell1, v_SS_Config);</w:t>
            </w:r>
          </w:p>
          <w:p w14:paraId="7C766C8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//Activate security on newly configured DRB</w:t>
            </w:r>
          </w:p>
          <w:p w14:paraId="662DCB6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f_NR_SS_AS_ActivateSecurity_NoRefresh(nr_Cell1, cs_TimingInfo_Now);</w:t>
            </w:r>
          </w:p>
          <w:p w14:paraId="05E2464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ADF8C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14:paraId="312E3AA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14:paraId="558D916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R5-237357 sic@</w:t>
            </w:r>
          </w:p>
          <w:p w14:paraId="3311049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14:paraId="2EEA410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6BCE063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59D0F67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408C43E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60165E8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5535E1F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0F2AE16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6, "Step 14a5Aa2" );</w:t>
            </w:r>
          </w:p>
          <w:p w14:paraId="7B150A7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714096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55CE60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694E01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7098F4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36E51CC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0E8D3CB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5B5FAE3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10, "Step 14a5Ab2" );</w:t>
            </w:r>
          </w:p>
          <w:p w14:paraId="00AC785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3913FB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14:paraId="26469D2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14:paraId="7E08042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938F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14:paraId="7BE890E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240AF84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E3B56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B302B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14:paraId="2B7B04B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29708DB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FA5A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686B444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7628868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0BBED91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9B299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62973E5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14:paraId="5F3FDAE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 (1.0);//@sic R5s220683 sic@</w:t>
            </w:r>
          </w:p>
          <w:p w14:paraId="2FBD08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3BFD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7F13ADD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14:paraId="30FFF76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14:paraId="66C412E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0B15D68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14:paraId="5FD3ABC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6717D4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14:paraId="5AE00F6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14:paraId="60BB602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F65409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cs_NR_RachProcedureConfig_RRCReestablishment(v_NR_PhysicalParameters, f_NR_CellInfo_GetRNTI(nr_Cell2), 256),  //@sic R5-225418, R5s230476 R5s230884 sic@</w:t>
            </w:r>
          </w:p>
          <w:p w14:paraId="3A6BBB1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51F46FB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296D9E1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14:paraId="6D56821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2AC98CD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12DD2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25EAA46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5B1CCA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0103DB5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032BF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[]t_Wait.timeout</w:t>
            </w:r>
          </w:p>
          <w:p w14:paraId="70BA90E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4054C72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0F697A2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B9F8B8" w14:textId="77777777" w:rsid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539D8F" w14:textId="506F9BD4" w:rsidR="00826E70" w:rsidRP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E0CDF62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7EE2A5C3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42B847E1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11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4DADED9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80701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14:paraId="6E5982C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7AFA739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75305DE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5B8FA48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14:paraId="30A8F7F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14:paraId="5D3D75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14:paraId="19CEC75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CC322C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v_RadioBearerConfigResume;//@sic R5s220683 sic@</w:t>
            </w:r>
          </w:p>
          <w:p w14:paraId="551A57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6E960BD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NR_RadioBearerList_Type v_SS_Config;</w:t>
            </w:r>
          </w:p>
          <w:p w14:paraId="0D50D90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1A3862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14:paraId="295DD25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14:paraId="0F5A52F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14:paraId="172D393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3CF83C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v_NR_RachProcedureConfig;</w:t>
            </w:r>
          </w:p>
          <w:p w14:paraId="1A2A9F9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14:paraId="703816C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14:paraId="32CEA45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14:paraId="3C84562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14:paraId="3BE921B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79BFD2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4EF8BB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373BFD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1375FF7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30D71D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4790AF3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9EE245" w14:textId="77777777" w:rsidR="00826E70" w:rsidRPr="001D476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D4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f_NR_CellInfo_GetPhysicalParameters(nr_Cell2);</w:t>
            </w:r>
          </w:p>
          <w:p w14:paraId="2E5B2C4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D4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NR_RachProcedureConfig_Type p_RachProcedureConfig := cs_NR_RachProcedureConfig_RRCReestablishment(v_NR_PhysicalParameters, f_NR_CellInfo_GetRNTI(nr_Cell2), 256);</w:t>
            </w:r>
          </w:p>
          <w:p w14:paraId="7ABDCCD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6877B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68C6CF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tsc_NR_SuitableIntraFreqCellSSS_EPRE_FR2)//@sic R5-237355 sic@</w:t>
            </w:r>
          </w:p>
          <w:p w14:paraId="2E07B83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931C9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5FAD9B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tsc_NR_NonSuitableOffCellSSS_EPRE),//@sic R5-237355 sic@</w:t>
            </w:r>
          </w:p>
          <w:p w14:paraId="037FA4E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tsc_NR_ServingCellSSS_EPRE_FR2)//@sic R5-237355 sic@</w:t>
            </w:r>
          </w:p>
          <w:p w14:paraId="52E57D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8F9F9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38E6087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E0341E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 := f_NR_InitialiseRachProcedure(nr_Cell1);</w:t>
            </w:r>
          </w:p>
          <w:p w14:paraId="133C5026" w14:textId="0E807876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(f_NR_CellInfo_GetIsFDD(nr_Cell1)){  </w:t>
            </w:r>
          </w:p>
          <w:p w14:paraId="0BDB6EFD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v_NR_RachProcedureConfig.RachProcedureList[0].ContentionResolution.Msg4_Based.SearchSpaceAndDci.DciInfo.Format.Format_1_0.PdschHarqTimingIndicator.Value := '010'B;    </w:t>
            </w:r>
          </w:p>
          <w:p w14:paraId="7C3DA7B0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4570B9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f_NR_SS_RachProcedureConfig(nr_Cell1, v_NR_RachProcedureConfig);</w:t>
            </w:r>
          </w:p>
          <w:p w14:paraId="7A6475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EB3B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D50DE6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12713F9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1DA0FE0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3D8C7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0843514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14:paraId="19910D2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14:paraId="6CB218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6EAB4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14:paraId="3BAD497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01E8141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3F56FF6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079219B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14:paraId="0AF0A06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cas_NR_SRB0_RrcPdu_REQ(nr_Cell1,cs_TimingInfo_Now,f_NR_38508_RRCSetup(nr_Cell1, tsc_NR_RRC_TI_Def)),</w:t>
            </w:r>
          </w:p>
          <w:p w14:paraId="4C454D2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19ACC50E" w14:textId="63C83E8F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</w:t>
            </w:r>
            <w:r w:rsidRPr="00BD527E">
              <w:rPr>
                <w:rFonts w:ascii="Courier New" w:hAnsi="Courier New" w:cs="Courier New"/>
                <w:color w:val="000000"/>
                <w:highlight w:val="lightGray"/>
                <w:lang w:eastAsia="de-DE"/>
              </w:rPr>
              <w:t>"</w:t>
            </w:r>
            <w:r w:rsidRPr="00BD527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,-,-,true</w:t>
            </w:r>
            <w:r w:rsidRPr="00BD527E">
              <w:rPr>
                <w:rFonts w:ascii="Courier New" w:hAnsi="Courier New" w:cs="Courier New"/>
                <w:color w:val="000000"/>
                <w:highlight w:val="lightGray"/>
                <w:lang w:eastAsia="de-DE"/>
              </w:rPr>
              <w:t>);</w:t>
            </w:r>
          </w:p>
          <w:p w14:paraId="14106A4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CAD8F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14:paraId="04F3A4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14:paraId="11F4D1E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7824A5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3100C16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0508C59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3C901F2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0007B5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42CF4C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25C275F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303396B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A91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A216D1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</w:t>
            </w:r>
          </w:p>
          <w:p w14:paraId="1F6397A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14:paraId="4ABE8C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14:paraId="0B2BB2B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267308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261C7B7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14:paraId="2DB967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3CC1FA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A2675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09634B4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4C829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2F3ACED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7E1E15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6320327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653D29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7680CD8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659FFE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05BBE4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4273A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4006CF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6053D2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0AACE6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08314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2358641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RRCReconfiguration message to establish SRB2 and DRB #n for the UE</w:t>
            </w:r>
          </w:p>
          <w:p w14:paraId="110394C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14:paraId="516F5D6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5EFA5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2EB748E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4874A99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9A36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3D1E65D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14:paraId="5236F4F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5FFF6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7AD6905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14:paraId="146C96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24D3A34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662A84F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083B28A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094833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14:paraId="3C7A8CF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47E3A6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3993E3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14:paraId="797F1A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1C1743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7FE3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14:paraId="1C5254D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14:paraId="1D8C6B4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2EFC7A1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26E431B3" w14:textId="77777777" w:rsidR="00826E70" w:rsidRPr="001D476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D476C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1B53711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D476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14:paraId="6B26BA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14:paraId="47CBBCF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E1D653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14:paraId="78C0B0C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14:paraId="134A3BA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21DE3CA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CA5A4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EF5BCF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5460316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53B0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14:paraId="6AA1638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14:paraId="4C74356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1272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14:paraId="75B6E2B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14:paraId="042597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14:paraId="312C02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73772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//@siclog "Step 14a2" siclog@</w:t>
            </w:r>
          </w:p>
          <w:p w14:paraId="68AE7AA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08A4BCC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32E9F3C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3923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14:paraId="2F1117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3DBFF3A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14:paraId="07F319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1A709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14:paraId="555E8AD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14:paraId="2700BA6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R5s220683 sic@</w:t>
            </w:r>
          </w:p>
          <w:p w14:paraId="61FC2E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(i:= 0; i &lt; lengthof(v_ExistingDRBs); i :=i+1) {</w:t>
            </w:r>
          </w:p>
          <w:p w14:paraId="228B153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4CBA26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6184C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14:paraId="642ED9C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66405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BF7C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14:paraId="7A2AA3B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14:paraId="50D6967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14:paraId="5357331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ED2D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f_NR_BuildRRCReconfigExistingDRBs (v_RadioBearerConfig, v_CellGroupConfig, v_SS_Config, nr_Cell1);</w:t>
            </w:r>
          </w:p>
          <w:p w14:paraId="11FC514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f_NR_SS_CommonRadioBearerConfig(nr_Cell1, v_SS_Config);</w:t>
            </w:r>
          </w:p>
          <w:p w14:paraId="17C63D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//Activate security on newly configured DRB</w:t>
            </w:r>
          </w:p>
          <w:p w14:paraId="2B25A5E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f_NR_SS_AS_ActivateSecurity_NoRefresh(nr_Cell1, cs_TimingInfo_Now);</w:t>
            </w:r>
          </w:p>
          <w:p w14:paraId="5E5ACF2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CB1B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14:paraId="76E577B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14:paraId="5C2F1C9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R5-237357 sic@</w:t>
            </w:r>
          </w:p>
          <w:p w14:paraId="1667EC9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14:paraId="2BEB8D9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06A3603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44AF556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156C43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7563CC3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109D6FF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02DCE31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6, "Step 14a5Aa2" );</w:t>
            </w:r>
          </w:p>
          <w:p w14:paraId="6F00E8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10E1C6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408B63C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3E8048A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5A6FE35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117175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48A40B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584D91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10, "Step 14a5Ab2" );</w:t>
            </w:r>
          </w:p>
          <w:p w14:paraId="32D647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18DABC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v_NR_RachProcedureConfig := f_NR_InitialiseRachProcedure(nr_Cell1);</w:t>
            </w:r>
          </w:p>
          <w:p w14:paraId="1303305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14:paraId="7C61F4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E2927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14:paraId="131980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54609AF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2670A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BD0FA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14:paraId="5A0EA1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7E53ED7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CA261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0A24AA0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3B9CC99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08EF161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2EBDC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3733643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14:paraId="4997910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 (1.0);//@sic R5s220683 sic@</w:t>
            </w:r>
          </w:p>
          <w:p w14:paraId="56A3A29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A16E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720696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14:paraId="01CD45A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14:paraId="3AF6D7B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2ABD4C9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14:paraId="3B30ED1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F036A5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14:paraId="211331D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14:paraId="786B1130" w14:textId="79F64E20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7F5EB7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(f_NR_CellInfo_GetIsFDD(nr_Cell2))</w:t>
            </w:r>
          </w:p>
          <w:p w14:paraId="37616B1F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F575988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p_RachProcedureConfig.RachProcedureList[0].ContentionResolution.Msg4_Based.SearchSpaceAndDci.DciInfo.Format.Format_1_0.PdschHarqTimingIndicator.Value := '010'B;</w:t>
            </w:r>
          </w:p>
          <w:p w14:paraId="4512850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28565F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2A545BE" w14:textId="79201191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</w:t>
            </w:r>
            <w:r w:rsidRPr="00DA06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/*cs_NR_RachProcedureConfig_RRCReestablishment(v_NR_PhysicalParameters, f_NR_CellInfo_GetRNTI(nr_Cell2), 256)*/p_RachProcedureConfig,  //@sic R5-225418, R5s230476 R5s230884 sic@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cs_NR_SearchSpaceDlDciAssignment_CSSType1(v_NR_PhysicalParameters),</w:t>
            </w:r>
          </w:p>
          <w:p w14:paraId="1971467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29AA19A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14:paraId="7DA7104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0D277FB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3F5BF4F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45D24F6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03CCC7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277C542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7B570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[]t_Wait.timeout</w:t>
            </w:r>
          </w:p>
          <w:p w14:paraId="36A7D78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004112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171337C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1CCC97FF" w14:textId="77777777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506825" w14:textId="6FEFE22F" w:rsidR="00913280" w:rsidRPr="00F212AA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32AA66EB" w14:textId="665B7379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4" w:name="_Toc162534031"/>
      <w:bookmarkStart w:id="35" w:name="_Toc162960998"/>
      <w:bookmarkStart w:id="36" w:name="_Toc162961028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BD50F4">
        <w:rPr>
          <w:rFonts w:cs="Arial"/>
          <w:b/>
          <w:bCs/>
          <w:color w:val="000000"/>
          <w:lang w:val="en-US" w:eastAsia="en-GB"/>
        </w:rPr>
        <w:t>f_TC_8_1_5_8_2_x_NR5GC_TestBody</w:t>
      </w:r>
      <w:bookmarkEnd w:id="34"/>
      <w:bookmarkEnd w:id="35"/>
      <w:bookmarkEnd w:id="3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70F3E678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997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95FD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7630DE">
              <w:t>f_TC_8_1_5_8_2_x_NR5GC_TestBody</w:t>
            </w:r>
          </w:p>
        </w:tc>
      </w:tr>
      <w:tr w:rsidR="00826E70" w14:paraId="6BC4C7E2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8872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B2F" w14:textId="458BF0AD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</w:p>
        </w:tc>
      </w:tr>
      <w:tr w:rsidR="00826E70" w14:paraId="4AC159D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12D3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DE1" w14:textId="77777777" w:rsidR="00826E70" w:rsidRPr="007520C3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 w:rsidRPr="003A63AB">
              <w:rPr>
                <w:rFonts w:cs="Arial"/>
                <w:noProof/>
              </w:rPr>
              <w:t>Table 8.1.5.8.2.1.3.3-7: Physical layer parameters for DCI format 1_0</w:t>
            </w:r>
            <w:r>
              <w:rPr>
                <w:rFonts w:cs="Arial"/>
                <w:noProof/>
              </w:rPr>
              <w:t xml:space="preserve"> is implemented at </w:t>
            </w:r>
            <w:r w:rsidRPr="003A63AB">
              <w:rPr>
                <w:rFonts w:cs="Arial"/>
                <w:noProof/>
              </w:rPr>
              <w:t>Steps 6a5</w:t>
            </w:r>
            <w:r>
              <w:rPr>
                <w:rFonts w:cs="Arial"/>
                <w:noProof/>
              </w:rPr>
              <w:t xml:space="preserve"> of the function </w:t>
            </w:r>
            <w:r w:rsidRPr="00380B33">
              <w:rPr>
                <w:rFonts w:cs="Arial"/>
                <w:b/>
                <w:noProof/>
              </w:rPr>
              <w:t>f_TC_8_1_5_8_2_x_NR5GC_TestBody</w:t>
            </w:r>
          </w:p>
        </w:tc>
      </w:tr>
      <w:tr w:rsidR="00826E70" w14:paraId="570339E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470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0C6" w14:textId="14E68BEE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780E4C">
              <w:rPr>
                <w:rFonts w:ascii="Arial" w:hAnsi="Arial" w:cs="Arial"/>
                <w:lang w:eastAsia="en-GB"/>
              </w:rPr>
              <w:t>RRC_Others_CA_NR5GC</w:t>
            </w:r>
          </w:p>
        </w:tc>
      </w:tr>
      <w:tr w:rsidR="00826E70" w14:paraId="4C050069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CAC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AD3" w14:textId="77777777" w:rsidR="00826E70" w:rsidRDefault="00826E70" w:rsidP="0062276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ED9B3A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1468ED2B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3D0D3EAB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01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1B8FF7B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7D1F094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AB32AC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v_SCGConfigCA := f_NR_GetSCGConfig_SCellAdd(p_SCell, tsc_NR_SCellIndex_1);</w:t>
            </w:r>
          </w:p>
          <w:p w14:paraId="367BF8A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4CFF87B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02058DC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A1C1A0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131E59A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C54AE">
              <w:rPr>
                <w:rFonts w:ascii="Courier New" w:hAnsi="Courier New" w:cs="Courier New"/>
                <w:color w:val="000000"/>
                <w:lang w:val="de-DE" w:eastAsia="de-DE"/>
              </w:rPr>
              <w:t>var NR_DRBInfoList_Type v_ExistingDRBs := f_NR5GC_MobileInfo_GetDRBInfoList();</w:t>
            </w:r>
          </w:p>
          <w:p w14:paraId="0E6147F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var template (value) NR_RachProcedureConfig_Type v_NR_RachProcedureConfig := f_NR_InitialiseRachProcedure(p_PCell);</w:t>
            </w:r>
          </w:p>
          <w:p w14:paraId="451367D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1484508C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3312B45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6F9E6C1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        //@sic R5s220835 sic@</w:t>
            </w:r>
          </w:p>
          <w:p w14:paraId="2BA678F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2C7A785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siclog@</w:t>
            </w:r>
          </w:p>
          <w:p w14:paraId="716668D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sCellToAddModList to add SCell(Cell 3)</w:t>
            </w:r>
          </w:p>
          <w:p w14:paraId="00D0901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5C33AA2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within (16*2microsec+1+TDL+K2) slots after successful completion of step 1? (Note 1, Note 2, Note 3)</w:t>
            </w:r>
          </w:p>
          <w:p w14:paraId="45145D8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39561AC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f_NR_GetNextSendOccasion_DL(p_PCell,500);</w:t>
            </w:r>
          </w:p>
          <w:p w14:paraId="374D35D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(f_NR_CellInfo_GetSCS(p_PCell) != kHz15) {   //@sic R5s230375 R5s230510 sic@</w:t>
            </w:r>
          </w:p>
          <w:p w14:paraId="2817E0E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371D0A8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0292DB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76CA9A9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5598A09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559AB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f_NR_ConfigPCell_AddRelSCells(p_PCell, {p_SCell}, tsc_PCellIndex_0, cs_TimingInfo_NR(v_TimingInfo2), f_NR_CellInfo_GetRNTI(p_PCell));</w:t>
            </w:r>
          </w:p>
          <w:p w14:paraId="7E1C705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240E6CA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586A512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f_NR5GC_RRC_ProcedureDelay(p_PCell,</w:t>
            </w:r>
          </w:p>
          <w:p w14:paraId="01B817E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cas_NR_SRB1_RrcPdu_REQ(p_PCell, cs_TimingInfo_NR(v_TimingInfo), cs_38508_RRCReconfiguration(tsc_NR_RRC_TI_Def, -, -, -, v_V1530Ext), crs_MacBearerRouting(p_PCell)), //@sic R5s221132 sic@</w:t>
            </w:r>
          </w:p>
          <w:p w14:paraId="0E794DB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car_NR_SRB_RrcPdu_IND(p_PCell, tsc_NR_RbId_SRB1, cr_38508_RRCReconfigurationComplete, - , crs_MacBearerRouting(p_PCell)),</w:t>
            </w:r>
          </w:p>
          <w:p w14:paraId="5EA613D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2453BA6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3B21F99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f_NR_ULGrantConfiguration_Start(p_PCell);   //@sic R5s220365 sic@</w:t>
            </w:r>
          </w:p>
          <w:p w14:paraId="21704A2E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DA8F0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3AAD712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release SCell(Cell 3)</w:t>
            </w:r>
          </w:p>
          <w:p w14:paraId="2ADAEA2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RRCReconfigurationComplete message</w:t>
            </w:r>
          </w:p>
          <w:p w14:paraId="2B5636E9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</w:t>
            </w:r>
          </w:p>
          <w:p w14:paraId="2585407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06FB7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 {</w:t>
            </w:r>
          </w:p>
          <w:p w14:paraId="1AE8A1E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96CBF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"Step6a1" siclog@</w:t>
            </w:r>
          </w:p>
          <w:p w14:paraId="591BA86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pc_inactiveState THEN the SS transmits an RRCRelease message with suspendConfig.</w:t>
            </w:r>
          </w:p>
          <w:p w14:paraId="15188A4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f_NR_RRC_InactiveDef(p_PCell);</w:t>
            </w:r>
          </w:p>
          <w:p w14:paraId="697DA03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78DA7E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"Step6a2" siclog@</w:t>
            </w:r>
          </w:p>
          <w:p w14:paraId="1E62CC3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4F406B6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75648AE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D31CD3C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"Step6a3" siclog@</w:t>
            </w:r>
          </w:p>
          <w:p w14:paraId="6A9B407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SS transmits a Paging message including a matched ng-5G-S-TMSI.</w:t>
            </w:r>
          </w:p>
          <w:p w14:paraId="3CBD0112" w14:textId="71019A89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f_NR_Paging_Def(p_PCell, RRC_INACTIVE);</w:t>
            </w:r>
          </w:p>
          <w:p w14:paraId="69EEB4FD" w14:textId="0F75D9F3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6872EA" w14:textId="37EE40B0" w:rsidR="00913280" w:rsidRPr="00850B74" w:rsidRDefault="00913280" w:rsidP="009132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402A00C9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266CF09E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55D9170C" w14:textId="77777777" w:rsidTr="006227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FD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0B00DDA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3B438198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CF73B8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v_SCGConfigCA := f_NR_GetSCGConfig_SCellAdd(p_SCell, tsc_NR_SCellIndex_1);</w:t>
            </w:r>
          </w:p>
          <w:p w14:paraId="5C9728F7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2E0B84B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0AF02DEA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3B1E290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0F189BCE" w14:textId="77777777" w:rsidR="00826E70" w:rsidRPr="0059232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232D">
              <w:rPr>
                <w:rFonts w:ascii="Courier New" w:hAnsi="Courier New" w:cs="Courier New"/>
                <w:color w:val="000000"/>
                <w:lang w:val="de-DE" w:eastAsia="de-DE"/>
              </w:rPr>
              <w:t>var NR_DRBInfoList_Type v_ExistingDRBs := f_NR5GC_MobileInfo_GetDRBInfoList();</w:t>
            </w:r>
          </w:p>
          <w:p w14:paraId="3E1DF2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232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var template (value) NR_RachProcedureConfig_Type v_NR_RachProcedureConfig := f_NR_InitialiseRachProcedure(p_PCell);</w:t>
            </w:r>
          </w:p>
          <w:p w14:paraId="1DE8EE4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0C08D3C3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49B090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15A0412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        //@sic R5s220835 sic@</w:t>
            </w:r>
          </w:p>
          <w:p w14:paraId="3FEFE2B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0DA2C4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siclog@</w:t>
            </w:r>
          </w:p>
          <w:p w14:paraId="7CE15B6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sCellToAddModList to add SCell(Cell 3)</w:t>
            </w:r>
          </w:p>
          <w:p w14:paraId="6C7DA1A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starts transmitting a periodic DCI from (16*2microsec+1+TDL) slots after step 1 to schedule PUSCH.</w:t>
            </w:r>
          </w:p>
          <w:p w14:paraId="2AAEF53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within (16*2microsec+1+TDL+K2) slots after successful completion of step 1? (Note 1, Note 2, Note 3)</w:t>
            </w:r>
          </w:p>
          <w:p w14:paraId="1501C9F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00AF0A0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f_NR_GetNextSendOccasion_DL(p_PCell,500);</w:t>
            </w:r>
          </w:p>
          <w:p w14:paraId="561FEEC7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(f_NR_CellInfo_GetSCS(p_PCell) != kHz15) {   //@sic R5s230375 R5s230510 sic@</w:t>
            </w:r>
          </w:p>
          <w:p w14:paraId="221832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1552136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8C0020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491BBB8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47F6588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AFF4A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0948DBC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4B23E42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3AF40F2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f_NR5GC_RRC_ProcedureDelay(p_PCell,</w:t>
            </w:r>
          </w:p>
          <w:p w14:paraId="3FF6D98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cas_NR_SRB1_RrcPdu_REQ(p_PCell, cs_TimingInfo_NR(v_TimingInfo), cs_38508_RRCReconfiguration(tsc_NR_RRC_TI_Def, -, -, -, v_V1530Ext), crs_MacBearerRouting(p_PCell)), //@sic R5s221132 sic@</w:t>
            </w:r>
          </w:p>
          <w:p w14:paraId="7C0337D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car_NR_SRB_RrcPdu_IND(p_PCell, tsc_NR_RbId_SRB1, cr_38508_RRCReconfigurationComplete, - , crs_MacBearerRouting(p_PCell)),</w:t>
            </w:r>
          </w:p>
          <w:p w14:paraId="2282880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04AA3D4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11FCBAF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f_NR_ULGrantConfiguration_Start(p_PCell);   //@sic R5s220365 sic@</w:t>
            </w:r>
          </w:p>
          <w:p w14:paraId="279E1D4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D519E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4550BF1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release SCell(Cell 3)</w:t>
            </w:r>
          </w:p>
          <w:p w14:paraId="45BEAF8A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RRCReconfigurationComplete message</w:t>
            </w:r>
          </w:p>
          <w:p w14:paraId="3F611C1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</w:t>
            </w:r>
          </w:p>
          <w:p w14:paraId="0B7FB23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E3C3B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 {</w:t>
            </w:r>
          </w:p>
          <w:p w14:paraId="08D8FD8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82218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"Step6a1" siclog@</w:t>
            </w:r>
          </w:p>
          <w:p w14:paraId="264CB51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pc_inactiveState THEN the SS transmits an RRCRelease message with suspendConfig.</w:t>
            </w:r>
          </w:p>
          <w:p w14:paraId="67CD3CE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f_NR_RRC_InactiveDef(p_PCell);</w:t>
            </w:r>
          </w:p>
          <w:p w14:paraId="47A55CA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DE149F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"Step6a2" siclog@</w:t>
            </w:r>
          </w:p>
          <w:p w14:paraId="36E0536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56EBED0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33F2281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F92424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 := f_NR_InitialiseRachProcedure(nr_Cell1);</w:t>
            </w:r>
          </w:p>
          <w:p w14:paraId="4FEC69D8" w14:textId="5E4ECFE6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(f_NR_CellInfo_GetIsFDD(nr_Cell1)){  </w:t>
            </w:r>
          </w:p>
          <w:p w14:paraId="3BA56B8B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v_NR_RachProcedureConfig.RachProcedureList[0].ContentionResolution.Msg4_Based.SearchSpaceAndDci.DciInfo.Format.Format_1_0.PdschHarqTimingIndicator.Value := '010'B;    </w:t>
            </w:r>
          </w:p>
          <w:p w14:paraId="541B98CC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14:paraId="41C1BA2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f_NR_SS_RachProcedureConfig(nr_Cell1, v_NR_RachProcedureConfig);</w:t>
            </w:r>
          </w:p>
          <w:p w14:paraId="400E4CAB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FA01D4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"Step6a3" siclog@</w:t>
            </w:r>
          </w:p>
          <w:p w14:paraId="3C91035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SS transmits a Paging message including a matched ng-5G-S-TMSI.</w:t>
            </w:r>
          </w:p>
          <w:p w14:paraId="2F0A8E94" w14:textId="65CFC0E6" w:rsidR="00826E70" w:rsidRP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f_NR_Paging_Def(p_PCell, RRC_INACTIVE);</w:t>
            </w:r>
          </w:p>
          <w:p w14:paraId="27DF4E6E" w14:textId="77777777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30C9C68" w14:textId="14683BDE" w:rsidR="00590211" w:rsidRPr="0059232D" w:rsidRDefault="00590211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04561C54" w14:textId="799F18A8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7" w:name="_Toc162534032"/>
      <w:bookmarkStart w:id="38" w:name="_Toc162960999"/>
      <w:bookmarkStart w:id="39" w:name="_Toc162961029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50431B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37"/>
      <w:bookmarkEnd w:id="38"/>
      <w:bookmarkEnd w:id="3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27BD8313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6461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E157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104E00">
              <w:t>f_NR5GC_RRC_ProcedureDelay</w:t>
            </w:r>
          </w:p>
        </w:tc>
      </w:tr>
      <w:tr w:rsidR="00826E70" w14:paraId="4B559E58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39C8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B3F" w14:textId="66159C6E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  <w:r>
              <w:rPr>
                <w:rFonts w:cs="Arial"/>
                <w:noProof/>
              </w:rPr>
              <w:t>.</w:t>
            </w:r>
          </w:p>
        </w:tc>
      </w:tr>
      <w:tr w:rsidR="00826E70" w14:paraId="5B2816D4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6120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339" w14:textId="77777777" w:rsidR="00826E70" w:rsidRPr="00D84EF7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New parameter </w:t>
            </w:r>
            <w:r w:rsidRPr="00D84EF7">
              <w:rPr>
                <w:rFonts w:cs="Arial"/>
                <w:noProof/>
              </w:rPr>
              <w:t>InitialAccess</w:t>
            </w:r>
            <w:r>
              <w:rPr>
                <w:rFonts w:cs="Arial"/>
                <w:noProof/>
              </w:rPr>
              <w:t xml:space="preserve"> is added in the function </w:t>
            </w:r>
            <w:r w:rsidRPr="00D84EF7">
              <w:rPr>
                <w:rFonts w:cs="Arial"/>
                <w:b/>
                <w:noProof/>
              </w:rPr>
              <w:t>f_NR5GC_RRC_ProcedureDelay</w:t>
            </w:r>
            <w:r>
              <w:rPr>
                <w:rFonts w:cs="Arial"/>
                <w:b/>
                <w:noProof/>
              </w:rPr>
              <w:t xml:space="preserve"> </w:t>
            </w:r>
            <w:r>
              <w:rPr>
                <w:rFonts w:cs="Arial"/>
                <w:noProof/>
              </w:rPr>
              <w:t>to set the K1 value as “3” for FDD scenarios in procedure delay cases involving DCI_1_0 specific procedure</w:t>
            </w:r>
          </w:p>
        </w:tc>
      </w:tr>
      <w:tr w:rsidR="00826E70" w14:paraId="60CE41FA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AE7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B5F" w14:textId="30A47526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083890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826E70" w14:paraId="2D26CD3C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52F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575" w14:textId="77777777" w:rsidR="00826E70" w:rsidRDefault="00826E70" w:rsidP="0062276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49C4792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3A727E89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7EE4557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71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57813E3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143DED2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26BEB03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7C7B857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29BC5C1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A25657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</w:p>
          <w:p w14:paraId="47B2B69D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2E146ED7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60ED04B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14:paraId="7FDB062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1087AA9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3FA7FAC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2A4BBC2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67D9ED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0C43C8A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F75254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6C24E02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5DB70DB4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5295A9C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529E122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152B2F1F" w14:textId="77777777" w:rsidR="00826E70" w:rsidRPr="007C60A2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4BB80A5" w14:textId="77777777" w:rsidR="00826E70" w:rsidRPr="007C60A2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1842FF41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14:paraId="5D4714C3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14:paraId="0AF466D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14:paraId="5D1B06F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14:paraId="70E669D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14:paraId="527888CC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7524CC74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1FC46FE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4E0500C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30FAA2D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1A44CFF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GSM_MobilityInfo_Type v_GSM_MobilityInfo := f_Get_PDUSessionForDNNType(f_NR5GC_MobileInfo_GetSessionInfoList(), Internet_DNN);  //@sic R5s230158 sic@</w:t>
            </w:r>
          </w:p>
          <w:p w14:paraId="5CEB1EB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06CA4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768A86D7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3D4C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7FE694B4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4BE3C95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14:paraId="7CB08D9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14:paraId="1C34920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7D3DF8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14:paraId="0634147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01F6D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416684B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14FF5E8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 and not(f_NR_CellInfo_GetHalfDuplexFDD(p_NR_CellId))){ //@sic R5-232191 sic@</w:t>
            </w:r>
          </w:p>
          <w:p w14:paraId="23DAB51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18620ED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04E045F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10A1110A" w14:textId="12BB42CE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5498A44F" w14:textId="0E177026" w:rsidR="00913280" w:rsidRPr="00850B74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8AFD694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2CC7BA84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1E7B82B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020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3081EAC2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0317D19F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43D17CA1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56A70B59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616B448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6B30B7CC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707F542" w14:textId="30D73C65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boolean InitialAccess := false</w:t>
            </w:r>
          </w:p>
          <w:p w14:paraId="1758D16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4566098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768840DA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14:paraId="642CEFF7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2AFED1D7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0CC4E94B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7936A0F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FC9D8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3D82BBBA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5B68AEA1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5A002B1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5381A13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2F138E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C4DDF0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7272AB72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4281752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011375A4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14:paraId="6294C7A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14:paraId="00BD3369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14:paraId="7569EFE0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boolean v_T2Flag := false;</w:t>
            </w:r>
          </w:p>
          <w:p w14:paraId="7C244F12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14:paraId="17FA6419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7BDEBE9D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2B437B5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56DF2DB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4AEA9EE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25DEC55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  //@sic R5s230158 sic@</w:t>
            </w:r>
          </w:p>
          <w:p w14:paraId="6E45174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9C0BD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C7EFE5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105B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4F75CFD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75B457E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14:paraId="229E2EF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14:paraId="297C639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4066C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14:paraId="257C7A7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73ABAF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778E1AB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21A4870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 and not(f_NR_CellInfo_GetHalfDuplexFDD(p_NR_CellId))){ //@sic R5-232191 sic@</w:t>
            </w:r>
          </w:p>
          <w:p w14:paraId="3FDDAEC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687C75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11F7186B" w14:textId="4C34B400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if(not InitialAccess) </w:t>
            </w:r>
          </w:p>
          <w:p w14:paraId="4F70831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2A62928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229C1837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5959C148" w14:textId="1CEA3E84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</w:t>
            </w:r>
          </w:p>
          <w:p w14:paraId="6358D60C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621883F7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v_K1 := 3;</w:t>
            </w:r>
          </w:p>
          <w:p w14:paraId="618B935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E16C1D7" w14:textId="25BE1AB3" w:rsidR="00913280" w:rsidRPr="0059021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0E8EFC8E" w14:textId="555B6885" w:rsidR="00913280" w:rsidRPr="0059232D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035289FD" w14:textId="129FDAAD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0" w:name="_Toc162534033"/>
      <w:bookmarkStart w:id="41" w:name="_Toc162961000"/>
      <w:bookmarkStart w:id="42" w:name="_Toc162961030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242584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40"/>
      <w:bookmarkEnd w:id="41"/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20144E5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AC8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3328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A267FE">
              <w:t>f_NR5GC_RRC_ProcedureDelayWithRACH</w:t>
            </w:r>
          </w:p>
        </w:tc>
      </w:tr>
      <w:tr w:rsidR="00826E70" w14:paraId="03B7326E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0E8A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C48" w14:textId="5559D9E0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  <w:r>
              <w:rPr>
                <w:rFonts w:cs="Arial"/>
                <w:noProof/>
              </w:rPr>
              <w:t>.</w:t>
            </w:r>
          </w:p>
        </w:tc>
      </w:tr>
      <w:tr w:rsidR="00826E70" w14:paraId="78422575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6B7F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B031" w14:textId="1AC49F5E" w:rsidR="00826E70" w:rsidRPr="00D84EF7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K1 is set as 3 as per the tables </w:t>
            </w:r>
            <w:r w:rsidRPr="00D67E23">
              <w:rPr>
                <w:rFonts w:cs="Arial"/>
                <w:noProof/>
              </w:rPr>
              <w:t xml:space="preserve">8.1.5.8.1.3.3-11: Physical layer parameters for DCI format 1_0 </w:t>
            </w:r>
            <w:r>
              <w:rPr>
                <w:rFonts w:cs="Arial"/>
                <w:noProof/>
              </w:rPr>
              <w:t xml:space="preserve">and </w:t>
            </w:r>
            <w:r w:rsidRPr="003A63AB">
              <w:rPr>
                <w:rFonts w:cs="Arial"/>
                <w:noProof/>
              </w:rPr>
              <w:t xml:space="preserve">Table 8.1.5.8.2.1.3.3-7: Physical layer parameters for DCI format 1_0 </w:t>
            </w:r>
            <w:r w:rsidR="00913280">
              <w:rPr>
                <w:rFonts w:cs="Arial"/>
                <w:noProof/>
              </w:rPr>
              <w:t>.</w:t>
            </w:r>
          </w:p>
        </w:tc>
      </w:tr>
      <w:tr w:rsidR="00826E70" w14:paraId="6C22DE03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FBA8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323" w14:textId="657D309D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083890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826E70" w14:paraId="5B979060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134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2E57" w14:textId="77777777" w:rsidR="00826E70" w:rsidRDefault="00826E70" w:rsidP="0062276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08AABBC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42EB249D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1D29EFAB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24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5B0FA71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(value) NR_SRB_COMMON_REQ    p_SRB_COMMON_REQ,</w:t>
            </w:r>
          </w:p>
          <w:p w14:paraId="028B1BD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2DB8D1B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2651361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1493EE9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0A34C41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25545B49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14:paraId="303ED5B0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7598966E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79CFDD76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3670007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01CE8DC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6C22D0A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0EAAA48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4377B3E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623E6AD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0F9632A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021AAA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769D744E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1183BCCA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05EE4CF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14:paraId="220AEFA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14:paraId="1897B5C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14:paraId="0F2649C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14:paraId="4AE9E62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14:paraId="0A2F7E93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B179269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3258AB2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0EAAA4F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4386D77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2703E9B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5C2AA96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6BB2125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773ED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EB3B6C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77818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16B0E95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1BF48B8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0F9929C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R5s240042 sic@</w:t>
            </w:r>
          </w:p>
          <w:p w14:paraId="01E4CDE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41BBCE2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f_NR_GetNextSendOccasion_DL(p_NR_CellId);</w:t>
            </w:r>
          </w:p>
          <w:p w14:paraId="5CE00FE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F64DD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1ACECCB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0A903A03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valueof(v_SRB_COMMON_REQ.Common.TimingInfo.SubFrame);</w:t>
            </w:r>
          </w:p>
          <w:p w14:paraId="5A0E3B0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FBC01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04AA1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(v_SCS) {</w:t>
            </w:r>
          </w:p>
          <w:p w14:paraId="0CFEF54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2C1456F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35A42F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58C6C3E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5C56898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if (p_Nms == 6) { //pc_reducedCP_Latency @sic R5-237357 sic@</w:t>
            </w:r>
          </w:p>
          <w:p w14:paraId="7EE5D4C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521FE77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CFFF46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72511A3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C68A72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5E1229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F7CC4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05646AB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785F3E7A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78ECD783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14ACE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013A24EA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2EA6D65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5178827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17321EE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78D87C4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423988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9EBDC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58E302C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EEB92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3C41E8B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8A266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19F0EAE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4A71834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7FC70ED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12904CB5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44DB7B11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330D27AC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14:paraId="1AB7CBE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1816FFC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R5s240042 sic@</w:t>
            </w:r>
          </w:p>
          <w:p w14:paraId="455FC72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(10, 16) {v_DeltaTDLmax := 2;}</w:t>
            </w:r>
          </w:p>
          <w:p w14:paraId="06688DD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74166D6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1B703C1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ABD6E7B" w14:textId="01AB4D77" w:rsidR="00826E70" w:rsidRPr="00071A13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DDE86A" w14:textId="50444FC1" w:rsidR="00913280" w:rsidRPr="005C495D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CDC3FB2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588481EE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430D50A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17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419C586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25F79F1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279FEA8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3CF4684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07521B1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73E6991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708B459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14:paraId="29F8B99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45F4E80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5F76B01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674DF76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519528F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2781028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B49DE7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7BE744C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v_Tnow;</w:t>
            </w:r>
          </w:p>
          <w:p w14:paraId="72467B2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14F07B5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68B8742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074DA55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48CC968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6BB895E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14:paraId="235BDAB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14:paraId="15E1AA6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14:paraId="0D5396D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14:paraId="5ACEE3B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14:paraId="4E02B800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959ADA4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60675E0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788EBFC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1761217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044CE39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14C2DA4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123D0D9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3F495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5EDBFF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EA180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5BA8D8A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778D42A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014310C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R5s240042 sic@</w:t>
            </w:r>
          </w:p>
          <w:p w14:paraId="04E6A15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1EC86FA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f_NR_GetNextSendOccasion_DL(p_NR_CellId);</w:t>
            </w:r>
          </w:p>
          <w:p w14:paraId="0A705855" w14:textId="77777777" w:rsidR="00826E70" w:rsidRPr="004047C4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047C4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12F9765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7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073D549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valueof(v_SRB_COMMON_REQ.Common.TimingInfo.SubFrame);</w:t>
            </w:r>
          </w:p>
          <w:p w14:paraId="56E3CFE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ACCB3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FC045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(v_SCS) {</w:t>
            </w:r>
          </w:p>
          <w:p w14:paraId="5E3F936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48061AA0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D3847E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632BA30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1C1A97F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4344B6B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3E21ADF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D1AEA3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7C99116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73CB3A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EC583A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58AA6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468D501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364637B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3ED3DAD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7E696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6C9D85D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7223FCD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69A6BFD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3D1B1DF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545A15D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04323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075DC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58A516B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58E0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v_SRB_COMMON_REQ.Common.TimingInfo.SubFrame := v_T1;</w:t>
            </w:r>
          </w:p>
          <w:p w14:paraId="6307503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9CBFA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5A71E8B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5EF9E6B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341598D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B95EC3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0194C278" w14:textId="616D119D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D0712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v_K1 := 3; </w:t>
            </w:r>
          </w:p>
          <w:p w14:paraId="42F5350F" w14:textId="77777777" w:rsidR="00826E70" w:rsidRPr="00BD527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BD527E">
              <w:rPr>
                <w:rFonts w:ascii="Courier New" w:hAnsi="Courier New" w:cs="Courier New"/>
                <w:color w:val="000000"/>
                <w:lang w:val="de-DE" w:eastAsia="de-DE"/>
              </w:rPr>
              <w:t>v_DeltaTDLmax := 7;</w:t>
            </w:r>
          </w:p>
          <w:p w14:paraId="5401548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52144FF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R5s240042 sic@</w:t>
            </w:r>
          </w:p>
          <w:p w14:paraId="704D059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(10, 16) {v_DeltaTDLmax := 2;}</w:t>
            </w:r>
          </w:p>
          <w:p w14:paraId="55DCF8B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193DF2B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78957B2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399401B" w14:textId="0DB676D4" w:rsidR="00826E70" w:rsidRPr="00071A13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C09B29" w14:textId="7135C2E8" w:rsidR="00826E70" w:rsidRPr="0059232D" w:rsidRDefault="00913280" w:rsidP="009132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9E7F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5D37" w14:textId="77777777" w:rsidR="009E7F11" w:rsidRDefault="009E7F11">
      <w:r>
        <w:separator/>
      </w:r>
    </w:p>
  </w:endnote>
  <w:endnote w:type="continuationSeparator" w:id="0">
    <w:p w14:paraId="185E7719" w14:textId="77777777" w:rsidR="009E7F11" w:rsidRDefault="009E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CF0F" w14:textId="77777777" w:rsidR="00F4730C" w:rsidRDefault="00F47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C5CB" w14:textId="77777777" w:rsidR="00F4730C" w:rsidRDefault="00F473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04EF" w14:textId="77777777" w:rsidR="00F4730C" w:rsidRDefault="00F4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8A52" w14:textId="77777777" w:rsidR="009E7F11" w:rsidRDefault="009E7F11">
      <w:r>
        <w:separator/>
      </w:r>
    </w:p>
  </w:footnote>
  <w:footnote w:type="continuationSeparator" w:id="0">
    <w:p w14:paraId="4EC27985" w14:textId="77777777" w:rsidR="009E7F11" w:rsidRDefault="009E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8BB7B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B362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139D6D" wp14:editId="758B56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26982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922599609"/>
                          </w:sdtPr>
                          <w:sdtContent>
                            <w:p w14:paraId="23E869FB" w14:textId="0541FC72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139D6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922599609"/>
                    </w:sdtPr>
                    <w:sdtContent>
                      <w:p w14:paraId="23E869FB" w14:textId="0541FC72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5D3C" w14:textId="77777777" w:rsidR="00F4730C" w:rsidRDefault="00F47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47C6" w14:textId="417D323F" w:rsidR="006C1AF7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AFD65BD" wp14:editId="6634EF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810192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205754164"/>
                          </w:sdtPr>
                          <w:sdtContent>
                            <w:p w14:paraId="364FE01E" w14:textId="0F6DE4D6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FD65B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205754164"/>
                    </w:sdtPr>
                    <w:sdtContent>
                      <w:p w14:paraId="364FE01E" w14:textId="0F6DE4D6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29EC11B" w:rsidR="00695808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62F995" wp14:editId="530D9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99074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579938548"/>
                          </w:sdtPr>
                          <w:sdtContent>
                            <w:p w14:paraId="78C5ECA7" w14:textId="3C748189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2F9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579938548"/>
                    </w:sdtPr>
                    <w:sdtContent>
                      <w:p w14:paraId="78C5ECA7" w14:textId="3C748189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281390" w:rsidR="00695808" w:rsidRDefault="00695808">
    <w:pPr>
      <w:pStyle w:val="Header"/>
      <w:tabs>
        <w:tab w:val="right" w:pos="9639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57CFB5F" w:rsidR="00695808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C471B5" wp14:editId="494B12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727415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393579832"/>
                          </w:sdtPr>
                          <w:sdtContent>
                            <w:p w14:paraId="2815FB1D" w14:textId="790218B9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471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393579832"/>
                    </w:sdtPr>
                    <w:sdtContent>
                      <w:p w14:paraId="2815FB1D" w14:textId="790218B9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13FA"/>
    <w:multiLevelType w:val="hybridMultilevel"/>
    <w:tmpl w:val="E124B2C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242E5"/>
    <w:multiLevelType w:val="hybridMultilevel"/>
    <w:tmpl w:val="6694A80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70CDC"/>
    <w:multiLevelType w:val="hybridMultilevel"/>
    <w:tmpl w:val="E124B2C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4270B4C"/>
    <w:multiLevelType w:val="multilevel"/>
    <w:tmpl w:val="9B8849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8328AD"/>
    <w:multiLevelType w:val="hybridMultilevel"/>
    <w:tmpl w:val="3BB62550"/>
    <w:lvl w:ilvl="0" w:tplc="C028348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709E2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E4B4F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2E0296"/>
    <w:multiLevelType w:val="hybridMultilevel"/>
    <w:tmpl w:val="6694A80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5FE1834"/>
    <w:multiLevelType w:val="hybridMultilevel"/>
    <w:tmpl w:val="EEB05B68"/>
    <w:lvl w:ilvl="0" w:tplc="73F4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773974"/>
    <w:multiLevelType w:val="hybridMultilevel"/>
    <w:tmpl w:val="EEB05B68"/>
    <w:lvl w:ilvl="0" w:tplc="73F4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E1006A"/>
    <w:multiLevelType w:val="hybridMultilevel"/>
    <w:tmpl w:val="468A81A2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83569D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333E6"/>
    <w:multiLevelType w:val="hybridMultilevel"/>
    <w:tmpl w:val="9158838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534323">
    <w:abstractNumId w:val="10"/>
  </w:num>
  <w:num w:numId="2" w16cid:durableId="28071041">
    <w:abstractNumId w:val="23"/>
  </w:num>
  <w:num w:numId="3" w16cid:durableId="143859196">
    <w:abstractNumId w:val="24"/>
  </w:num>
  <w:num w:numId="4" w16cid:durableId="310137142">
    <w:abstractNumId w:val="24"/>
  </w:num>
  <w:num w:numId="5" w16cid:durableId="799762231">
    <w:abstractNumId w:val="11"/>
  </w:num>
  <w:num w:numId="6" w16cid:durableId="1006206303">
    <w:abstractNumId w:val="48"/>
  </w:num>
  <w:num w:numId="7" w16cid:durableId="142814549">
    <w:abstractNumId w:val="34"/>
  </w:num>
  <w:num w:numId="8" w16cid:durableId="907805566">
    <w:abstractNumId w:val="43"/>
  </w:num>
  <w:num w:numId="9" w16cid:durableId="776102466">
    <w:abstractNumId w:val="14"/>
  </w:num>
  <w:num w:numId="10" w16cid:durableId="2065519602">
    <w:abstractNumId w:val="46"/>
  </w:num>
  <w:num w:numId="11" w16cid:durableId="817306218">
    <w:abstractNumId w:val="22"/>
  </w:num>
  <w:num w:numId="12" w16cid:durableId="601644075">
    <w:abstractNumId w:val="28"/>
  </w:num>
  <w:num w:numId="13" w16cid:durableId="377821805">
    <w:abstractNumId w:val="0"/>
  </w:num>
  <w:num w:numId="14" w16cid:durableId="1820226913">
    <w:abstractNumId w:val="13"/>
  </w:num>
  <w:num w:numId="15" w16cid:durableId="131676686">
    <w:abstractNumId w:val="51"/>
  </w:num>
  <w:num w:numId="16" w16cid:durableId="1307126271">
    <w:abstractNumId w:val="5"/>
  </w:num>
  <w:num w:numId="17" w16cid:durableId="2023628390">
    <w:abstractNumId w:val="32"/>
  </w:num>
  <w:num w:numId="18" w16cid:durableId="1313754904">
    <w:abstractNumId w:val="27"/>
  </w:num>
  <w:num w:numId="19" w16cid:durableId="1708145436">
    <w:abstractNumId w:val="30"/>
  </w:num>
  <w:num w:numId="20" w16cid:durableId="806437073">
    <w:abstractNumId w:val="18"/>
  </w:num>
  <w:num w:numId="21" w16cid:durableId="312832387">
    <w:abstractNumId w:val="47"/>
  </w:num>
  <w:num w:numId="22" w16cid:durableId="979190494">
    <w:abstractNumId w:val="37"/>
  </w:num>
  <w:num w:numId="23" w16cid:durableId="590816745">
    <w:abstractNumId w:val="49"/>
  </w:num>
  <w:num w:numId="24" w16cid:durableId="1522233943">
    <w:abstractNumId w:val="33"/>
  </w:num>
  <w:num w:numId="25" w16cid:durableId="1032027087">
    <w:abstractNumId w:val="19"/>
  </w:num>
  <w:num w:numId="26" w16cid:durableId="277445562">
    <w:abstractNumId w:val="25"/>
  </w:num>
  <w:num w:numId="27" w16cid:durableId="870604019">
    <w:abstractNumId w:val="7"/>
  </w:num>
  <w:num w:numId="28" w16cid:durableId="1652246077">
    <w:abstractNumId w:val="16"/>
  </w:num>
  <w:num w:numId="29" w16cid:durableId="159933063">
    <w:abstractNumId w:val="21"/>
  </w:num>
  <w:num w:numId="30" w16cid:durableId="2086339461">
    <w:abstractNumId w:val="1"/>
  </w:num>
  <w:num w:numId="31" w16cid:durableId="227768680">
    <w:abstractNumId w:val="2"/>
  </w:num>
  <w:num w:numId="32" w16cid:durableId="447893428">
    <w:abstractNumId w:val="20"/>
  </w:num>
  <w:num w:numId="33" w16cid:durableId="1434976630">
    <w:abstractNumId w:val="42"/>
  </w:num>
  <w:num w:numId="34" w16cid:durableId="454445519">
    <w:abstractNumId w:val="4"/>
  </w:num>
  <w:num w:numId="35" w16cid:durableId="805587999">
    <w:abstractNumId w:val="12"/>
  </w:num>
  <w:num w:numId="36" w16cid:durableId="1520239569">
    <w:abstractNumId w:val="9"/>
  </w:num>
  <w:num w:numId="37" w16cid:durableId="247886842">
    <w:abstractNumId w:val="3"/>
  </w:num>
  <w:num w:numId="38" w16cid:durableId="746652123">
    <w:abstractNumId w:val="36"/>
  </w:num>
  <w:num w:numId="39" w16cid:durableId="1637947435">
    <w:abstractNumId w:val="15"/>
  </w:num>
  <w:num w:numId="40" w16cid:durableId="742265035">
    <w:abstractNumId w:val="26"/>
  </w:num>
  <w:num w:numId="41" w16cid:durableId="1808627602">
    <w:abstractNumId w:val="17"/>
  </w:num>
  <w:num w:numId="42" w16cid:durableId="1579635998">
    <w:abstractNumId w:val="31"/>
  </w:num>
  <w:num w:numId="43" w16cid:durableId="2138864562">
    <w:abstractNumId w:val="8"/>
  </w:num>
  <w:num w:numId="44" w16cid:durableId="2008748565">
    <w:abstractNumId w:val="35"/>
  </w:num>
  <w:num w:numId="45" w16cid:durableId="1582566277">
    <w:abstractNumId w:val="40"/>
  </w:num>
  <w:num w:numId="46" w16cid:durableId="1300112230">
    <w:abstractNumId w:val="45"/>
  </w:num>
  <w:num w:numId="47" w16cid:durableId="1408575129">
    <w:abstractNumId w:val="41"/>
  </w:num>
  <w:num w:numId="48" w16cid:durableId="1585451979">
    <w:abstractNumId w:val="29"/>
  </w:num>
  <w:num w:numId="49" w16cid:durableId="1261451478">
    <w:abstractNumId w:val="38"/>
  </w:num>
  <w:num w:numId="50" w16cid:durableId="415522133">
    <w:abstractNumId w:val="6"/>
  </w:num>
  <w:num w:numId="51" w16cid:durableId="2090035489">
    <w:abstractNumId w:val="44"/>
  </w:num>
  <w:num w:numId="52" w16cid:durableId="595017328">
    <w:abstractNumId w:val="50"/>
  </w:num>
  <w:num w:numId="53" w16cid:durableId="188097519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A1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589"/>
    <w:rsid w:val="003E1A36"/>
    <w:rsid w:val="00410371"/>
    <w:rsid w:val="004242F1"/>
    <w:rsid w:val="00437538"/>
    <w:rsid w:val="00491FA9"/>
    <w:rsid w:val="004B75B7"/>
    <w:rsid w:val="005141D9"/>
    <w:rsid w:val="0051580D"/>
    <w:rsid w:val="00547111"/>
    <w:rsid w:val="00590211"/>
    <w:rsid w:val="00592D74"/>
    <w:rsid w:val="005E2C44"/>
    <w:rsid w:val="00621188"/>
    <w:rsid w:val="006257ED"/>
    <w:rsid w:val="00653DE4"/>
    <w:rsid w:val="00665C47"/>
    <w:rsid w:val="00695808"/>
    <w:rsid w:val="006B46FB"/>
    <w:rsid w:val="006C1AF7"/>
    <w:rsid w:val="006E21FB"/>
    <w:rsid w:val="00792342"/>
    <w:rsid w:val="007977A8"/>
    <w:rsid w:val="007B512A"/>
    <w:rsid w:val="007C2097"/>
    <w:rsid w:val="007D6A07"/>
    <w:rsid w:val="007F7259"/>
    <w:rsid w:val="008040A8"/>
    <w:rsid w:val="00826E70"/>
    <w:rsid w:val="008279FA"/>
    <w:rsid w:val="008626E7"/>
    <w:rsid w:val="00870EE7"/>
    <w:rsid w:val="008863B9"/>
    <w:rsid w:val="008A45A6"/>
    <w:rsid w:val="008D3CCC"/>
    <w:rsid w:val="008F3789"/>
    <w:rsid w:val="008F686C"/>
    <w:rsid w:val="0091328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F11"/>
    <w:rsid w:val="009F734F"/>
    <w:rsid w:val="00A246B6"/>
    <w:rsid w:val="00A47E70"/>
    <w:rsid w:val="00A50CF0"/>
    <w:rsid w:val="00A7671C"/>
    <w:rsid w:val="00AA2CBC"/>
    <w:rsid w:val="00AC5820"/>
    <w:rsid w:val="00AD1CD8"/>
    <w:rsid w:val="00AF4789"/>
    <w:rsid w:val="00B258BB"/>
    <w:rsid w:val="00B67B97"/>
    <w:rsid w:val="00B968C8"/>
    <w:rsid w:val="00BA3EC5"/>
    <w:rsid w:val="00BA51D9"/>
    <w:rsid w:val="00BB3622"/>
    <w:rsid w:val="00BB5DFC"/>
    <w:rsid w:val="00BD279D"/>
    <w:rsid w:val="00BD527E"/>
    <w:rsid w:val="00BD6BB8"/>
    <w:rsid w:val="00C424F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7B5"/>
    <w:rsid w:val="00E13F3D"/>
    <w:rsid w:val="00E34898"/>
    <w:rsid w:val="00E97C43"/>
    <w:rsid w:val="00EB09B7"/>
    <w:rsid w:val="00EE7D7C"/>
    <w:rsid w:val="00F25D98"/>
    <w:rsid w:val="00F300FB"/>
    <w:rsid w:val="00F47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93589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26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26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826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6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6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6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6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6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6E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26E7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6E7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6E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26E7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6E7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26E7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26E7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826E70"/>
    <w:rPr>
      <w:i/>
      <w:iCs/>
    </w:rPr>
  </w:style>
  <w:style w:type="paragraph" w:styleId="Title">
    <w:name w:val="Title"/>
    <w:basedOn w:val="Normal"/>
    <w:next w:val="Normal"/>
    <w:link w:val="TitleChar"/>
    <w:qFormat/>
    <w:rsid w:val="00826E70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26E70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6E70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826E7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6E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26E70"/>
    <w:rPr>
      <w:rFonts w:ascii="Times New Roman" w:hAnsi="Times New Roman"/>
      <w:lang w:val="en-GB" w:eastAsia="en-US"/>
    </w:rPr>
  </w:style>
  <w:style w:type="character" w:styleId="Strong">
    <w:name w:val="Strong"/>
    <w:uiPriority w:val="22"/>
    <w:qFormat/>
    <w:rsid w:val="00826E70"/>
    <w:rPr>
      <w:b/>
      <w:bCs/>
    </w:rPr>
  </w:style>
  <w:style w:type="table" w:styleId="TableGrid">
    <w:name w:val="Table Grid"/>
    <w:basedOn w:val="TableNormal"/>
    <w:rsid w:val="00826E7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826E7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826E7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826E7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26E7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26E70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826E70"/>
  </w:style>
  <w:style w:type="paragraph" w:customStyle="1" w:styleId="msonormal0">
    <w:name w:val="msonormal"/>
    <w:basedOn w:val="Normal"/>
    <w:rsid w:val="00826E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826E70"/>
  </w:style>
  <w:style w:type="character" w:customStyle="1" w:styleId="k">
    <w:name w:val="k"/>
    <w:basedOn w:val="DefaultParagraphFont"/>
    <w:rsid w:val="00826E70"/>
  </w:style>
  <w:style w:type="character" w:customStyle="1" w:styleId="p">
    <w:name w:val="p"/>
    <w:basedOn w:val="DefaultParagraphFont"/>
    <w:rsid w:val="00826E70"/>
  </w:style>
  <w:style w:type="character" w:customStyle="1" w:styleId="add-diff-note">
    <w:name w:val="add-diff-note"/>
    <w:basedOn w:val="DefaultParagraphFont"/>
    <w:rsid w:val="00826E70"/>
  </w:style>
  <w:style w:type="character" w:customStyle="1" w:styleId="c1">
    <w:name w:val="c1"/>
    <w:basedOn w:val="DefaultParagraphFont"/>
    <w:rsid w:val="00826E70"/>
  </w:style>
  <w:style w:type="character" w:customStyle="1" w:styleId="kr">
    <w:name w:val="kr"/>
    <w:basedOn w:val="DefaultParagraphFont"/>
    <w:rsid w:val="00826E70"/>
  </w:style>
  <w:style w:type="character" w:customStyle="1" w:styleId="kt">
    <w:name w:val="kt"/>
    <w:basedOn w:val="DefaultParagraphFont"/>
    <w:rsid w:val="00826E70"/>
  </w:style>
  <w:style w:type="character" w:customStyle="1" w:styleId="o">
    <w:name w:val="o"/>
    <w:basedOn w:val="DefaultParagraphFont"/>
    <w:rsid w:val="00826E70"/>
  </w:style>
  <w:style w:type="character" w:customStyle="1" w:styleId="s">
    <w:name w:val="s"/>
    <w:basedOn w:val="DefaultParagraphFont"/>
    <w:rsid w:val="00826E70"/>
  </w:style>
  <w:style w:type="character" w:customStyle="1" w:styleId="mi">
    <w:name w:val="mi"/>
    <w:basedOn w:val="DefaultParagraphFont"/>
    <w:rsid w:val="00826E70"/>
  </w:style>
  <w:style w:type="character" w:customStyle="1" w:styleId="cm">
    <w:name w:val="cm"/>
    <w:basedOn w:val="DefaultParagraphFont"/>
    <w:rsid w:val="00826E70"/>
  </w:style>
  <w:style w:type="paragraph" w:customStyle="1" w:styleId="b10">
    <w:name w:val="b1"/>
    <w:basedOn w:val="Normal"/>
    <w:rsid w:val="00826E7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HChar">
    <w:name w:val="TH Char"/>
    <w:link w:val="TH"/>
    <w:qFormat/>
    <w:rsid w:val="00826E70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4730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7945</Words>
  <Characters>50055</Characters>
  <Application>Microsoft Office Word</Application>
  <DocSecurity>0</DocSecurity>
  <Lines>417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19</cp:revision>
  <cp:lastPrinted>1899-12-31T23:00:00Z</cp:lastPrinted>
  <dcterms:created xsi:type="dcterms:W3CDTF">2020-02-03T08:32:00Z</dcterms:created>
  <dcterms:modified xsi:type="dcterms:W3CDTF">2024-04-02T12:38:00Z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R5s240284</vt:lpwstr>
  </property>
  <property fmtid="{D5CDD505-2E9C-101B-9397-08002B2CF9AE}" pid="10" name="Spec#">
    <vt:lpwstr>38.523-3</vt:lpwstr>
  </property>
  <property fmtid="{D5CDD505-2E9C-101B-9397-08002B2CF9AE}" pid="11" name="Cr#">
    <vt:lpwstr>3412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Processing Delay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2024-04-02T12:35:04Z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97899d44-1cf4-4051-b686-0581a156e558</vt:lpwstr>
  </property>
  <property fmtid="{D5CDD505-2E9C-101B-9397-08002B2CF9AE}" pid="27" name="MSIP_Label_9764cdcd-3664-4d05-9615-7cbf65a4f0a8_ContentBits">
    <vt:lpwstr>0</vt:lpwstr>
  </property>
</Properties>
</file>