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 case 8.1.1.1a.3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5B5A9" w:rsidR="001E41F3" w:rsidRDefault="00C02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8359D" w:rsidR="001E41F3" w:rsidRDefault="00227EC6">
            <w:pPr>
              <w:pStyle w:val="CRCoverPage"/>
              <w:spacing w:after="0"/>
              <w:ind w:left="100"/>
              <w:rPr>
                <w:noProof/>
              </w:rPr>
            </w:pPr>
            <w:r w:rsidRPr="00227EC6"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3C1D6" w14:textId="3761390A" w:rsidR="00C02152" w:rsidRPr="00C02152" w:rsidRDefault="0004013B">
            <w:pPr>
              <w:pStyle w:val="CRCoverPage"/>
              <w:spacing w:after="0"/>
              <w:ind w:left="10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Following issues has been found and needs to be corrected:</w:t>
            </w:r>
          </w:p>
          <w:p w14:paraId="6890B3E4" w14:textId="77777777" w:rsidR="00C02152" w:rsidRPr="00C02152" w:rsidRDefault="00C02152">
            <w:pPr>
              <w:pStyle w:val="CRCoverPage"/>
              <w:spacing w:after="0"/>
              <w:ind w:left="100"/>
              <w:rPr>
                <w:color w:val="000000"/>
                <w:sz w:val="18"/>
                <w:szCs w:val="18"/>
              </w:rPr>
            </w:pPr>
          </w:p>
          <w:p w14:paraId="47440DEB" w14:textId="27D60A47" w:rsidR="00C02152" w:rsidRPr="00C02152" w:rsidRDefault="00C02152" w:rsidP="00C021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02152">
              <w:rPr>
                <w:color w:val="000000"/>
                <w:sz w:val="18"/>
                <w:szCs w:val="18"/>
              </w:rPr>
              <w:t xml:space="preserve">In function f_TC_8_1_1_1a_3_NR5GC, f_NR_CellInfo_SetSIB1_PEI_Config_r17 is not assuring </w:t>
            </w:r>
            <w:r>
              <w:rPr>
                <w:color w:val="000000"/>
                <w:sz w:val="18"/>
                <w:szCs w:val="18"/>
              </w:rPr>
              <w:t xml:space="preserve">to not include </w:t>
            </w:r>
            <w:r w:rsidRPr="00C02152">
              <w:rPr>
                <w:color w:val="000000"/>
                <w:sz w:val="18"/>
                <w:szCs w:val="18"/>
              </w:rPr>
              <w:t xml:space="preserve">subgroupsNumForUEID-r17 contents as indicated in Table 8.1.1.1a.3.3.3-3 cs_SubgroupConfig_r17 information. </w:t>
            </w:r>
          </w:p>
          <w:p w14:paraId="30918955" w14:textId="77777777" w:rsidR="00C02152" w:rsidRPr="00C02152" w:rsidRDefault="00C02152" w:rsidP="00C02152">
            <w:pPr>
              <w:pStyle w:val="CRCoverPage"/>
              <w:spacing w:after="0"/>
              <w:ind w:left="820"/>
              <w:rPr>
                <w:noProof/>
                <w:sz w:val="18"/>
                <w:szCs w:val="18"/>
              </w:rPr>
            </w:pPr>
          </w:p>
          <w:p w14:paraId="708AA7DE" w14:textId="595510DF" w:rsidR="001E41F3" w:rsidRPr="00C02152" w:rsidRDefault="00C02152" w:rsidP="00C021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02152">
              <w:rPr>
                <w:color w:val="000000"/>
                <w:sz w:val="18"/>
                <w:szCs w:val="18"/>
              </w:rPr>
              <w:t xml:space="preserve">In function fl_TC_8_1_1_1a_3_TestBody, call for f_NR_CellInfo_SetSIB1_PEI_Config_r17 is introduced in the place where RRCSetup is supposed to go.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2FFF9" w14:textId="11711B9B" w:rsidR="00C02152" w:rsidRDefault="00C02152" w:rsidP="00C02152">
            <w:pPr>
              <w:pStyle w:val="CRCoverPage"/>
              <w:numPr>
                <w:ilvl w:val="0"/>
                <w:numId w:val="7"/>
              </w:numPr>
              <w:tabs>
                <w:tab w:val="left" w:pos="291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C02152">
              <w:rPr>
                <w:noProof/>
              </w:rPr>
              <w:t>function f_TC_8_1_1_1a_3_NR5GC to</w:t>
            </w:r>
            <w:r>
              <w:rPr>
                <w:noProof/>
              </w:rPr>
              <w:t xml:space="preserve"> not</w:t>
            </w:r>
            <w:r w:rsidRPr="00C02152">
              <w:rPr>
                <w:noProof/>
              </w:rPr>
              <w:t xml:space="preserve"> include subgroupsNumForUEID-r17 in SIB1 as indicated in Table 8.1.1.1a.3.3.3-3</w:t>
            </w:r>
            <w:r>
              <w:rPr>
                <w:noProof/>
              </w:rPr>
              <w:t>.</w:t>
            </w:r>
          </w:p>
          <w:p w14:paraId="24F7F320" w14:textId="77777777" w:rsidR="00C02152" w:rsidRDefault="00C02152" w:rsidP="00C02152">
            <w:pPr>
              <w:pStyle w:val="CRCoverPage"/>
              <w:tabs>
                <w:tab w:val="left" w:pos="2910"/>
              </w:tabs>
              <w:spacing w:after="0"/>
              <w:ind w:left="720"/>
              <w:rPr>
                <w:noProof/>
              </w:rPr>
            </w:pPr>
          </w:p>
          <w:p w14:paraId="31C656EC" w14:textId="444B8EA0" w:rsidR="00C02152" w:rsidRDefault="00C02152" w:rsidP="00C02152">
            <w:pPr>
              <w:pStyle w:val="CRCoverPage"/>
              <w:numPr>
                <w:ilvl w:val="0"/>
                <w:numId w:val="7"/>
              </w:numPr>
              <w:tabs>
                <w:tab w:val="left" w:pos="2910"/>
              </w:tabs>
              <w:spacing w:after="0"/>
              <w:rPr>
                <w:noProof/>
              </w:rPr>
            </w:pPr>
            <w:r>
              <w:rPr>
                <w:noProof/>
              </w:rPr>
              <w:t>Called</w:t>
            </w:r>
            <w:r w:rsidRPr="00C02152">
              <w:rPr>
                <w:noProof/>
              </w:rPr>
              <w:t xml:space="preserve"> f_NR_RRCSetup_Def </w:t>
            </w:r>
            <w:r>
              <w:rPr>
                <w:noProof/>
              </w:rPr>
              <w:t>function at</w:t>
            </w:r>
            <w:r w:rsidRPr="00C02152">
              <w:rPr>
                <w:noProof/>
              </w:rPr>
              <w:t xml:space="preserve"> Step 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01AE9" w:rsidR="001E41F3" w:rsidRDefault="00C02152">
            <w:pPr>
              <w:pStyle w:val="CRCoverPage"/>
              <w:spacing w:after="0"/>
              <w:ind w:left="100"/>
              <w:rPr>
                <w:noProof/>
              </w:rPr>
            </w:pPr>
            <w:r w:rsidRPr="00C02152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4C139" w:rsidR="001E41F3" w:rsidRDefault="00C02152">
            <w:pPr>
              <w:pStyle w:val="CRCoverPage"/>
              <w:spacing w:after="0"/>
              <w:ind w:left="100"/>
              <w:rPr>
                <w:noProof/>
              </w:rPr>
            </w:pPr>
            <w:r w:rsidRPr="00C02152">
              <w:rPr>
                <w:noProof/>
              </w:rPr>
              <w:t>8.1.1.1a.3.NR5GC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71C9B" w:rsidR="001E41F3" w:rsidRDefault="00DC7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15281" w:rsidR="001E41F3" w:rsidRDefault="00DC7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5703CB" w:rsidR="001E41F3" w:rsidRDefault="00DC7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48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3D39E" w14:textId="77777777" w:rsidR="00C02152" w:rsidRPr="00D83A7A" w:rsidRDefault="00C02152" w:rsidP="00C02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533965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40C68CB" w14:textId="33C00666" w:rsidR="005E22D3" w:rsidRDefault="00C0215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22D3" w:rsidRPr="009A5F30">
        <w:rPr>
          <w:rFonts w:cs="Arial"/>
          <w:i/>
          <w:iCs/>
        </w:rPr>
        <w:t>Table of Contents</w:t>
      </w:r>
      <w:r w:rsidR="005E22D3">
        <w:tab/>
      </w:r>
      <w:r w:rsidR="005E22D3">
        <w:fldChar w:fldCharType="begin"/>
      </w:r>
      <w:r w:rsidR="005E22D3">
        <w:instrText xml:space="preserve"> PAGEREF _Toc162533965 \h </w:instrText>
      </w:r>
      <w:r w:rsidR="005E22D3">
        <w:fldChar w:fldCharType="separate"/>
      </w:r>
      <w:r w:rsidR="005E22D3">
        <w:t>2</w:t>
      </w:r>
      <w:r w:rsidR="005E22D3">
        <w:fldChar w:fldCharType="end"/>
      </w:r>
    </w:p>
    <w:p w14:paraId="4B1D202B" w14:textId="0DE8AB12" w:rsidR="005E22D3" w:rsidRDefault="005E22D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9A5F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9A5F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_Toc162533966 \h </w:instrText>
      </w:r>
      <w:r>
        <w:fldChar w:fldCharType="separate"/>
      </w:r>
      <w:r>
        <w:t>2</w:t>
      </w:r>
      <w:r>
        <w:fldChar w:fldCharType="end"/>
      </w:r>
    </w:p>
    <w:p w14:paraId="3767E518" w14:textId="62F80CE5" w:rsidR="005E22D3" w:rsidRDefault="005E22D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9A5F3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9A5F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_Toc162533967 \h </w:instrText>
      </w:r>
      <w:r>
        <w:fldChar w:fldCharType="separate"/>
      </w:r>
      <w:r>
        <w:t>2</w:t>
      </w:r>
      <w:r>
        <w:fldChar w:fldCharType="end"/>
      </w:r>
    </w:p>
    <w:p w14:paraId="27CC8A89" w14:textId="5EDB98CA" w:rsidR="005E22D3" w:rsidRPr="005E22D3" w:rsidRDefault="005E22D3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9A5F30">
        <w:rPr>
          <w:rFonts w:cs="Arial"/>
          <w:b/>
          <w:lang w:eastAsia="en-GB"/>
        </w:rPr>
        <w:t>2.1</w:t>
      </w:r>
      <w:r w:rsidRPr="005E22D3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9A5F30">
        <w:rPr>
          <w:rFonts w:cs="Arial"/>
          <w:b/>
          <w:color w:val="000000"/>
          <w:lang w:eastAsia="en-GB"/>
        </w:rPr>
        <w:t>Correction to function f_TC_8_1_1_1a_3_NR5GC</w:t>
      </w:r>
      <w:r>
        <w:tab/>
      </w:r>
      <w:r>
        <w:fldChar w:fldCharType="begin"/>
      </w:r>
      <w:r>
        <w:instrText xml:space="preserve"> PAGEREF _Toc162533968 \h </w:instrText>
      </w:r>
      <w:r>
        <w:fldChar w:fldCharType="separate"/>
      </w:r>
      <w:r>
        <w:t>2</w:t>
      </w:r>
      <w:r>
        <w:fldChar w:fldCharType="end"/>
      </w:r>
    </w:p>
    <w:p w14:paraId="6CEB61D0" w14:textId="62FC3D05" w:rsidR="005E22D3" w:rsidRPr="005E22D3" w:rsidRDefault="005E22D3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9A5F30">
        <w:rPr>
          <w:rFonts w:cs="Arial"/>
          <w:b/>
          <w:lang w:eastAsia="en-GB"/>
        </w:rPr>
        <w:t>2.2</w:t>
      </w:r>
      <w:r w:rsidRPr="005E22D3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9A5F30">
        <w:rPr>
          <w:rFonts w:cs="Arial"/>
          <w:b/>
          <w:bCs/>
          <w:color w:val="000000"/>
          <w:lang w:val="en-US" w:eastAsia="en-GB"/>
        </w:rPr>
        <w:t>Correction to function fl_TC_8_1_1_1a_3_TestBody</w:t>
      </w:r>
      <w:r>
        <w:tab/>
      </w:r>
      <w:r>
        <w:fldChar w:fldCharType="begin"/>
      </w:r>
      <w:r>
        <w:instrText xml:space="preserve"> PAGEREF _Toc162533969 \h </w:instrText>
      </w:r>
      <w:r>
        <w:fldChar w:fldCharType="separate"/>
      </w:r>
      <w:r>
        <w:t>3</w:t>
      </w:r>
      <w:r>
        <w:fldChar w:fldCharType="end"/>
      </w:r>
    </w:p>
    <w:p w14:paraId="140649F5" w14:textId="1D1463AC" w:rsidR="00C02152" w:rsidRDefault="00C02152" w:rsidP="00C02152">
      <w:pPr>
        <w:pStyle w:val="Heading1"/>
        <w:numPr>
          <w:ilvl w:val="0"/>
          <w:numId w:val="1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2533966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0500AE7" w14:textId="77777777" w:rsidR="00C02152" w:rsidRDefault="00C02152" w:rsidP="00C02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29BF2406" w14:textId="77777777" w:rsidR="00C02152" w:rsidRDefault="00C02152" w:rsidP="00C02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4D5C76F" w14:textId="77777777" w:rsidR="00C02152" w:rsidRPr="00FD10BD" w:rsidRDefault="00C02152" w:rsidP="00C02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3850AB37" w14:textId="77777777" w:rsidR="00C02152" w:rsidRDefault="00C02152" w:rsidP="00C02152">
      <w:pPr>
        <w:pStyle w:val="Heading1"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ind w:left="820" w:hanging="360"/>
        <w:rPr>
          <w:b/>
        </w:rPr>
      </w:pPr>
      <w:bookmarkStart w:id="23" w:name="_Toc162287602"/>
      <w:bookmarkStart w:id="24" w:name="_Toc162533967"/>
      <w:bookmarkEnd w:id="22"/>
      <w:r w:rsidRPr="00854C55">
        <w:rPr>
          <w:b/>
        </w:rPr>
        <w:t>Corrections</w:t>
      </w:r>
      <w:r>
        <w:rPr>
          <w:b/>
        </w:rPr>
        <w:t xml:space="preserve"> </w:t>
      </w:r>
      <w:bookmarkEnd w:id="23"/>
      <w:r>
        <w:rPr>
          <w:b/>
        </w:rPr>
        <w:t>required</w:t>
      </w:r>
      <w:bookmarkEnd w:id="24"/>
    </w:p>
    <w:p w14:paraId="09C5382C" w14:textId="7DE520ED" w:rsidR="00C02152" w:rsidRPr="003D65E8" w:rsidRDefault="00C02152" w:rsidP="00C02152">
      <w:pPr>
        <w:pStyle w:val="Heading2"/>
        <w:numPr>
          <w:ilvl w:val="1"/>
          <w:numId w:val="2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5" w:name="_Toc162533968"/>
      <w:r>
        <w:rPr>
          <w:rFonts w:cs="Arial"/>
          <w:b/>
          <w:color w:val="000000"/>
          <w:lang w:eastAsia="en-GB"/>
        </w:rPr>
        <w:t>Correction to f</w:t>
      </w:r>
      <w:r w:rsidRPr="008974E7">
        <w:rPr>
          <w:rFonts w:cs="Arial"/>
          <w:b/>
          <w:color w:val="000000"/>
          <w:lang w:eastAsia="en-GB"/>
        </w:rPr>
        <w:t xml:space="preserve">unction </w:t>
      </w:r>
      <w:r w:rsidR="00AD667D" w:rsidRPr="00AD667D">
        <w:rPr>
          <w:rFonts w:cs="Arial"/>
          <w:b/>
          <w:color w:val="000000"/>
          <w:lang w:eastAsia="en-GB"/>
        </w:rPr>
        <w:t>f_TC_8_1_1_1a_3_NR5GC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2152" w14:paraId="5C4F016D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A5A1" w14:textId="77777777" w:rsidR="00C02152" w:rsidRDefault="00C02152" w:rsidP="00923B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13CA" w14:textId="1D1B48BD" w:rsidR="00C02152" w:rsidRPr="003E1068" w:rsidRDefault="00AD667D" w:rsidP="00923BCC">
            <w:pPr>
              <w:pStyle w:val="CRCoverPage"/>
              <w:spacing w:after="0"/>
              <w:rPr>
                <w:noProof/>
              </w:rPr>
            </w:pPr>
            <w:r w:rsidRPr="00AD667D">
              <w:rPr>
                <w:rFonts w:cs="Arial"/>
                <w:b/>
                <w:color w:val="000000"/>
                <w:lang w:eastAsia="en-GB"/>
              </w:rPr>
              <w:t>f_TC_8_1_1_1a_3_NR5GC</w:t>
            </w:r>
          </w:p>
        </w:tc>
      </w:tr>
      <w:tr w:rsidR="00C02152" w14:paraId="7543D9C2" w14:textId="77777777" w:rsidTr="00923B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92A7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A9E" w14:textId="2446803F" w:rsidR="00C02152" w:rsidRPr="00AD4ADA" w:rsidRDefault="0011711B" w:rsidP="0011711B">
            <w:pPr>
              <w:pStyle w:val="CRCoverPage"/>
              <w:spacing w:after="0"/>
              <w:rPr>
                <w:noProof/>
              </w:rPr>
            </w:pPr>
            <w:r w:rsidRPr="0011711B">
              <w:rPr>
                <w:color w:val="000000"/>
                <w:sz w:val="18"/>
                <w:szCs w:val="18"/>
              </w:rPr>
              <w:t xml:space="preserve">In function f_TC_8_1_1_1a_3_NR5GC, f_NR_CellInfo_SetSIB1_PEI_Config_r17 is not assuring to not include subgroupsNumForUEID-r17 contents as indicated in Table 8.1.1.1a.3.3.3-3 cs_SubgroupConfig_r17 information. </w:t>
            </w:r>
          </w:p>
        </w:tc>
      </w:tr>
      <w:tr w:rsidR="00C02152" w14:paraId="63430306" w14:textId="77777777" w:rsidTr="00923BCC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E9ED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1F9" w14:textId="73E38913" w:rsidR="00C02152" w:rsidRPr="001124B3" w:rsidRDefault="00AD667D" w:rsidP="00AD667D">
            <w:pPr>
              <w:pStyle w:val="CRCoverPage"/>
              <w:spacing w:after="0"/>
              <w:rPr>
                <w:noProof/>
              </w:rPr>
            </w:pPr>
            <w:r w:rsidRPr="00AD667D">
              <w:rPr>
                <w:noProof/>
              </w:rPr>
              <w:t>Corrected function f_TC_8_1_1_1a_3_NR5GC to not include subgroupsNumForUEID-r17 in SIB1 as indicated in Table 8.1.1.1a.3.3.3-3.</w:t>
            </w:r>
          </w:p>
        </w:tc>
      </w:tr>
      <w:tr w:rsidR="00C02152" w14:paraId="7BD5E486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E7A8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CFC8" w14:textId="250C7E54" w:rsidR="00C02152" w:rsidRPr="00CC39F9" w:rsidRDefault="005A3A75" w:rsidP="00923BCC">
            <w:pPr>
              <w:spacing w:after="0"/>
              <w:rPr>
                <w:rFonts w:ascii="Arial" w:hAnsi="Arial" w:cs="Arial"/>
                <w:lang w:eastAsia="en-GB"/>
              </w:rPr>
            </w:pPr>
            <w:r w:rsidRPr="005A3A75">
              <w:rPr>
                <w:rFonts w:ascii="Arial" w:hAnsi="Arial" w:cs="Arial"/>
                <w:lang w:eastAsia="en-GB"/>
              </w:rPr>
              <w:t>RRC_PEI_NR5GC</w:t>
            </w:r>
          </w:p>
        </w:tc>
      </w:tr>
      <w:tr w:rsidR="00C02152" w14:paraId="462F759B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E3B6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0D9" w14:textId="77777777" w:rsidR="00C02152" w:rsidRDefault="00C02152" w:rsidP="00923BC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5BF8DCE" w14:textId="77777777" w:rsidR="00C02152" w:rsidRDefault="00C02152" w:rsidP="00C02152">
      <w:pPr>
        <w:spacing w:after="0"/>
        <w:rPr>
          <w:rFonts w:ascii="Arial" w:hAnsi="Arial"/>
          <w:b/>
          <w:lang w:eastAsia="en-GB"/>
        </w:rPr>
      </w:pPr>
    </w:p>
    <w:p w14:paraId="40AFF127" w14:textId="77777777" w:rsidR="00C02152" w:rsidRDefault="00C02152" w:rsidP="00C02152">
      <w:pPr>
        <w:spacing w:after="0"/>
        <w:rPr>
          <w:rFonts w:ascii="Arial" w:hAnsi="Arial"/>
          <w:b/>
          <w:lang w:eastAsia="en-GB"/>
        </w:rPr>
      </w:pPr>
    </w:p>
    <w:p w14:paraId="33BA260D" w14:textId="77777777" w:rsidR="00DF1DA2" w:rsidRPr="00DF1DA2" w:rsidRDefault="00DF1DA2" w:rsidP="00DF1DA2">
      <w:pPr>
        <w:spacing w:after="0"/>
        <w:rPr>
          <w:rFonts w:ascii="Arial" w:eastAsia="SimSun" w:hAnsi="Arial"/>
          <w:b/>
          <w:lang w:eastAsia="en-GB"/>
        </w:rPr>
      </w:pPr>
      <w:r w:rsidRPr="00DF1DA2">
        <w:rPr>
          <w:rFonts w:ascii="Arial" w:eastAsia="SimSun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DF1DA2" w14:paraId="08F9F9E8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9DA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function f_TC_8_1_1_1a_3_NR5GC() runs on NR5GC_PTC</w:t>
            </w:r>
          </w:p>
          <w:p w14:paraId="077632B0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//Paging Early Indication without Subgrouping / RRC_IDLE</w:t>
            </w:r>
          </w:p>
          <w:p w14:paraId="5C832D74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</w:p>
          <w:p w14:paraId="2F7398B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00B6EC6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0497837C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//SIB1 will not include subgroupsNumForUEID-r17 as indicated in Table 8.1.1.1a.3.3.3-3</w:t>
            </w:r>
          </w:p>
          <w:p w14:paraId="439BE6A4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f_NR_CellInfo_SetSIB1_PEI_Config_r17(nr_Cell1);</w:t>
            </w:r>
          </w:p>
          <w:p w14:paraId="4EEC0890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501154E1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43F20A0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3777F45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0FE60EE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f_NR5GC_Preamble(nr_Cell1, STATE_IDLE_1A);</w:t>
            </w:r>
          </w:p>
          <w:p w14:paraId="07D7084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5F64E9B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3D665F6E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1B67CBE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fl_TC_8_1_1_1a_3_TestBody();</w:t>
            </w:r>
          </w:p>
          <w:p w14:paraId="7806986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3010F9A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645BCCE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0C68F578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319DACC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78F4E1D0" w14:textId="77777777" w:rsidR="00DF1DA2" w:rsidRPr="00DF1DA2" w:rsidRDefault="00DF1DA2" w:rsidP="00DF1DA2">
      <w:pPr>
        <w:spacing w:after="0"/>
        <w:rPr>
          <w:rFonts w:ascii="Arial" w:eastAsia="SimSun" w:hAnsi="Arial"/>
          <w:b/>
          <w:color w:val="000000"/>
          <w:lang w:eastAsia="en-GB"/>
        </w:rPr>
      </w:pPr>
    </w:p>
    <w:p w14:paraId="6587F307" w14:textId="77777777" w:rsidR="00DF1DA2" w:rsidRPr="00DF1DA2" w:rsidRDefault="00DF1DA2" w:rsidP="00DF1DA2">
      <w:pPr>
        <w:spacing w:after="0"/>
        <w:rPr>
          <w:rFonts w:ascii="Arial" w:eastAsia="SimSun" w:hAnsi="Arial"/>
          <w:b/>
          <w:lang w:eastAsia="en-GB"/>
        </w:rPr>
      </w:pPr>
      <w:r w:rsidRPr="00DF1DA2">
        <w:rPr>
          <w:rFonts w:ascii="Arial" w:eastAsia="SimSun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DF1DA2" w14:paraId="34ED7111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4729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function f_TC_8_1_1_1a_3_NR5GC() runs on NR5GC_PTC</w:t>
            </w:r>
          </w:p>
          <w:p w14:paraId="664DADC9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//Paging Early Indication without Subgrouping / RRC_IDLE</w:t>
            </w:r>
          </w:p>
          <w:p w14:paraId="4D10D33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</w:p>
          <w:p w14:paraId="1983744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631030A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7F26D88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  <w:r w:rsidRPr="00DF1DA2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//SIB1 will not include subgroupsNumForUEID-r17 as indicated in Table 8.1.1.1a.3.3.3-3</w:t>
            </w:r>
          </w:p>
          <w:p w14:paraId="104E4BF4" w14:textId="4C3993A9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    f_NR_CellInfo_SetSIB1_PEI_Config_r17(nr_Cell1, cs_SubgroupConfig_r17(-, omit)); </w:t>
            </w:r>
          </w:p>
          <w:p w14:paraId="26C48212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5BBEA961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C74DAF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6A00D858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3D78A50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f_NR5GC_Preamble(nr_Cell1, STATE_IDLE_1A);</w:t>
            </w:r>
          </w:p>
          <w:p w14:paraId="585FB71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6AFFB40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EA9BBF1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009BF947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fl_TC_8_1_1_1a_3_TestBody();</w:t>
            </w:r>
          </w:p>
          <w:p w14:paraId="7AB6BB7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4F4361B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67084414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43289F9D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0880168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8C32C6D" w14:textId="77777777" w:rsidR="00C02152" w:rsidRDefault="00C02152" w:rsidP="00C02152">
      <w:pPr>
        <w:spacing w:after="0"/>
        <w:rPr>
          <w:rFonts w:ascii="Arial" w:hAnsi="Arial"/>
          <w:b/>
          <w:lang w:eastAsia="en-GB"/>
        </w:rPr>
      </w:pPr>
    </w:p>
    <w:p w14:paraId="771C210A" w14:textId="1BCCDD69" w:rsidR="00DF1DA2" w:rsidRPr="00DF1DA2" w:rsidRDefault="00C02152" w:rsidP="00DF1DA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9B0CA7F" w14:textId="0FDDF789" w:rsidR="00DF1DA2" w:rsidRPr="003D65E8" w:rsidRDefault="00DF1DA2" w:rsidP="00DF1DA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2519757"/>
      <w:bookmarkStart w:id="27" w:name="_Toc162533969"/>
      <w:r w:rsidRPr="00DF1DA2">
        <w:rPr>
          <w:rFonts w:cs="Arial"/>
          <w:b/>
          <w:bCs/>
          <w:color w:val="000000"/>
          <w:lang w:val="en-US" w:eastAsia="en-GB"/>
        </w:rPr>
        <w:t xml:space="preserve">Correction to function </w:t>
      </w:r>
      <w:r w:rsidRPr="00B10916">
        <w:rPr>
          <w:rFonts w:cs="Arial"/>
          <w:b/>
          <w:bCs/>
          <w:color w:val="000000"/>
          <w:lang w:val="en-US" w:eastAsia="en-GB"/>
        </w:rPr>
        <w:t>fl_TC_8_1_1_1a_3_TestBody</w:t>
      </w:r>
      <w:bookmarkEnd w:id="26"/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F1DA2" w14:paraId="282156A1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3B6F" w14:textId="77777777" w:rsidR="00DF1DA2" w:rsidRDefault="00DF1DA2" w:rsidP="00923B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E3D" w14:textId="7D68C73A" w:rsidR="00DF1DA2" w:rsidRPr="00E13853" w:rsidRDefault="00DF1DA2" w:rsidP="00923BCC">
            <w:pPr>
              <w:pStyle w:val="CRCoverPage"/>
              <w:spacing w:after="0"/>
              <w:rPr>
                <w:noProof/>
              </w:rPr>
            </w:pPr>
            <w:r w:rsidRPr="00DF1DA2">
              <w:t>fl_TC_8_1_1_1a_3_TestBody</w:t>
            </w:r>
          </w:p>
        </w:tc>
      </w:tr>
      <w:tr w:rsidR="00DF1DA2" w14:paraId="5099B01D" w14:textId="77777777" w:rsidTr="00923B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285F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BBC" w14:textId="412A6FF1" w:rsidR="00DF1DA2" w:rsidRPr="00803546" w:rsidRDefault="00DF1DA2" w:rsidP="00923BC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F1DA2">
              <w:rPr>
                <w:rFonts w:cs="Arial"/>
                <w:noProof/>
              </w:rPr>
              <w:t>In function fl_TC_8_1_1_1a_3_TestBody, call for f_NR_CellInfo_SetSIB1_PEI_Config_r17 is introduced in the place where RRCSetup is supposed to go.</w:t>
            </w:r>
          </w:p>
        </w:tc>
      </w:tr>
      <w:tr w:rsidR="00DF1DA2" w14:paraId="11911FB4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3A0D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5AF" w14:textId="33EDCBEF" w:rsidR="00DF1DA2" w:rsidRPr="007520C3" w:rsidRDefault="00DF1DA2" w:rsidP="00923BCC">
            <w:pPr>
              <w:pStyle w:val="CRCoverPage"/>
              <w:spacing w:after="0"/>
              <w:rPr>
                <w:rFonts w:cs="Arial"/>
                <w:noProof/>
              </w:rPr>
            </w:pPr>
            <w:r w:rsidRPr="00DF1DA2">
              <w:rPr>
                <w:rFonts w:cs="Arial"/>
                <w:noProof/>
              </w:rPr>
              <w:t>Called f_NR_RRCSetup_Def function at Step 3.</w:t>
            </w:r>
          </w:p>
        </w:tc>
      </w:tr>
      <w:tr w:rsidR="00DF1DA2" w14:paraId="36C2DE51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E78E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7AC" w14:textId="01DCDAA2" w:rsidR="00DF1DA2" w:rsidRPr="00CC39F9" w:rsidRDefault="00DF1DA2" w:rsidP="00923BCC">
            <w:pPr>
              <w:spacing w:after="0"/>
              <w:rPr>
                <w:rFonts w:ascii="Arial" w:hAnsi="Arial" w:cs="Arial"/>
                <w:lang w:eastAsia="en-GB"/>
              </w:rPr>
            </w:pPr>
            <w:r w:rsidRPr="00B447DD">
              <w:rPr>
                <w:rFonts w:ascii="Arial" w:hAnsi="Arial" w:cs="Arial"/>
                <w:lang w:eastAsia="en-GB"/>
              </w:rPr>
              <w:t>RRC_PEI_NR5GC</w:t>
            </w:r>
          </w:p>
        </w:tc>
      </w:tr>
      <w:tr w:rsidR="00DF1DA2" w14:paraId="57F30AE9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946D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12FC" w14:textId="77777777" w:rsidR="00DF1DA2" w:rsidRDefault="00DF1DA2" w:rsidP="00923BC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1F683C8" w14:textId="77777777" w:rsidR="00DF1DA2" w:rsidRDefault="00DF1DA2" w:rsidP="00DF1DA2">
      <w:pPr>
        <w:spacing w:after="0"/>
        <w:rPr>
          <w:rFonts w:ascii="Arial" w:hAnsi="Arial"/>
          <w:b/>
          <w:lang w:eastAsia="en-GB"/>
        </w:rPr>
      </w:pPr>
    </w:p>
    <w:p w14:paraId="092A6228" w14:textId="77777777" w:rsidR="00DF1DA2" w:rsidRDefault="00DF1DA2" w:rsidP="00DF1D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504291" w14:paraId="3EAD248E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B7C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function fl_TC_8_1_1_1a_3_TestBody() runs on NR5GC_PTC</w:t>
            </w:r>
          </w:p>
          <w:p w14:paraId="51D09B4E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{ /* @sic  R5s240109 sic@ */</w:t>
            </w:r>
          </w:p>
          <w:p w14:paraId="4AE2CF36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7A341637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4546C0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6BB7F682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</w:t>
            </w:r>
          </w:p>
          <w:p w14:paraId="0B78D35D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35514D42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DB8D8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2878DE1C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RRCSetupRequest message?</w:t>
            </w:r>
          </w:p>
          <w:p w14:paraId="3FED8F05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f_NR_RRC_SetupRequest_Def(nr_Cell1, mt_Access);</w:t>
            </w:r>
          </w:p>
          <w:p w14:paraId="17948B29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38AB5D4A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26BEF8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6678F6D3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49A1E879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 f_NR_CellInfo_SetSIB1_PEI_Config_r17(nr_Cell1, cs_SubgroupConfig_r17(-, omit));</w:t>
            </w:r>
          </w:p>
          <w:p w14:paraId="63605268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1464191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F4E0CB9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RRCSetupComplete message including SERVICE REQUEST to confirm the successful completion of the connection establishment.</w:t>
            </w:r>
          </w:p>
          <w:p w14:paraId="704B061F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0936D4D1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cr_38508_RRCSetupComplete(tsc_NR_RRC_TI_Def),</w:t>
            </w:r>
          </w:p>
          <w:p w14:paraId="178F0BA7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tsc_SHT_IntegrityProtected);</w:t>
            </w:r>
          </w:p>
          <w:p w14:paraId="65BEC235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5-8" siclog@</w:t>
            </w:r>
          </w:p>
          <w:p w14:paraId="622D6277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8 of the NR RRC_CONNECTED procedure in TS 38.508-1 Table 4.5.4.2-3 are executed to successfully complete the service request procedure.</w:t>
            </w:r>
          </w:p>
          <w:p w14:paraId="022748B3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381CA9DC" w14:textId="77777777" w:rsidR="00DF1DA2" w:rsidRPr="00850B7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3603EF2" w14:textId="77777777" w:rsidR="00DF1DA2" w:rsidRPr="00CD057D" w:rsidRDefault="00DF1DA2" w:rsidP="00DF1DA2">
      <w:pPr>
        <w:spacing w:after="0"/>
        <w:rPr>
          <w:rFonts w:ascii="Arial" w:hAnsi="Arial"/>
          <w:b/>
          <w:color w:val="000000"/>
          <w:lang w:eastAsia="en-GB"/>
        </w:rPr>
      </w:pPr>
    </w:p>
    <w:p w14:paraId="6E5B77D8" w14:textId="77777777" w:rsidR="00DF1DA2" w:rsidRDefault="00DF1DA2" w:rsidP="00DF1D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504291" w14:paraId="49D3DD30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092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function fl_TC_8_1_1_1a_3_TestBody() runs on NR5GC_PTC</w:t>
            </w:r>
          </w:p>
          <w:p w14:paraId="287E387B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{ /* @sic  R5s240109 sic@ */</w:t>
            </w:r>
          </w:p>
          <w:p w14:paraId="0D499F8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5C7AA808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8D2381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0997FB96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</w:t>
            </w:r>
          </w:p>
          <w:p w14:paraId="269B564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304A9347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00D353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12B7EA67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RRCSetupRequest message?</w:t>
            </w:r>
          </w:p>
          <w:p w14:paraId="34A81D54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f_NR_RRC_SetupRequest_Def(nr_Cell1, mt_Access);</w:t>
            </w:r>
          </w:p>
          <w:p w14:paraId="3079E3E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4F29CEB8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EC3799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2E1D9863" w14:textId="77777777" w:rsidR="00DF1DA2" w:rsidRPr="000315B7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315B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//The SS transmits an RRCSetup message.</w:t>
            </w:r>
          </w:p>
          <w:p w14:paraId="406BE375" w14:textId="4BB7222C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5B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f_NR_RRCSetup_Def (nr_Cell1); </w:t>
            </w:r>
          </w:p>
          <w:p w14:paraId="0601E303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6EA5F6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5CE186D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RRCSetupComplete message including SERVICE REQUEST to confirm the successful completion of the connection establishment.</w:t>
            </w:r>
          </w:p>
          <w:p w14:paraId="52FFA47A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3455AE25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cr_38508_RRCSetupComplete(tsc_NR_RRC_TI_Def),</w:t>
            </w:r>
          </w:p>
          <w:p w14:paraId="56068267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tsc_SHT_IntegrityProtected);</w:t>
            </w:r>
          </w:p>
          <w:p w14:paraId="52C595C3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5-8" siclog@</w:t>
            </w:r>
          </w:p>
          <w:p w14:paraId="010F4CB6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8 of the NR RRC_CONNECTED procedure in TS 38.508-1 Table 4.5.4.2-3 are executed to successfully complete the service request procedure.</w:t>
            </w:r>
          </w:p>
          <w:p w14:paraId="42FE80B0" w14:textId="3FB2C10F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v_ReceivedMsg;</w:t>
            </w:r>
          </w:p>
          <w:p w14:paraId="389BBDF9" w14:textId="77777777" w:rsidR="00DF1DA2" w:rsidRPr="00F212A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7EC68F2C" w14:textId="77777777" w:rsidR="00DF1DA2" w:rsidRDefault="00DF1DA2">
      <w:pPr>
        <w:rPr>
          <w:noProof/>
        </w:rPr>
      </w:pPr>
    </w:p>
    <w:sectPr w:rsidR="00DF1DA2" w:rsidSect="007D48D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E7B35" w14:textId="77777777" w:rsidR="007D48D6" w:rsidRDefault="007D48D6">
      <w:r>
        <w:separator/>
      </w:r>
    </w:p>
  </w:endnote>
  <w:endnote w:type="continuationSeparator" w:id="0">
    <w:p w14:paraId="4277445B" w14:textId="77777777" w:rsidR="007D48D6" w:rsidRDefault="007D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B496" w14:textId="77777777" w:rsidR="00C02152" w:rsidRDefault="00C021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950E" w14:textId="77777777" w:rsidR="00C02152" w:rsidRDefault="00C021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637C" w14:textId="77777777" w:rsidR="00C02152" w:rsidRDefault="00C02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0FE0" w14:textId="77777777" w:rsidR="007D48D6" w:rsidRDefault="007D48D6">
      <w:r>
        <w:separator/>
      </w:r>
    </w:p>
  </w:footnote>
  <w:footnote w:type="continuationSeparator" w:id="0">
    <w:p w14:paraId="4628FE22" w14:textId="77777777" w:rsidR="007D48D6" w:rsidRDefault="007D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215602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0215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915B74A" wp14:editId="312581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14812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083926"/>
                          </w:sdtPr>
                          <w:sdtContent>
                            <w:p w14:paraId="10C3F7FA" w14:textId="2BA7C39A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15B74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083926"/>
                    </w:sdtPr>
                    <w:sdtContent>
                      <w:p w14:paraId="10C3F7FA" w14:textId="2BA7C39A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C843" w14:textId="61E0F6CE" w:rsidR="00C02152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929A3" wp14:editId="736EFB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65AEDEE" w14:textId="30739AFE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6929A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65AEDEE" w14:textId="30739AFE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122F" w14:textId="06CFFA72" w:rsidR="00C02152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3C7921F" wp14:editId="4A3D9D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27789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026398"/>
                          </w:sdtPr>
                          <w:sdtContent>
                            <w:p w14:paraId="66597515" w14:textId="50685294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C7921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026398"/>
                    </w:sdtPr>
                    <w:sdtContent>
                      <w:p w14:paraId="66597515" w14:textId="50685294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6A0B515" w:rsidR="00695808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E4FDCF0" wp14:editId="08DBDC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815144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2480946"/>
                          </w:sdtPr>
                          <w:sdtContent>
                            <w:p w14:paraId="77470FD0" w14:textId="5644B55C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FDCF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2480946"/>
                    </w:sdtPr>
                    <w:sdtContent>
                      <w:p w14:paraId="77470FD0" w14:textId="5644B55C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9E159CB" w:rsidR="00695808" w:rsidRDefault="00695808">
    <w:pPr>
      <w:pStyle w:val="Header"/>
      <w:tabs>
        <w:tab w:val="right" w:pos="9639"/>
      </w:tabs>
    </w:pPr>
    <w:r>
      <w:tab/>
    </w:r>
    <w:r w:rsidR="00C0215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53E969D" wp14:editId="2D24E5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16497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45879365"/>
                          </w:sdtPr>
                          <w:sdtContent>
                            <w:p w14:paraId="5B7DDC2F" w14:textId="6B26914C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E969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45879365"/>
                    </w:sdtPr>
                    <w:sdtContent>
                      <w:p w14:paraId="5B7DDC2F" w14:textId="6B26914C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E10D857" w:rsidR="00695808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483DA0" wp14:editId="697100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176951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62272725"/>
                          </w:sdtPr>
                          <w:sdtContent>
                            <w:p w14:paraId="2EA81804" w14:textId="2092B803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83D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62272725"/>
                    </w:sdtPr>
                    <w:sdtContent>
                      <w:p w14:paraId="2EA81804" w14:textId="2092B803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62EE9"/>
    <w:multiLevelType w:val="hybridMultilevel"/>
    <w:tmpl w:val="BCB628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65B1"/>
    <w:multiLevelType w:val="hybridMultilevel"/>
    <w:tmpl w:val="ED1CFD9E"/>
    <w:lvl w:ilvl="0" w:tplc="0407000F">
      <w:start w:val="1"/>
      <w:numFmt w:val="decimal"/>
      <w:lvlText w:val="%1."/>
      <w:lvlJc w:val="left"/>
      <w:pPr>
        <w:ind w:left="3630" w:hanging="360"/>
      </w:pPr>
    </w:lvl>
    <w:lvl w:ilvl="1" w:tplc="04070019" w:tentative="1">
      <w:start w:val="1"/>
      <w:numFmt w:val="lowerLetter"/>
      <w:lvlText w:val="%2."/>
      <w:lvlJc w:val="left"/>
      <w:pPr>
        <w:ind w:left="4350" w:hanging="360"/>
      </w:pPr>
    </w:lvl>
    <w:lvl w:ilvl="2" w:tplc="0407001B" w:tentative="1">
      <w:start w:val="1"/>
      <w:numFmt w:val="lowerRoman"/>
      <w:lvlText w:val="%3."/>
      <w:lvlJc w:val="right"/>
      <w:pPr>
        <w:ind w:left="5070" w:hanging="180"/>
      </w:pPr>
    </w:lvl>
    <w:lvl w:ilvl="3" w:tplc="0407000F" w:tentative="1">
      <w:start w:val="1"/>
      <w:numFmt w:val="decimal"/>
      <w:lvlText w:val="%4."/>
      <w:lvlJc w:val="left"/>
      <w:pPr>
        <w:ind w:left="5790" w:hanging="360"/>
      </w:pPr>
    </w:lvl>
    <w:lvl w:ilvl="4" w:tplc="04070019" w:tentative="1">
      <w:start w:val="1"/>
      <w:numFmt w:val="lowerLetter"/>
      <w:lvlText w:val="%5."/>
      <w:lvlJc w:val="left"/>
      <w:pPr>
        <w:ind w:left="6510" w:hanging="360"/>
      </w:pPr>
    </w:lvl>
    <w:lvl w:ilvl="5" w:tplc="0407001B" w:tentative="1">
      <w:start w:val="1"/>
      <w:numFmt w:val="lowerRoman"/>
      <w:lvlText w:val="%6."/>
      <w:lvlJc w:val="right"/>
      <w:pPr>
        <w:ind w:left="7230" w:hanging="180"/>
      </w:pPr>
    </w:lvl>
    <w:lvl w:ilvl="6" w:tplc="0407000F" w:tentative="1">
      <w:start w:val="1"/>
      <w:numFmt w:val="decimal"/>
      <w:lvlText w:val="%7."/>
      <w:lvlJc w:val="left"/>
      <w:pPr>
        <w:ind w:left="7950" w:hanging="360"/>
      </w:pPr>
    </w:lvl>
    <w:lvl w:ilvl="7" w:tplc="04070019" w:tentative="1">
      <w:start w:val="1"/>
      <w:numFmt w:val="lowerLetter"/>
      <w:lvlText w:val="%8."/>
      <w:lvlJc w:val="left"/>
      <w:pPr>
        <w:ind w:left="8670" w:hanging="360"/>
      </w:pPr>
    </w:lvl>
    <w:lvl w:ilvl="8" w:tplc="0407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" w15:restartNumberingAfterBreak="0">
    <w:nsid w:val="1CEC46BB"/>
    <w:multiLevelType w:val="hybridMultilevel"/>
    <w:tmpl w:val="35D216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1CD72F6"/>
    <w:multiLevelType w:val="hybridMultilevel"/>
    <w:tmpl w:val="4C8E6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D24AF"/>
    <w:multiLevelType w:val="hybridMultilevel"/>
    <w:tmpl w:val="15BADA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38591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130442">
    <w:abstractNumId w:val="3"/>
  </w:num>
  <w:num w:numId="3" w16cid:durableId="232280213">
    <w:abstractNumId w:val="4"/>
  </w:num>
  <w:num w:numId="4" w16cid:durableId="1225607887">
    <w:abstractNumId w:val="2"/>
  </w:num>
  <w:num w:numId="5" w16cid:durableId="336428329">
    <w:abstractNumId w:val="5"/>
  </w:num>
  <w:num w:numId="6" w16cid:durableId="451444411">
    <w:abstractNumId w:val="1"/>
  </w:num>
  <w:num w:numId="7" w16cid:durableId="517425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3B"/>
    <w:rsid w:val="000831F2"/>
    <w:rsid w:val="000A6394"/>
    <w:rsid w:val="000B7FED"/>
    <w:rsid w:val="000C038A"/>
    <w:rsid w:val="000C6598"/>
    <w:rsid w:val="000D44B3"/>
    <w:rsid w:val="001101A3"/>
    <w:rsid w:val="0011711B"/>
    <w:rsid w:val="00145D43"/>
    <w:rsid w:val="00192C46"/>
    <w:rsid w:val="001A08B3"/>
    <w:rsid w:val="001A2CA0"/>
    <w:rsid w:val="001A7B60"/>
    <w:rsid w:val="001B52F0"/>
    <w:rsid w:val="001B7A65"/>
    <w:rsid w:val="001E41F3"/>
    <w:rsid w:val="00227EC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5C9"/>
    <w:rsid w:val="003E1A36"/>
    <w:rsid w:val="00410371"/>
    <w:rsid w:val="004242F1"/>
    <w:rsid w:val="004B75B7"/>
    <w:rsid w:val="0051580D"/>
    <w:rsid w:val="00547111"/>
    <w:rsid w:val="00592D74"/>
    <w:rsid w:val="005A3A75"/>
    <w:rsid w:val="005E22D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575"/>
    <w:rsid w:val="007977A8"/>
    <w:rsid w:val="007B512A"/>
    <w:rsid w:val="007C2097"/>
    <w:rsid w:val="007D48D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67D"/>
    <w:rsid w:val="00B258BB"/>
    <w:rsid w:val="00B67B97"/>
    <w:rsid w:val="00B968C8"/>
    <w:rsid w:val="00BA3EC5"/>
    <w:rsid w:val="00BA51D9"/>
    <w:rsid w:val="00BB5DFC"/>
    <w:rsid w:val="00BD279D"/>
    <w:rsid w:val="00BD6BB8"/>
    <w:rsid w:val="00C0215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881"/>
    <w:rsid w:val="00DC77AC"/>
    <w:rsid w:val="00DE34CF"/>
    <w:rsid w:val="00DF1DA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021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02152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02152"/>
    <w:rPr>
      <w:rFonts w:ascii="Arial" w:hAnsi="Arial"/>
      <w:lang w:val="en-GB" w:eastAsia="en-US"/>
    </w:rPr>
  </w:style>
  <w:style w:type="character" w:styleId="Emphasis">
    <w:name w:val="Emphasis"/>
    <w:qFormat/>
    <w:rsid w:val="00C02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C02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2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C0215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0215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0215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1128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4</cp:revision>
  <cp:lastPrinted>1899-12-31T23:00:00Z</cp:lastPrinted>
  <dcterms:created xsi:type="dcterms:W3CDTF">2024-03-28T14:58:00Z</dcterms:created>
  <dcterms:modified xsi:type="dcterms:W3CDTF">2024-03-28T19:38:00Z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R5s240280</vt:lpwstr>
  </property>
  <property fmtid="{D5CDD505-2E9C-101B-9397-08002B2CF9AE}" pid="10" name="Spec#">
    <vt:lpwstr>38.523-3</vt:lpwstr>
  </property>
  <property fmtid="{D5CDD505-2E9C-101B-9397-08002B2CF9AE}" pid="11" name="Cr#">
    <vt:lpwstr>3409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8.1.1.1a.3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2024-03-28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2024-03-28T13:23:49Z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e7fc5e93-b6a7-489c-8cd6-d8818b1c7f67</vt:lpwstr>
  </property>
  <property fmtid="{D5CDD505-2E9C-101B-9397-08002B2CF9AE}" pid="27" name="MSIP_Label_9764cdcd-3664-4d05-9615-7cbf65a4f0a8_ContentBits">
    <vt:lpwstr>0</vt:lpwstr>
  </property>
</Properties>
</file>