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D3517" w14:textId="77777777" w:rsidR="00236C67" w:rsidRDefault="00236C67" w:rsidP="00236C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R5s240270</w:t>
      </w:r>
      <w:r>
        <w:rPr>
          <w:b/>
          <w:i/>
          <w:noProof/>
          <w:sz w:val="28"/>
        </w:rPr>
        <w:fldChar w:fldCharType="end"/>
      </w:r>
    </w:p>
    <w:p w14:paraId="25DA7538" w14:textId="77777777" w:rsidR="00236C67" w:rsidRDefault="00236C67" w:rsidP="00236C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6C67" w14:paraId="62F4F61E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FB238" w14:textId="77777777" w:rsidR="00236C67" w:rsidRDefault="00236C67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6C67" w14:paraId="1CC37C71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2CCB0" w14:textId="77777777" w:rsidR="00236C67" w:rsidRDefault="00236C67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6C67" w14:paraId="49ED40B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9C23C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55EAEC4E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2DD8091E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E28190" w14:textId="77777777" w:rsidR="00236C67" w:rsidRPr="00410371" w:rsidRDefault="00236C67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915DF6" w14:textId="77777777" w:rsidR="00236C67" w:rsidRDefault="00236C67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CE6860" w14:textId="77777777" w:rsidR="00236C67" w:rsidRPr="00410371" w:rsidRDefault="00236C67" w:rsidP="008A3A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872C0E" w14:textId="77777777" w:rsidR="00236C67" w:rsidRDefault="00236C67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B1CE41" w14:textId="77777777" w:rsidR="00236C67" w:rsidRPr="00410371" w:rsidRDefault="00236C67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428428" w14:textId="77777777" w:rsidR="00236C67" w:rsidRDefault="00236C67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D4C5A0" w14:textId="77777777" w:rsidR="00236C67" w:rsidRPr="00410371" w:rsidRDefault="00236C67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E75D4" w14:textId="77777777" w:rsidR="00236C67" w:rsidRDefault="00236C67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236C67" w14:paraId="101DAA0D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83F35" w14:textId="77777777" w:rsidR="00236C67" w:rsidRDefault="00236C67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236C67" w14:paraId="7FB79F9E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11675F" w14:textId="77777777" w:rsidR="00236C67" w:rsidRPr="00F25D98" w:rsidRDefault="00236C67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6C67" w14:paraId="62ADAA84" w14:textId="77777777" w:rsidTr="008A3A02">
        <w:tc>
          <w:tcPr>
            <w:tcW w:w="9641" w:type="dxa"/>
            <w:gridSpan w:val="9"/>
          </w:tcPr>
          <w:p w14:paraId="4273771F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36404" w14:textId="77777777" w:rsidR="00236C67" w:rsidRDefault="00236C67" w:rsidP="00236C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6C67" w14:paraId="2A9F7AEE" w14:textId="77777777" w:rsidTr="008A3A02">
        <w:tc>
          <w:tcPr>
            <w:tcW w:w="2835" w:type="dxa"/>
          </w:tcPr>
          <w:p w14:paraId="54D0D407" w14:textId="77777777" w:rsidR="00236C67" w:rsidRDefault="00236C67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6303EE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9AB72C" w14:textId="77777777" w:rsidR="00236C67" w:rsidRDefault="00236C67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1FA8A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534CE" w14:textId="77777777" w:rsidR="00236C67" w:rsidRDefault="00236C67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7B746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6EDC9B" w14:textId="77777777" w:rsidR="00236C67" w:rsidRDefault="00236C67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1220E4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4AAF7" w14:textId="77777777" w:rsidR="00236C67" w:rsidRDefault="00236C67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3BD4F4" w14:textId="77777777" w:rsidR="00236C67" w:rsidRDefault="00236C67" w:rsidP="00236C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6C67" w14:paraId="7086364C" w14:textId="77777777" w:rsidTr="008A3A02">
        <w:tc>
          <w:tcPr>
            <w:tcW w:w="9640" w:type="dxa"/>
            <w:gridSpan w:val="11"/>
          </w:tcPr>
          <w:p w14:paraId="69655BF8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2B4CF1B7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DDEF74" w14:textId="77777777" w:rsidR="00236C67" w:rsidRDefault="00236C67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81A12" w14:textId="77777777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22.2.4 (for NTN)</w:t>
            </w:r>
            <w:r>
              <w:fldChar w:fldCharType="end"/>
            </w:r>
          </w:p>
        </w:tc>
      </w:tr>
      <w:tr w:rsidR="00236C67" w14:paraId="5DFC093A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1E1D6C4" w14:textId="77777777" w:rsidR="00236C67" w:rsidRDefault="00236C67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8FC84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28B8D59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8FAD588" w14:textId="77777777" w:rsidR="00236C67" w:rsidRDefault="00236C67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E859E" w14:textId="77777777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36C67" w14:paraId="2D9125B2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55E7D25B" w14:textId="77777777" w:rsidR="00236C67" w:rsidRDefault="00236C67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DE399" w14:textId="07BCFCF6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36C67" w14:paraId="756C70CB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45FF196" w14:textId="77777777" w:rsidR="00236C67" w:rsidRDefault="00236C67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3CBC0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040C11C5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5C30191A" w14:textId="77777777" w:rsidR="00236C67" w:rsidRDefault="00236C67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3FCFF0" w14:textId="77777777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190DB0" w14:textId="77777777" w:rsidR="00236C67" w:rsidRDefault="00236C67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F2189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263D58" w14:textId="77777777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2024-03-27</w:t>
            </w:r>
            <w:r>
              <w:rPr>
                <w:noProof/>
              </w:rPr>
              <w:fldChar w:fldCharType="end"/>
            </w:r>
          </w:p>
        </w:tc>
      </w:tr>
      <w:tr w:rsidR="00236C67" w14:paraId="4ECFF68F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5E1259E7" w14:textId="77777777" w:rsidR="00236C67" w:rsidRDefault="00236C67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0FDA9F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2C839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810F9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7FCC5D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07B241EF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329FA6" w14:textId="77777777" w:rsidR="00236C67" w:rsidRDefault="00236C67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2352AA" w14:textId="77777777" w:rsidR="00236C67" w:rsidRDefault="00236C67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6EF70" w14:textId="77777777" w:rsidR="00236C67" w:rsidRDefault="00236C67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C97EB" w14:textId="77777777" w:rsidR="00236C67" w:rsidRDefault="00236C67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D00BE" w14:textId="77777777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36C67" w14:paraId="773BE6BE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98172F" w14:textId="77777777" w:rsidR="00236C67" w:rsidRDefault="00236C67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BE4A1A" w14:textId="77777777" w:rsidR="00236C67" w:rsidRDefault="00236C67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2DB418" w14:textId="77777777" w:rsidR="00236C67" w:rsidRDefault="00236C67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62BEBB" w14:textId="77777777" w:rsidR="00236C67" w:rsidRPr="007C2097" w:rsidRDefault="00236C67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6C67" w14:paraId="4AF05AF9" w14:textId="77777777" w:rsidTr="008A3A02">
        <w:tc>
          <w:tcPr>
            <w:tcW w:w="1843" w:type="dxa"/>
          </w:tcPr>
          <w:p w14:paraId="50100CEB" w14:textId="77777777" w:rsidR="00236C67" w:rsidRDefault="00236C67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CC83FE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69E9F1F5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EE90A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F3EFB" w14:textId="77777777" w:rsidR="00236C67" w:rsidRDefault="00236C67" w:rsidP="00236C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677AAB">
              <w:rPr>
                <w:noProof/>
              </w:rPr>
              <w:t xml:space="preserve">the Table 8.1.4.2-6 </w:t>
            </w:r>
            <w:r>
              <w:rPr>
                <w:noProof/>
              </w:rPr>
              <w:t>in the</w:t>
            </w:r>
            <w:r w:rsidRPr="00677AAB">
              <w:rPr>
                <w:noProof/>
              </w:rPr>
              <w:t xml:space="preserve"> 36.508</w:t>
            </w:r>
            <w:r w:rsidRPr="00E737F5">
              <w:rPr>
                <w:noProof/>
              </w:rPr>
              <w:t xml:space="preserve">, the </w:t>
            </w:r>
            <w:r>
              <w:rPr>
                <w:noProof/>
              </w:rPr>
              <w:t>TAC of Ncell3 should be set to 3.</w:t>
            </w:r>
          </w:p>
          <w:p w14:paraId="57CFEFAF" w14:textId="77777777" w:rsidR="00236C67" w:rsidRPr="004B4A7C" w:rsidRDefault="00236C67" w:rsidP="00236C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For the NB-IoT NTN test, the </w:t>
            </w:r>
            <w:r w:rsidRPr="000045E3">
              <w:rPr>
                <w:rFonts w:eastAsia="SimSun" w:cs="Arial"/>
                <w:lang w:eastAsia="zh-CN"/>
              </w:rPr>
              <w:t>trackingAreaList</w:t>
            </w:r>
            <w:r>
              <w:rPr>
                <w:rFonts w:eastAsia="SimSun" w:cs="Arial"/>
                <w:lang w:eastAsia="zh-CN"/>
              </w:rPr>
              <w:t>-</w:t>
            </w:r>
            <w:r w:rsidRPr="000045E3">
              <w:rPr>
                <w:rFonts w:eastAsia="SimSun" w:cs="Arial"/>
                <w:lang w:eastAsia="zh-CN"/>
              </w:rPr>
              <w:t>r17 in plmn</w:t>
            </w:r>
            <w:r>
              <w:rPr>
                <w:rFonts w:eastAsia="SimSun" w:cs="Arial"/>
                <w:lang w:eastAsia="zh-CN"/>
              </w:rPr>
              <w:t>-</w:t>
            </w:r>
            <w:r w:rsidRPr="000045E3">
              <w:rPr>
                <w:rFonts w:eastAsia="SimSun" w:cs="Arial"/>
                <w:lang w:eastAsia="zh-CN"/>
              </w:rPr>
              <w:t>IdentityList_v1700</w:t>
            </w:r>
            <w:r>
              <w:rPr>
                <w:rFonts w:eastAsia="SimSun" w:cs="Arial"/>
                <w:lang w:eastAsia="zh-CN"/>
              </w:rPr>
              <w:t xml:space="preserve"> should be configured follow the configuration of </w:t>
            </w:r>
            <w:r w:rsidRPr="000045E3">
              <w:rPr>
                <w:rFonts w:eastAsia="SimSun" w:cs="Arial"/>
                <w:lang w:eastAsia="zh-CN"/>
              </w:rPr>
              <w:t>trackingAreaCode</w:t>
            </w:r>
            <w:r>
              <w:rPr>
                <w:rFonts w:eastAsia="SimSun" w:cs="Arial"/>
                <w:lang w:eastAsia="zh-CN"/>
              </w:rPr>
              <w:t>-</w:t>
            </w:r>
            <w:r w:rsidRPr="000045E3">
              <w:rPr>
                <w:rFonts w:eastAsia="SimSun" w:cs="Arial"/>
                <w:lang w:eastAsia="zh-CN"/>
              </w:rPr>
              <w:t>r13</w:t>
            </w:r>
            <w:r w:rsidRPr="001377FC">
              <w:rPr>
                <w:rFonts w:eastAsia="SimSun" w:cs="Arial"/>
                <w:lang w:eastAsia="zh-CN"/>
              </w:rPr>
              <w:t>.</w:t>
            </w:r>
          </w:p>
          <w:p w14:paraId="5F9ECB4B" w14:textId="5F2AF7DF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The value of </w:t>
            </w:r>
            <w:proofErr w:type="spellStart"/>
            <w:r w:rsidRPr="00C976C1">
              <w:rPr>
                <w:rFonts w:eastAsia="SimSun" w:cs="Arial"/>
                <w:lang w:eastAsia="zh-CN"/>
              </w:rPr>
              <w:t>NtnCellType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should be configured to identify the different </w:t>
            </w:r>
            <w:proofErr w:type="spellStart"/>
            <w:r>
              <w:rPr>
                <w:rFonts w:eastAsia="SimSun" w:cs="Arial"/>
                <w:lang w:eastAsia="zh-CN"/>
              </w:rPr>
              <w:t>NCell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with index </w:t>
            </w:r>
            <w:proofErr w:type="spellStart"/>
            <w:r>
              <w:rPr>
                <w:rFonts w:eastAsia="SimSun" w:cs="Arial"/>
                <w:lang w:eastAsia="zh-CN"/>
              </w:rPr>
              <w:t>i</w:t>
            </w:r>
            <w:proofErr w:type="spellEnd"/>
            <w:r>
              <w:rPr>
                <w:rFonts w:eastAsia="SimSun" w:cs="Arial"/>
                <w:lang w:eastAsia="zh-CN"/>
              </w:rPr>
              <w:t xml:space="preserve">, </w:t>
            </w:r>
            <w:proofErr w:type="gramStart"/>
            <w:r>
              <w:rPr>
                <w:rFonts w:eastAsia="SimSun" w:cs="Arial"/>
                <w:lang w:eastAsia="zh-CN"/>
              </w:rPr>
              <w:t>According</w:t>
            </w:r>
            <w:proofErr w:type="gramEnd"/>
            <w:r>
              <w:rPr>
                <w:rFonts w:eastAsia="SimSun" w:cs="Arial"/>
                <w:lang w:eastAsia="zh-CN"/>
              </w:rPr>
              <w:t xml:space="preserve"> to current implementation of TTCN the value of </w:t>
            </w:r>
            <w:proofErr w:type="spellStart"/>
            <w:r>
              <w:rPr>
                <w:rFonts w:eastAsia="SimSun" w:cs="Arial"/>
                <w:lang w:eastAsia="zh-CN"/>
              </w:rPr>
              <w:t>NtnCellType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is 1 for all different </w:t>
            </w:r>
            <w:proofErr w:type="spellStart"/>
            <w:r>
              <w:rPr>
                <w:rFonts w:eastAsia="SimSun" w:cs="Arial"/>
                <w:lang w:eastAsia="zh-CN"/>
              </w:rPr>
              <w:t>Ncells</w:t>
            </w:r>
            <w:proofErr w:type="spellEnd"/>
          </w:p>
        </w:tc>
      </w:tr>
      <w:tr w:rsidR="00236C67" w14:paraId="1C7721E5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428F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A39C6" w14:textId="77777777" w:rsidR="00236C67" w:rsidRDefault="00236C67" w:rsidP="0023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6FD2462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142D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4040D" w14:textId="77777777" w:rsidR="00236C67" w:rsidRDefault="00236C67" w:rsidP="00236C67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Set TAC of Ncell3 to 3.</w:t>
            </w:r>
          </w:p>
          <w:p w14:paraId="13CC18A1" w14:textId="77777777" w:rsidR="00236C67" w:rsidRPr="004B4A7C" w:rsidRDefault="00236C67" w:rsidP="00236C67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Add the configuration of </w:t>
            </w:r>
            <w:r w:rsidRPr="000045E3">
              <w:rPr>
                <w:rFonts w:eastAsia="SimSun" w:cs="Arial"/>
                <w:lang w:eastAsia="zh-CN"/>
              </w:rPr>
              <w:t>trackingAreaList</w:t>
            </w:r>
            <w:r>
              <w:rPr>
                <w:rFonts w:eastAsia="SimSun" w:cs="Arial"/>
                <w:lang w:eastAsia="zh-CN"/>
              </w:rPr>
              <w:t>-</w:t>
            </w:r>
            <w:r w:rsidRPr="000045E3">
              <w:rPr>
                <w:rFonts w:eastAsia="SimSun" w:cs="Arial"/>
                <w:lang w:eastAsia="zh-CN"/>
              </w:rPr>
              <w:t>r17</w:t>
            </w:r>
          </w:p>
          <w:p w14:paraId="647ECED9" w14:textId="17D98AEB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 the NtnCellType with index i.</w:t>
            </w:r>
          </w:p>
        </w:tc>
      </w:tr>
      <w:tr w:rsidR="00236C67" w14:paraId="38AA8227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93E05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D4485" w14:textId="77777777" w:rsidR="00236C67" w:rsidRDefault="00236C67" w:rsidP="0023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5F51F89A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FD1DC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2A789" w14:textId="0FB31637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236C67" w14:paraId="29DC3D03" w14:textId="77777777" w:rsidTr="008A3A02">
        <w:tc>
          <w:tcPr>
            <w:tcW w:w="2694" w:type="dxa"/>
            <w:gridSpan w:val="2"/>
          </w:tcPr>
          <w:p w14:paraId="66BB1F3D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A5DC6" w14:textId="77777777" w:rsidR="00236C67" w:rsidRDefault="00236C67" w:rsidP="0023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5FBD6D64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D6BE5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0CE76" w14:textId="65D42D2F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  <w:r>
              <w:t>22.2.4</w:t>
            </w:r>
          </w:p>
        </w:tc>
      </w:tr>
      <w:tr w:rsidR="00236C67" w14:paraId="208F2E27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A898C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B68C4" w14:textId="77777777" w:rsidR="00236C67" w:rsidRDefault="00236C67" w:rsidP="0023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1E1071CE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A526E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90BA5" w14:textId="7777777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08FF0" w14:textId="7777777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CE993F" w14:textId="77777777" w:rsidR="00236C67" w:rsidRDefault="00236C67" w:rsidP="0023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D9BC0F" w14:textId="77777777" w:rsidR="00236C67" w:rsidRDefault="00236C67" w:rsidP="0023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6C67" w14:paraId="29156B0C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ABAF5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34204" w14:textId="7777777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8546B" w14:textId="7BE25BDA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B52DB" w14:textId="77777777" w:rsidR="00236C67" w:rsidRDefault="00236C67" w:rsidP="0023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67F0F" w14:textId="784122D6" w:rsidR="00236C67" w:rsidRDefault="00236C67" w:rsidP="0023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6C67" w14:paraId="739518A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863EE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E809E" w14:textId="7777777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92176" w14:textId="35EAC43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593A4" w14:textId="77777777" w:rsidR="00236C67" w:rsidRDefault="00236C67" w:rsidP="0023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DEA5F" w14:textId="75E251CB" w:rsidR="00236C67" w:rsidRDefault="00236C67" w:rsidP="0023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6C67" w14:paraId="7182386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F85DA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EC540" w14:textId="7777777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205E8" w14:textId="0A763BF0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9976F" w14:textId="77777777" w:rsidR="00236C67" w:rsidRDefault="00236C67" w:rsidP="0023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3445B" w14:textId="0668C1E0" w:rsidR="00236C67" w:rsidRDefault="00236C67" w:rsidP="0023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6C67" w14:paraId="11967E2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A2C5F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4FC79" w14:textId="77777777" w:rsidR="00236C67" w:rsidRDefault="00236C67" w:rsidP="00236C67">
            <w:pPr>
              <w:pStyle w:val="CRCoverPage"/>
              <w:spacing w:after="0"/>
              <w:rPr>
                <w:noProof/>
              </w:rPr>
            </w:pPr>
          </w:p>
        </w:tc>
      </w:tr>
      <w:tr w:rsidR="00236C67" w14:paraId="1BE4D86E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19F77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F6C27" w14:textId="77777777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6C67" w:rsidRPr="008863B9" w14:paraId="4CD5AF8A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FB9A6" w14:textId="77777777" w:rsidR="00236C67" w:rsidRPr="008863B9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91DCF0" w14:textId="77777777" w:rsidR="00236C67" w:rsidRPr="008863B9" w:rsidRDefault="00236C67" w:rsidP="0023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6C67" w14:paraId="2124003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C1E7E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AE0E" w14:textId="77777777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2A03FD" w14:textId="77777777" w:rsidR="00236C67" w:rsidRDefault="00236C67" w:rsidP="00236C67">
      <w:pPr>
        <w:pStyle w:val="CRCoverPage"/>
        <w:spacing w:after="0"/>
        <w:rPr>
          <w:noProof/>
          <w:sz w:val="8"/>
          <w:szCs w:val="8"/>
        </w:rPr>
      </w:pPr>
    </w:p>
    <w:p w14:paraId="14541248" w14:textId="77777777" w:rsidR="00236C67" w:rsidRDefault="00236C67" w:rsidP="00236C67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2419313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EF03805" w14:textId="4D5DD32C" w:rsidR="00236C67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bookmarkStart w:id="2" w:name="_GoBack"/>
      <w:bookmarkEnd w:id="2"/>
      <w:r w:rsidR="00236C67" w:rsidRPr="00C31197">
        <w:rPr>
          <w:rFonts w:ascii="Arial" w:hAnsi="Arial" w:cs="Arial"/>
          <w:iCs/>
          <w:noProof/>
        </w:rPr>
        <w:t>Table of Contents</w:t>
      </w:r>
      <w:r w:rsidR="00236C67">
        <w:rPr>
          <w:noProof/>
        </w:rPr>
        <w:tab/>
      </w:r>
      <w:r w:rsidR="00236C67">
        <w:rPr>
          <w:noProof/>
        </w:rPr>
        <w:fldChar w:fldCharType="begin"/>
      </w:r>
      <w:r w:rsidR="00236C67">
        <w:rPr>
          <w:noProof/>
        </w:rPr>
        <w:instrText xml:space="preserve"> PAGEREF _Toc162419313 \h </w:instrText>
      </w:r>
      <w:r w:rsidR="00236C67">
        <w:rPr>
          <w:noProof/>
        </w:rPr>
      </w:r>
      <w:r w:rsidR="00236C67">
        <w:rPr>
          <w:noProof/>
        </w:rPr>
        <w:fldChar w:fldCharType="separate"/>
      </w:r>
      <w:r w:rsidR="00236C67">
        <w:rPr>
          <w:noProof/>
        </w:rPr>
        <w:t>2</w:t>
      </w:r>
      <w:r w:rsidR="00236C67">
        <w:rPr>
          <w:noProof/>
        </w:rPr>
        <w:fldChar w:fldCharType="end"/>
      </w:r>
    </w:p>
    <w:p w14:paraId="30A1E0DF" w14:textId="1D4B19A5" w:rsidR="00236C67" w:rsidRDefault="00236C67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C3119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C3119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_Toc162419314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D3CA8AC" w14:textId="07AA7552" w:rsidR="00236C67" w:rsidRDefault="00236C67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C3119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C3119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_Toc162419315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1FAA46" w14:textId="1BCDC855" w:rsidR="00236C67" w:rsidRDefault="00236C67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C3119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C3119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_Toc162419316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8D40675" w14:textId="6BCB3296" w:rsidR="00236C67" w:rsidRDefault="00236C67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C3119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C31197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_Toc162419317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08BE32" w14:textId="7EDDBDDB" w:rsidR="00236C67" w:rsidRDefault="00236C67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C31197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C31197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_Toc162419318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7253ABB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62419314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2B924A10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236C67">
        <w:t>4</w:t>
      </w:r>
      <w:r w:rsidRPr="00E12CDE">
        <w:t>wk</w:t>
      </w:r>
      <w:r w:rsidR="00236C67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62419315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325725665"/>
      <w:bookmarkStart w:id="12" w:name="_Toc122434493"/>
      <w:bookmarkStart w:id="13" w:name="_Toc295288970"/>
      <w:bookmarkStart w:id="14" w:name="_Toc162419316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05863667" w:rsidR="00273EC8" w:rsidRPr="00E12CDE" w:rsidRDefault="00273EC8" w:rsidP="00A03A20">
            <w:pPr>
              <w:spacing w:after="0"/>
              <w:rPr>
                <w:rFonts w:ascii="Arial" w:hAnsi="Arial" w:cs="Arial"/>
              </w:rPr>
            </w:pPr>
            <w:r w:rsidRPr="00786530">
              <w:rPr>
                <w:rFonts w:ascii="Arial" w:hAnsi="Arial"/>
                <w:noProof/>
              </w:rPr>
              <w:t xml:space="preserve">Function </w:t>
            </w:r>
            <w:r w:rsidR="00352E54" w:rsidRPr="00352E54">
              <w:rPr>
                <w:rFonts w:ascii="Arial" w:hAnsi="Arial"/>
                <w:noProof/>
              </w:rPr>
              <w:t xml:space="preserve">f_TC_22_2_4_NBIOT </w:t>
            </w:r>
            <w:r w:rsidR="00786530">
              <w:rPr>
                <w:rFonts w:ascii="Arial" w:hAnsi="Arial"/>
                <w:noProof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4871CA71" w:rsidR="00CF375B" w:rsidRPr="00677AAB" w:rsidRDefault="00677AAB" w:rsidP="00E737F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According to </w:t>
            </w:r>
            <w:r w:rsidRPr="00677AAB">
              <w:rPr>
                <w:rFonts w:ascii="Arial" w:hAnsi="Arial"/>
                <w:noProof/>
              </w:rPr>
              <w:t xml:space="preserve">the Table 8.1.4.2-6 </w:t>
            </w:r>
            <w:r>
              <w:rPr>
                <w:rFonts w:ascii="Arial" w:hAnsi="Arial"/>
                <w:noProof/>
              </w:rPr>
              <w:t>in the</w:t>
            </w:r>
            <w:r w:rsidRPr="00677AAB">
              <w:rPr>
                <w:rFonts w:ascii="Arial" w:hAnsi="Arial"/>
                <w:noProof/>
              </w:rPr>
              <w:t xml:space="preserve"> 36.508</w:t>
            </w:r>
            <w:r w:rsidR="00786530" w:rsidRPr="00E737F5">
              <w:rPr>
                <w:rFonts w:ascii="Arial" w:hAnsi="Arial"/>
                <w:noProof/>
              </w:rPr>
              <w:t xml:space="preserve">, </w:t>
            </w:r>
            <w:r w:rsidR="00E737F5" w:rsidRPr="00E737F5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>TAC of Ncell3 should be set to 3.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2867752" w:rsidR="00FF0C8F" w:rsidRPr="00FF0C8F" w:rsidRDefault="00677AAB" w:rsidP="00677AAB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Set TAC of Ncell3 to 3</w:t>
            </w:r>
            <w:r w:rsidR="002E18A5">
              <w:rPr>
                <w:noProof/>
              </w:rPr>
              <w:t>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7839F3E1" w:rsidR="00DE4E0A" w:rsidRPr="00E12CDE" w:rsidRDefault="00240BF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</w:t>
            </w:r>
            <w:r w:rsidRPr="00240BFB">
              <w:rPr>
                <w:rFonts w:ascii="Arial" w:hAnsi="Arial" w:cs="Arial"/>
                <w:lang w:eastAsia="zh-CN"/>
              </w:rPr>
              <w:t>NBIOT</w:t>
            </w:r>
            <w:r>
              <w:rPr>
                <w:rFonts w:ascii="Arial" w:hAnsi="Arial" w:cs="Arial"/>
                <w:lang w:eastAsia="zh-CN"/>
              </w:rPr>
              <w:t>\</w:t>
            </w:r>
            <w:r w:rsidRPr="00240BFB">
              <w:rPr>
                <w:rFonts w:ascii="Arial" w:hAnsi="Arial" w:cs="Arial"/>
                <w:lang w:eastAsia="zh-CN"/>
              </w:rPr>
              <w:t>22_</w:t>
            </w:r>
            <w:r w:rsidR="00352E54">
              <w:rPr>
                <w:rFonts w:ascii="Arial" w:hAnsi="Arial" w:cs="Arial"/>
                <w:lang w:eastAsia="zh-CN"/>
              </w:rPr>
              <w:t>2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="00352E54">
              <w:rPr>
                <w:rFonts w:ascii="Arial" w:hAnsi="Arial" w:cs="Arial"/>
                <w:lang w:eastAsia="zh-CN"/>
              </w:rPr>
              <w:t>NBIOT</w:t>
            </w:r>
            <w:r w:rsidR="008E2203">
              <w:rPr>
                <w:rFonts w:ascii="Arial" w:hAnsi="Arial" w:cs="Arial"/>
                <w:lang w:eastAsia="zh-CN"/>
              </w:rPr>
              <w:t>_Idle</w:t>
            </w:r>
            <w:r w:rsidR="00352E54">
              <w:rPr>
                <w:rFonts w:ascii="Arial" w:hAnsi="Arial" w:cs="Arial"/>
                <w:lang w:eastAsia="zh-CN"/>
              </w:rPr>
              <w:t>_CellSelection</w:t>
            </w:r>
            <w:r w:rsidRPr="00240BFB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1684A5AF" w14:textId="3CDE5D43" w:rsidR="00273EC8" w:rsidRDefault="00273EC8" w:rsidP="00273EC8"/>
    <w:p w14:paraId="30880EDE" w14:textId="77777777" w:rsidR="00FF0C8F" w:rsidRDefault="00FF0C8F" w:rsidP="00FF0C8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DE0863E" w14:textId="7B649AA9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r w:rsidR="00B62A95" w:rsidRPr="00B62A95">
              <w:rPr>
                <w:rFonts w:ascii="Courier New" w:hAnsi="Courier New" w:cs="Courier New"/>
                <w:sz w:val="18"/>
                <w:szCs w:val="18"/>
              </w:rPr>
              <w:t>f_TC_22_1_1_Module3</w:t>
            </w:r>
            <w:r w:rsidRPr="00474BEE">
              <w:rPr>
                <w:rFonts w:ascii="Courier New" w:hAnsi="Courier New" w:cs="Courier New"/>
                <w:sz w:val="18"/>
                <w:szCs w:val="18"/>
              </w:rPr>
              <w:t>() runs on NBIOT_PTC</w:t>
            </w:r>
          </w:p>
          <w:p w14:paraId="698ADB94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F15F4F9" w14:textId="0754E953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………………………</w:t>
            </w:r>
          </w:p>
          <w:p w14:paraId="4863C082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0A9F937" w14:textId="77777777" w:rsidR="003A59D7" w:rsidRPr="003A59D7" w:rsidRDefault="00474BEE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3A59D7" w:rsidRPr="003A59D7">
              <w:rPr>
                <w:rFonts w:ascii="Courier New" w:hAnsi="Courier New" w:cs="Courier New"/>
                <w:sz w:val="18"/>
                <w:szCs w:val="18"/>
              </w:rPr>
              <w:t xml:space="preserve">//Initialise all </w:t>
            </w:r>
            <w:proofErr w:type="spellStart"/>
            <w:r w:rsidR="003A59D7" w:rsidRPr="003A59D7">
              <w:rPr>
                <w:rFonts w:ascii="Courier New" w:hAnsi="Courier New" w:cs="Courier New"/>
                <w:sz w:val="18"/>
                <w:szCs w:val="18"/>
              </w:rPr>
              <w:t>Ncells</w:t>
            </w:r>
            <w:proofErr w:type="spellEnd"/>
            <w:r w:rsidR="003A59D7" w:rsidRPr="003A59D7">
              <w:rPr>
                <w:rFonts w:ascii="Courier New" w:hAnsi="Courier New" w:cs="Courier New"/>
                <w:sz w:val="18"/>
                <w:szCs w:val="18"/>
              </w:rPr>
              <w:t>, security and mobile parameters</w:t>
            </w:r>
          </w:p>
          <w:p w14:paraId="33CA7E5C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f_NBIOT_Init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>(c2,-,-,-,{nbiot_Cell2, nbiot_Cell3}); // @sic R5-237126 sic@</w:t>
            </w:r>
          </w:p>
          <w:p w14:paraId="7A5E5EEB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6C52DD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//Set TAC according to 36.508 Table 8.1.4.2-6: Tracking Area Code (TAC) for NBIOT cells */</w:t>
            </w:r>
          </w:p>
          <w:p w14:paraId="03B39492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f_NBIOT_CellInfo_SetTAC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>(nbiot_Cell2, tsc_Idle_TAC_Cell2);</w:t>
            </w:r>
          </w:p>
          <w:p w14:paraId="037A8AF2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F312A7B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//Set maximum cell power level for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NCell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1 to be used in creation</w:t>
            </w:r>
          </w:p>
          <w:p w14:paraId="6C375C81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f_NBIOT_CellInfo_InitMaxReferencePower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(nbiot_Cell1, -65);</w:t>
            </w:r>
          </w:p>
          <w:p w14:paraId="22E4BBC9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C04D414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//Create and configure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NCell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1 &amp; 2 &amp; 3</w:t>
            </w:r>
          </w:p>
          <w:p w14:paraId="2048D6BD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>(nbiot_Cell1, CONTROL_PLANE);</w:t>
            </w:r>
          </w:p>
          <w:p w14:paraId="2562D17A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>(nbiot_Cell2, CONTROL_PLANE);</w:t>
            </w:r>
          </w:p>
          <w:p w14:paraId="5B0AED5E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>(nbiot_Cell3, CONTROL_PLANE);</w:t>
            </w:r>
          </w:p>
          <w:p w14:paraId="4D4103E4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f_NBIOT_ConfigureVNG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(nbiot_Cell1, -75);</w:t>
            </w:r>
          </w:p>
          <w:p w14:paraId="1D247EBB" w14:textId="523F2C60" w:rsidR="00474BEE" w:rsidRPr="00474BEE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f_NBIOT_ConfigureVNG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(nbiot_Cell3, -75);</w:t>
            </w:r>
          </w:p>
          <w:p w14:paraId="1C1E8E3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BB5810" w14:textId="5F87D0F2" w:rsidR="00CF375B" w:rsidRPr="00CF375B" w:rsidRDefault="00474BEE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</w:t>
            </w:r>
            <w:r w:rsidR="00CF375B" w:rsidRPr="00CF37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B72381C" w14:textId="772E3BB2" w:rsidR="00273EC8" w:rsidRPr="00E12CDE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FF3CE4F" w14:textId="77777777" w:rsidR="00FF0C8F" w:rsidRDefault="00FF0C8F" w:rsidP="00AF7E7F">
      <w:pPr>
        <w:spacing w:after="0"/>
        <w:rPr>
          <w:rFonts w:ascii="Arial" w:hAnsi="Arial"/>
          <w:b/>
          <w:lang w:eastAsia="en-GB"/>
        </w:rPr>
      </w:pPr>
    </w:p>
    <w:p w14:paraId="13723ECD" w14:textId="573E90BA" w:rsidR="00230DAA" w:rsidRPr="00E12CDE" w:rsidRDefault="00AF7E7F" w:rsidP="00FF0C8F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472322A" w14:textId="6EBB7DF1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r w:rsidR="00B62A95" w:rsidRPr="00B62A95">
              <w:rPr>
                <w:rFonts w:ascii="Courier New" w:hAnsi="Courier New" w:cs="Courier New"/>
                <w:sz w:val="18"/>
                <w:szCs w:val="18"/>
              </w:rPr>
              <w:t>f_TC_22_1_1_Module3</w:t>
            </w:r>
            <w:r w:rsidRPr="00474BEE">
              <w:rPr>
                <w:rFonts w:ascii="Courier New" w:hAnsi="Courier New" w:cs="Courier New"/>
                <w:sz w:val="18"/>
                <w:szCs w:val="18"/>
              </w:rPr>
              <w:t>() runs on NBIOT_PTC</w:t>
            </w:r>
          </w:p>
          <w:p w14:paraId="7788C172" w14:textId="28A7E851" w:rsidR="00786530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{ </w:t>
            </w:r>
          </w:p>
          <w:p w14:paraId="10974AAA" w14:textId="7D4E5320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………………………</w:t>
            </w:r>
          </w:p>
          <w:p w14:paraId="17182125" w14:textId="77777777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8E2EC1F" w14:textId="77777777" w:rsidR="00BE29EC" w:rsidRPr="00BE29EC" w:rsidRDefault="00786530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BE29EC" w:rsidRPr="00BE29EC">
              <w:rPr>
                <w:rFonts w:ascii="Courier New" w:hAnsi="Courier New" w:cs="Courier New"/>
                <w:sz w:val="18"/>
                <w:szCs w:val="18"/>
              </w:rPr>
              <w:t xml:space="preserve">//Initialise all </w:t>
            </w:r>
            <w:proofErr w:type="spellStart"/>
            <w:r w:rsidR="00BE29EC" w:rsidRPr="00BE29EC">
              <w:rPr>
                <w:rFonts w:ascii="Courier New" w:hAnsi="Courier New" w:cs="Courier New"/>
                <w:sz w:val="18"/>
                <w:szCs w:val="18"/>
              </w:rPr>
              <w:t>Ncells</w:t>
            </w:r>
            <w:proofErr w:type="spellEnd"/>
            <w:r w:rsidR="00BE29EC" w:rsidRPr="00BE29EC">
              <w:rPr>
                <w:rFonts w:ascii="Courier New" w:hAnsi="Courier New" w:cs="Courier New"/>
                <w:sz w:val="18"/>
                <w:szCs w:val="18"/>
              </w:rPr>
              <w:t>, security and mobile parameters</w:t>
            </w:r>
          </w:p>
          <w:p w14:paraId="048910D8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f_NBIOT_Init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>(c2,-,-,-,{nbiot_Cell2, nbiot_Cell3}); // @sic R5-237126 sic@</w:t>
            </w:r>
          </w:p>
          <w:p w14:paraId="1957EF0F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D7ADBF4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//Set TAC according to 36.508 Table 8.1.4.2-6: Tracking Area Code (TAC) for NBIOT cells */</w:t>
            </w:r>
          </w:p>
          <w:p w14:paraId="4D5500BF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f_NBIOT_CellInfo_SetTAC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>(nbiot_Cell2, tsc_Idle_TAC_Cell2);</w:t>
            </w:r>
          </w:p>
          <w:p w14:paraId="510A88CF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//WI=1264987</w:t>
            </w:r>
          </w:p>
          <w:p w14:paraId="1C2F5CD8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  <w:highlight w:val="yellow"/>
              </w:rPr>
              <w:t>f_NBIOT_CellInfo_SetTAC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  <w:highlight w:val="yellow"/>
              </w:rPr>
              <w:t>(nbiot_Cell3, tsc_Idle_TAC_Cell3);</w:t>
            </w:r>
          </w:p>
          <w:p w14:paraId="600996AB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AE613E8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//Set maximum cell power level for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NCell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1 to be used in creation</w:t>
            </w:r>
          </w:p>
          <w:p w14:paraId="179699CE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f_NBIOT_CellInfo_InitMaxReferencePower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(nbiot_Cell1, -65);</w:t>
            </w:r>
          </w:p>
          <w:p w14:paraId="07972451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C58FEE8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//Create and configure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NCell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1 &amp; 2 &amp; 3</w:t>
            </w:r>
          </w:p>
          <w:p w14:paraId="0D37EF10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>(nbiot_Cell1, CONTROL_PLANE);</w:t>
            </w:r>
          </w:p>
          <w:p w14:paraId="35DAF80E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>(nbiot_Cell2, CONTROL_PLANE);</w:t>
            </w:r>
          </w:p>
          <w:p w14:paraId="2C6AF041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>(nbiot_Cell3, CONTROL_PLANE);</w:t>
            </w:r>
          </w:p>
          <w:p w14:paraId="1D8FA5D0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f_NBIOT_ConfigureVNG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(nbiot_Cell1, -75);</w:t>
            </w:r>
          </w:p>
          <w:p w14:paraId="045C13BA" w14:textId="77777777" w:rsidR="00BE29EC" w:rsidRDefault="00BE29EC" w:rsidP="00BE29E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f_NBIOT_ConfigureVNG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(nbiot_Cell3, -75); </w:t>
            </w:r>
          </w:p>
          <w:p w14:paraId="782E7DB5" w14:textId="7E260926" w:rsidR="00C04D50" w:rsidRPr="00C04D50" w:rsidRDefault="00117A9B" w:rsidP="00BE29E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…………………………………</w:t>
            </w:r>
            <w:r w:rsidR="00C04D50"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8E7483E" w14:textId="2A998776" w:rsidR="00C04D50" w:rsidRPr="00E12CDE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625C754" w14:textId="397216DD" w:rsidR="00230DAA" w:rsidRPr="00E12CDE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39E13755" w14:textId="429BF6FA" w:rsidR="002C3DD5" w:rsidRPr="00E12CDE" w:rsidRDefault="002C3DD5" w:rsidP="002C3D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62419317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C3DD5" w:rsidRPr="00E12CDE" w14:paraId="765442C4" w14:textId="77777777" w:rsidTr="006A1B50">
        <w:trPr>
          <w:trHeight w:val="447"/>
        </w:trPr>
        <w:tc>
          <w:tcPr>
            <w:tcW w:w="1985" w:type="dxa"/>
          </w:tcPr>
          <w:p w14:paraId="10147E3D" w14:textId="77777777" w:rsidR="002C3DD5" w:rsidRPr="00E12CDE" w:rsidRDefault="002C3DD5" w:rsidP="006A1B5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3BB323" w14:textId="06320809" w:rsidR="002C3DD5" w:rsidRPr="00E12CDE" w:rsidRDefault="002C3DD5" w:rsidP="006A1B50">
            <w:pPr>
              <w:spacing w:after="0"/>
              <w:rPr>
                <w:rFonts w:ascii="Arial" w:hAnsi="Arial" w:cs="Arial"/>
              </w:rPr>
            </w:pPr>
            <w:r w:rsidRPr="00786530">
              <w:rPr>
                <w:rFonts w:ascii="Arial" w:hAnsi="Arial"/>
                <w:noProof/>
              </w:rPr>
              <w:t xml:space="preserve">Function </w:t>
            </w:r>
            <w:r w:rsidR="00DB6E78" w:rsidRPr="00DB6E78">
              <w:rPr>
                <w:rFonts w:ascii="Arial" w:hAnsi="Arial"/>
                <w:noProof/>
              </w:rPr>
              <w:t xml:space="preserve">f_NBIOT_CellInfo_SetTAC </w:t>
            </w:r>
            <w:r w:rsidR="001377FC" w:rsidRPr="001377FC">
              <w:rPr>
                <w:rFonts w:ascii="Arial" w:hAnsi="Arial"/>
                <w:noProof/>
              </w:rPr>
              <w:t>()</w:t>
            </w:r>
          </w:p>
        </w:tc>
      </w:tr>
      <w:tr w:rsidR="002C3DD5" w:rsidRPr="00E12CDE" w14:paraId="04E75270" w14:textId="77777777" w:rsidTr="006A1B50">
        <w:trPr>
          <w:trHeight w:val="452"/>
        </w:trPr>
        <w:tc>
          <w:tcPr>
            <w:tcW w:w="1985" w:type="dxa"/>
          </w:tcPr>
          <w:p w14:paraId="19925F8D" w14:textId="77777777" w:rsidR="002C3DD5" w:rsidRPr="00E12CDE" w:rsidRDefault="002C3DD5" w:rsidP="006A1B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F6871ED" w14:textId="06DCD7F8" w:rsidR="002C3DD5" w:rsidRPr="00E12CDE" w:rsidRDefault="009275FE" w:rsidP="006A1B50">
            <w:pPr>
              <w:autoSpaceDE w:val="0"/>
              <w:autoSpaceDN w:val="0"/>
              <w:adjustRightInd w:val="0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For the </w:t>
            </w:r>
            <w:r w:rsidR="000045E3">
              <w:rPr>
                <w:rFonts w:ascii="Arial" w:eastAsia="SimSun" w:hAnsi="Arial" w:cs="Arial"/>
                <w:lang w:eastAsia="zh-CN"/>
              </w:rPr>
              <w:t xml:space="preserve">NB-IoT NTN test, the </w:t>
            </w:r>
            <w:r w:rsidR="000045E3" w:rsidRPr="000045E3">
              <w:rPr>
                <w:rFonts w:ascii="Arial" w:eastAsia="SimSun" w:hAnsi="Arial" w:cs="Arial"/>
                <w:lang w:eastAsia="zh-CN"/>
              </w:rPr>
              <w:t>trackingAreaList</w:t>
            </w:r>
            <w:r w:rsidR="000045E3">
              <w:rPr>
                <w:rFonts w:ascii="Arial" w:eastAsia="SimSun" w:hAnsi="Arial" w:cs="Arial"/>
                <w:lang w:eastAsia="zh-CN"/>
              </w:rPr>
              <w:t>-</w:t>
            </w:r>
            <w:r w:rsidR="000045E3" w:rsidRPr="000045E3">
              <w:rPr>
                <w:rFonts w:ascii="Arial" w:eastAsia="SimSun" w:hAnsi="Arial" w:cs="Arial"/>
                <w:lang w:eastAsia="zh-CN"/>
              </w:rPr>
              <w:t>r17 in plmn</w:t>
            </w:r>
            <w:r w:rsidR="000045E3">
              <w:rPr>
                <w:rFonts w:ascii="Arial" w:eastAsia="SimSun" w:hAnsi="Arial" w:cs="Arial"/>
                <w:lang w:eastAsia="zh-CN"/>
              </w:rPr>
              <w:t>-</w:t>
            </w:r>
            <w:r w:rsidR="000045E3" w:rsidRPr="000045E3">
              <w:rPr>
                <w:rFonts w:ascii="Arial" w:eastAsia="SimSun" w:hAnsi="Arial" w:cs="Arial"/>
                <w:lang w:eastAsia="zh-CN"/>
              </w:rPr>
              <w:t>IdentityList_v1700</w:t>
            </w:r>
            <w:r w:rsidR="000045E3">
              <w:rPr>
                <w:rFonts w:ascii="Arial" w:eastAsia="SimSun" w:hAnsi="Arial" w:cs="Arial"/>
                <w:lang w:eastAsia="zh-CN"/>
              </w:rPr>
              <w:t xml:space="preserve"> should be configured follow the configuration of </w:t>
            </w:r>
            <w:r w:rsidR="000045E3" w:rsidRPr="000045E3">
              <w:rPr>
                <w:rFonts w:ascii="Arial" w:eastAsia="SimSun" w:hAnsi="Arial" w:cs="Arial"/>
                <w:lang w:eastAsia="zh-CN"/>
              </w:rPr>
              <w:t>trackingAreaCode</w:t>
            </w:r>
            <w:r w:rsidR="000045E3">
              <w:rPr>
                <w:rFonts w:ascii="Arial" w:eastAsia="SimSun" w:hAnsi="Arial" w:cs="Arial"/>
                <w:lang w:eastAsia="zh-CN"/>
              </w:rPr>
              <w:t>-</w:t>
            </w:r>
            <w:r w:rsidR="000045E3" w:rsidRPr="000045E3">
              <w:rPr>
                <w:rFonts w:ascii="Arial" w:eastAsia="SimSun" w:hAnsi="Arial" w:cs="Arial"/>
                <w:lang w:eastAsia="zh-CN"/>
              </w:rPr>
              <w:t>r13</w:t>
            </w:r>
            <w:r w:rsidR="000045E3">
              <w:rPr>
                <w:rFonts w:ascii="Arial" w:eastAsia="SimSun" w:hAnsi="Arial" w:cs="Arial"/>
                <w:lang w:eastAsia="zh-CN"/>
              </w:rPr>
              <w:t xml:space="preserve"> </w:t>
            </w:r>
          </w:p>
        </w:tc>
      </w:tr>
      <w:tr w:rsidR="002C3DD5" w:rsidRPr="00E12CDE" w14:paraId="67935FFB" w14:textId="77777777" w:rsidTr="006A1B50">
        <w:tc>
          <w:tcPr>
            <w:tcW w:w="1985" w:type="dxa"/>
          </w:tcPr>
          <w:p w14:paraId="39525526" w14:textId="77777777" w:rsidR="002C3DD5" w:rsidRPr="00E12CDE" w:rsidRDefault="002C3DD5" w:rsidP="006A1B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997111" w14:textId="33FF199B" w:rsidR="002C3DD5" w:rsidRPr="003406A9" w:rsidRDefault="000A0F1B" w:rsidP="000045E3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0045E3">
              <w:rPr>
                <w:noProof/>
              </w:rPr>
              <w:t xml:space="preserve">the configuration of </w:t>
            </w:r>
            <w:r w:rsidR="000045E3" w:rsidRPr="000045E3">
              <w:rPr>
                <w:rFonts w:eastAsia="SimSun" w:cs="Arial"/>
                <w:lang w:eastAsia="zh-CN"/>
              </w:rPr>
              <w:t>trackingAreaList</w:t>
            </w:r>
            <w:r w:rsidR="000045E3">
              <w:rPr>
                <w:rFonts w:eastAsia="SimSun" w:cs="Arial"/>
                <w:lang w:eastAsia="zh-CN"/>
              </w:rPr>
              <w:t>-</w:t>
            </w:r>
            <w:r w:rsidR="000045E3" w:rsidRPr="000045E3">
              <w:rPr>
                <w:rFonts w:eastAsia="SimSun" w:cs="Arial"/>
                <w:lang w:eastAsia="zh-CN"/>
              </w:rPr>
              <w:t>r17</w:t>
            </w:r>
            <w:r w:rsidR="000045E3">
              <w:rPr>
                <w:rFonts w:eastAsia="SimSun" w:cs="Arial"/>
                <w:lang w:eastAsia="zh-CN"/>
              </w:rPr>
              <w:t>.</w:t>
            </w:r>
          </w:p>
        </w:tc>
      </w:tr>
      <w:tr w:rsidR="002C3DD5" w:rsidRPr="00E12CDE" w14:paraId="447E072D" w14:textId="77777777" w:rsidTr="006A1B50">
        <w:tc>
          <w:tcPr>
            <w:tcW w:w="1985" w:type="dxa"/>
          </w:tcPr>
          <w:p w14:paraId="1BD612FA" w14:textId="77777777" w:rsidR="002C3DD5" w:rsidRPr="00E12CDE" w:rsidRDefault="002C3DD5" w:rsidP="006A1B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EA2BEC8" w14:textId="07D408BE" w:rsidR="002C3DD5" w:rsidRPr="00E12CDE" w:rsidRDefault="00530D32" w:rsidP="006A1B5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</w:t>
            </w:r>
            <w:r w:rsidRPr="00530D32">
              <w:rPr>
                <w:rFonts w:ascii="Arial" w:hAnsi="Arial" w:cs="Arial"/>
                <w:lang w:eastAsia="zh-CN"/>
              </w:rPr>
              <w:t>NBIOT</w:t>
            </w:r>
            <w:r>
              <w:rPr>
                <w:rFonts w:ascii="Arial" w:hAnsi="Arial" w:cs="Arial"/>
                <w:lang w:eastAsia="zh-CN"/>
              </w:rPr>
              <w:t>\</w:t>
            </w:r>
            <w:r w:rsidRPr="00530D32">
              <w:rPr>
                <w:rFonts w:ascii="Arial" w:hAnsi="Arial" w:cs="Arial"/>
                <w:lang w:eastAsia="zh-CN"/>
              </w:rPr>
              <w:t>common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Pr="00530D32">
              <w:rPr>
                <w:rFonts w:ascii="Arial" w:hAnsi="Arial" w:cs="Arial"/>
                <w:lang w:eastAsia="zh-CN"/>
              </w:rPr>
              <w:t>NBIOT_CellInfo.ttcn</w:t>
            </w:r>
            <w:proofErr w:type="spellEnd"/>
          </w:p>
        </w:tc>
      </w:tr>
    </w:tbl>
    <w:p w14:paraId="17103100" w14:textId="77777777" w:rsidR="00FF0C8F" w:rsidRDefault="00FF0C8F" w:rsidP="00FF0C8F">
      <w:pPr>
        <w:spacing w:after="0"/>
        <w:rPr>
          <w:rFonts w:ascii="Arial" w:hAnsi="Arial"/>
          <w:b/>
          <w:lang w:eastAsia="en-GB"/>
        </w:rPr>
      </w:pPr>
    </w:p>
    <w:p w14:paraId="2A8FC187" w14:textId="73978682" w:rsidR="00FF0C8F" w:rsidRDefault="00FF0C8F" w:rsidP="00FF0C8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C3DD5" w:rsidRPr="00E12CDE" w14:paraId="53DE0B06" w14:textId="77777777" w:rsidTr="006A1B50">
        <w:tc>
          <w:tcPr>
            <w:tcW w:w="9629" w:type="dxa"/>
          </w:tcPr>
          <w:p w14:paraId="67A62DC9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f_NBIOT_CellInfo_SetTAC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NBIOT_CellId_Type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D376184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EUTRA_ASN1_TrackingAreaCode_Type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 runs on NBIOT_PTC</w:t>
            </w:r>
          </w:p>
          <w:p w14:paraId="00A4FB92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453B1D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NBIOT_CellInfo_Type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f_NBIOT_CellInfo_Get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9DA0F26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D83F0C9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v_CellInfo.NAS_Parameters.TrackingAreaCode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9B9098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v_CellInfo.Sysinfo.BCCH_Info.SIB1_NB.message_.c1.systemInformationBlockType1_r13.cellAccessRelatedInfo_r13.trackingAreaCode_r13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6CF8612" w14:textId="71E9088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f_NBIOT_CellInfo_Set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7EAC040" w14:textId="325719C9" w:rsidR="002C3DD5" w:rsidRPr="00E12CDE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04A19F3B" w14:textId="77777777" w:rsidR="00FF0C8F" w:rsidRDefault="00FF0C8F" w:rsidP="00FF0C8F">
      <w:pPr>
        <w:spacing w:after="0"/>
        <w:rPr>
          <w:rFonts w:ascii="Arial" w:hAnsi="Arial"/>
          <w:b/>
          <w:lang w:eastAsia="en-GB"/>
        </w:rPr>
      </w:pPr>
    </w:p>
    <w:p w14:paraId="78F5F279" w14:textId="70F51132" w:rsidR="002C3DD5" w:rsidRPr="00E12CDE" w:rsidRDefault="002C3DD5" w:rsidP="00FF0C8F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C3DD5" w:rsidRPr="00E12CDE" w14:paraId="75E02C01" w14:textId="77777777" w:rsidTr="006A1B50">
        <w:tc>
          <w:tcPr>
            <w:tcW w:w="9629" w:type="dxa"/>
          </w:tcPr>
          <w:p w14:paraId="07CAFA6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f_NBIOT_CellInfo_SetTAC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NBIOT_CellId_Type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0F56391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EUTRA_ASN1_TrackingAreaCode_Type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 runs on NBIOT_PTC</w:t>
            </w:r>
          </w:p>
          <w:p w14:paraId="30F967D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6B11D62F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NBIOT_CellInfo_Type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f_NBIOT_CellInfo_Get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652A790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BF2F4B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v_CellInfo.NAS_Parameters.TrackingAreaCode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2A3BDB1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v_CellInfo.Sysinfo.BCCH_Info.SIB1_NB.message_.c1.systemInformationBlockType1_r13.cellAccessRelatedInfo_r13.trackingAreaCode_r13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EB110A3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if(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pc_NB_ntn_Connectivity_EPC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or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pc_NB_ntn_only_Connectivity_EPC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){  //WA#WI=1266115 update TAC in r17 path for NTN case)</w:t>
            </w:r>
          </w:p>
          <w:p w14:paraId="09D7EED2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v_CellInfo.Sysinfo.BCCH_Info.SIB1_NB.message_.c1.systemInformationBlockType1_r13.nonCriticalExtension.nonCriticalExtension.nonCriticalExtension.nonCriticalExtension.nonCriticalExtension.nonCriticalExtension.cellAccessRelatedInfo_NTN_r17.plmn_IdentityList_v1700[0].trackingAreaList_r17:={p_TAC};</w:t>
            </w:r>
          </w:p>
          <w:p w14:paraId="3BF1AB3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4141DD9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f_NBIOT_CellInfo_Set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6DAE06A" w14:textId="16DE61FE" w:rsidR="002C3DD5" w:rsidRPr="00E12CDE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8EFAD00" w14:textId="5793F94A" w:rsidR="00DB6E78" w:rsidRPr="00E12CDE" w:rsidRDefault="00DB6E78" w:rsidP="00DB6E7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62419318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B6E78" w:rsidRPr="00E12CDE" w14:paraId="0CFBF746" w14:textId="77777777" w:rsidTr="00082525">
        <w:trPr>
          <w:trHeight w:val="447"/>
        </w:trPr>
        <w:tc>
          <w:tcPr>
            <w:tcW w:w="1985" w:type="dxa"/>
          </w:tcPr>
          <w:p w14:paraId="4DCCC6FF" w14:textId="77777777" w:rsidR="00DB6E78" w:rsidRPr="00E12CDE" w:rsidRDefault="00DB6E78" w:rsidP="00082525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FAF0FD" w14:textId="102D5B0A" w:rsidR="00DB6E78" w:rsidRPr="00E12CDE" w:rsidRDefault="00DB6E78" w:rsidP="00082525">
            <w:pPr>
              <w:spacing w:after="0"/>
              <w:rPr>
                <w:rFonts w:ascii="Arial" w:hAnsi="Arial" w:cs="Arial"/>
              </w:rPr>
            </w:pPr>
            <w:r w:rsidRPr="00786530">
              <w:rPr>
                <w:rFonts w:ascii="Arial" w:hAnsi="Arial"/>
                <w:noProof/>
              </w:rPr>
              <w:t xml:space="preserve">Function </w:t>
            </w:r>
            <w:r w:rsidRPr="00DB6E78">
              <w:rPr>
                <w:rFonts w:ascii="Arial" w:hAnsi="Arial"/>
                <w:noProof/>
              </w:rPr>
              <w:t xml:space="preserve">fl_NBIOT_Common_Init </w:t>
            </w:r>
            <w:r w:rsidRPr="001377FC">
              <w:rPr>
                <w:rFonts w:ascii="Arial" w:hAnsi="Arial"/>
                <w:noProof/>
              </w:rPr>
              <w:t>()</w:t>
            </w:r>
          </w:p>
        </w:tc>
      </w:tr>
      <w:tr w:rsidR="00DB6E78" w:rsidRPr="00E12CDE" w14:paraId="6FC9B7E1" w14:textId="77777777" w:rsidTr="00082525">
        <w:trPr>
          <w:trHeight w:val="452"/>
        </w:trPr>
        <w:tc>
          <w:tcPr>
            <w:tcW w:w="1985" w:type="dxa"/>
          </w:tcPr>
          <w:p w14:paraId="3949F858" w14:textId="77777777" w:rsidR="00DB6E78" w:rsidRPr="00E12CDE" w:rsidRDefault="00DB6E78" w:rsidP="0008252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65C91F7C" w14:textId="6586E28D" w:rsidR="00DB6E78" w:rsidRPr="00E12CDE" w:rsidRDefault="00C976C1" w:rsidP="00082525">
            <w:pPr>
              <w:autoSpaceDE w:val="0"/>
              <w:autoSpaceDN w:val="0"/>
              <w:adjustRightInd w:val="0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The </w:t>
            </w:r>
            <w:r w:rsidR="00EE7750">
              <w:rPr>
                <w:rFonts w:ascii="Arial" w:eastAsia="SimSun" w:hAnsi="Arial" w:cs="Arial"/>
                <w:lang w:eastAsia="zh-CN"/>
              </w:rPr>
              <w:t xml:space="preserve">value of </w:t>
            </w:r>
            <w:proofErr w:type="spellStart"/>
            <w:r w:rsidRPr="00C976C1">
              <w:rPr>
                <w:rFonts w:ascii="Arial" w:eastAsia="SimSun" w:hAnsi="Arial" w:cs="Arial"/>
                <w:lang w:eastAsia="zh-CN"/>
              </w:rPr>
              <w:t>NtnCellType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should be </w:t>
            </w:r>
            <w:r w:rsidR="00EE7750">
              <w:rPr>
                <w:rFonts w:ascii="Arial" w:eastAsia="SimSun" w:hAnsi="Arial" w:cs="Arial"/>
                <w:lang w:eastAsia="zh-CN"/>
              </w:rPr>
              <w:t xml:space="preserve">configured to identify the different </w:t>
            </w:r>
            <w:proofErr w:type="spellStart"/>
            <w:r w:rsidR="00EE7750">
              <w:rPr>
                <w:rFonts w:ascii="Arial" w:eastAsia="SimSun" w:hAnsi="Arial" w:cs="Arial"/>
                <w:lang w:eastAsia="zh-CN"/>
              </w:rPr>
              <w:t>NCell</w:t>
            </w:r>
            <w:proofErr w:type="spellEnd"/>
            <w:r w:rsidR="00EE7750">
              <w:rPr>
                <w:rFonts w:ascii="Arial" w:eastAsia="SimSun" w:hAnsi="Arial" w:cs="Arial"/>
                <w:lang w:eastAsia="zh-CN"/>
              </w:rPr>
              <w:t xml:space="preserve"> with index </w:t>
            </w:r>
            <w:proofErr w:type="spellStart"/>
            <w:r w:rsidR="00EE7750">
              <w:rPr>
                <w:rFonts w:ascii="Arial" w:eastAsia="SimSun" w:hAnsi="Arial" w:cs="Arial"/>
                <w:lang w:eastAsia="zh-CN"/>
              </w:rPr>
              <w:t>i</w:t>
            </w:r>
            <w:proofErr w:type="spellEnd"/>
            <w:r w:rsidR="00EE7750">
              <w:rPr>
                <w:rFonts w:ascii="Arial" w:eastAsia="SimSun" w:hAnsi="Arial" w:cs="Arial"/>
                <w:lang w:eastAsia="zh-CN"/>
              </w:rPr>
              <w:t xml:space="preserve">, According to current implementation of TTCN the value of </w:t>
            </w:r>
            <w:proofErr w:type="spellStart"/>
            <w:r w:rsidR="00EE7750">
              <w:rPr>
                <w:rFonts w:ascii="Arial" w:eastAsia="SimSun" w:hAnsi="Arial" w:cs="Arial"/>
                <w:lang w:eastAsia="zh-CN"/>
              </w:rPr>
              <w:t>NtnCellType</w:t>
            </w:r>
            <w:proofErr w:type="spellEnd"/>
            <w:r w:rsidR="00EE7750">
              <w:rPr>
                <w:rFonts w:ascii="Arial" w:eastAsia="SimSun" w:hAnsi="Arial" w:cs="Arial"/>
                <w:lang w:eastAsia="zh-CN"/>
              </w:rPr>
              <w:t xml:space="preserve"> is 1 for all different </w:t>
            </w:r>
            <w:proofErr w:type="spellStart"/>
            <w:r w:rsidR="00EE7750">
              <w:rPr>
                <w:rFonts w:ascii="Arial" w:eastAsia="SimSun" w:hAnsi="Arial" w:cs="Arial"/>
                <w:lang w:eastAsia="zh-CN"/>
              </w:rPr>
              <w:t>Ncells</w:t>
            </w:r>
            <w:proofErr w:type="spellEnd"/>
            <w:r w:rsidR="00EE7750">
              <w:rPr>
                <w:rFonts w:ascii="Arial" w:eastAsia="SimSun" w:hAnsi="Arial" w:cs="Arial"/>
                <w:lang w:eastAsia="zh-CN"/>
              </w:rPr>
              <w:t>.</w:t>
            </w:r>
          </w:p>
        </w:tc>
      </w:tr>
      <w:tr w:rsidR="00DB6E78" w:rsidRPr="00E12CDE" w14:paraId="620EDCFF" w14:textId="77777777" w:rsidTr="00082525">
        <w:tc>
          <w:tcPr>
            <w:tcW w:w="1985" w:type="dxa"/>
          </w:tcPr>
          <w:p w14:paraId="28A018CB" w14:textId="77777777" w:rsidR="00DB6E78" w:rsidRPr="00E12CDE" w:rsidRDefault="00DB6E78" w:rsidP="0008252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0E3E682" w14:textId="202CD100" w:rsidR="00DB6E78" w:rsidRPr="003406A9" w:rsidRDefault="00EE7750" w:rsidP="00EE7750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Configure the NtnCellType with index i.</w:t>
            </w:r>
          </w:p>
        </w:tc>
      </w:tr>
      <w:tr w:rsidR="00DB6E78" w:rsidRPr="00E12CDE" w14:paraId="49BA9282" w14:textId="77777777" w:rsidTr="00082525">
        <w:tc>
          <w:tcPr>
            <w:tcW w:w="1985" w:type="dxa"/>
          </w:tcPr>
          <w:p w14:paraId="6F40FF52" w14:textId="77777777" w:rsidR="00DB6E78" w:rsidRPr="00E12CDE" w:rsidRDefault="00DB6E78" w:rsidP="0008252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B8FE114" w14:textId="77777777" w:rsidR="00DB6E78" w:rsidRPr="00E12CDE" w:rsidRDefault="00DB6E78" w:rsidP="0008252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</w:t>
            </w:r>
            <w:r w:rsidRPr="00530D32">
              <w:rPr>
                <w:rFonts w:ascii="Arial" w:hAnsi="Arial" w:cs="Arial"/>
                <w:lang w:eastAsia="zh-CN"/>
              </w:rPr>
              <w:t>NBIOT</w:t>
            </w:r>
            <w:r>
              <w:rPr>
                <w:rFonts w:ascii="Arial" w:hAnsi="Arial" w:cs="Arial"/>
                <w:lang w:eastAsia="zh-CN"/>
              </w:rPr>
              <w:t>\</w:t>
            </w:r>
            <w:r w:rsidRPr="00530D32">
              <w:rPr>
                <w:rFonts w:ascii="Arial" w:hAnsi="Arial" w:cs="Arial"/>
                <w:lang w:eastAsia="zh-CN"/>
              </w:rPr>
              <w:t>common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Pr="00530D32">
              <w:rPr>
                <w:rFonts w:ascii="Arial" w:hAnsi="Arial" w:cs="Arial"/>
                <w:lang w:eastAsia="zh-CN"/>
              </w:rPr>
              <w:t>NBIOT_CellInfo.ttcn</w:t>
            </w:r>
            <w:proofErr w:type="spellEnd"/>
          </w:p>
        </w:tc>
      </w:tr>
    </w:tbl>
    <w:p w14:paraId="159361B1" w14:textId="77777777" w:rsidR="00DB6E78" w:rsidRDefault="00DB6E78" w:rsidP="00DB6E78">
      <w:pPr>
        <w:spacing w:after="0"/>
        <w:rPr>
          <w:rFonts w:ascii="Arial" w:hAnsi="Arial"/>
          <w:b/>
          <w:lang w:eastAsia="en-GB"/>
        </w:rPr>
      </w:pPr>
    </w:p>
    <w:p w14:paraId="52177C52" w14:textId="77777777" w:rsidR="00DB6E78" w:rsidRDefault="00DB6E78" w:rsidP="00DB6E7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B6E78" w:rsidRPr="00E12CDE" w14:paraId="16D7CF05" w14:textId="77777777" w:rsidTr="00082525">
        <w:tc>
          <w:tcPr>
            <w:tcW w:w="9629" w:type="dxa"/>
          </w:tcPr>
          <w:p w14:paraId="4C8CFD9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fl_NBIOT_Common_Init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NB_InitParams_Local_Type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7E9DDD4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1EFE289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template (omit)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NBIOT_CellId_List_Type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omit) runs on NBIOT_PTC</w:t>
            </w:r>
          </w:p>
          <w:p w14:paraId="2AD2776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673BE89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0569C7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5BDFA4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3437E06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vc_NBIOT_Global.Ctrl.Default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null;</w:t>
            </w:r>
          </w:p>
          <w:p w14:paraId="5EA86008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vc_NBIOT_Global.Ctrl.TestBody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7C79010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vc_NBIOT_Global.Ctrl.VerdictCtrl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normal;</w:t>
            </w:r>
          </w:p>
          <w:p w14:paraId="492A2A03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vc_NBIOT_Global.Ctrl.HarqErrorHandling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ignore;</w:t>
            </w:r>
          </w:p>
          <w:p w14:paraId="719A8A48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vc_NBIOT_Global.Ctrl.LoopbackIsActivated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50B7DA26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838D68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 Initialise security parameters</w:t>
            </w:r>
          </w:p>
          <w:p w14:paraId="778A89AD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vc_NBIOT_Global.Security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f_NBIOT_Security_Init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18D09821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568DB38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 Initialise Cell array</w:t>
            </w:r>
          </w:p>
          <w:p w14:paraId="72AEB3C8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f_NBIOT_CellArray_Init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p_Params.SysinfoCombination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  //@sic R5-235468, R5s230706 sic@</w:t>
            </w:r>
          </w:p>
          <w:p w14:paraId="3333E19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f_NBIOT_NAS_CellArray_Init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p_Params.CellsOnSamePLMN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p_Params.SysinfoCombination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p_Params.CellSpecialFreq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86220E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795A0A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if(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) and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f_NBIOT_MobileInfo_GetNTNSatelliteType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() !=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ntn_None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6240F2DE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{//@sic R5-235468, R5s230706, R5-237126 sic@</w:t>
            </w:r>
          </w:p>
          <w:p w14:paraId="70B2246F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for(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:=0;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&lt;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lengthof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 i:=i+1)</w:t>
            </w:r>
          </w:p>
          <w:p w14:paraId="7D2CA4D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4BCC950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f_NBIOT_CellInfo_GetIndex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]));</w:t>
            </w:r>
          </w:p>
          <w:p w14:paraId="4983C99E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f_NBIOT_CellInfo_SetSIB31(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]), cs_SystemInformationBlockType31_NB_r17_GSO_Array[i+1]);</w:t>
            </w:r>
          </w:p>
          <w:p w14:paraId="5FDA9E25" w14:textId="10AF93C0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].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NtnInfo.NtnCellType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].NtnInfo.NtnCellType+1;  //@sic R5-237126 sic@</w:t>
            </w:r>
          </w:p>
          <w:p w14:paraId="60F1D2E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9878140" w14:textId="30A184A4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F9B0C43" w14:textId="0A0707E3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7A326EDB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//Initialise Mobile Info</w:t>
            </w:r>
          </w:p>
          <w:p w14:paraId="7BD3C5F6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vc_NBIOT_Global.MobileInfo.Tmsi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'00000000'O;</w:t>
            </w:r>
          </w:p>
          <w:p w14:paraId="065E58B2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vc_NBIOT_Global.MobileInfo.P_Tmsi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'00000000'O;</w:t>
            </w:r>
          </w:p>
          <w:p w14:paraId="6C7D4E8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vc_NBIOT_Global.MobileInfo.PDNs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omit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;</w:t>
            </w:r>
          </w:p>
          <w:p w14:paraId="1E3B3F4E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</w:t>
            </w:r>
          </w:p>
          <w:p w14:paraId="61F86348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f_NBIOT_ActivateDefault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StandardDefault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5DFD414" w14:textId="1105BA18" w:rsidR="00DB6E78" w:rsidRPr="00E12CDE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702DBECB" w14:textId="77777777" w:rsidR="00DB6E78" w:rsidRDefault="00DB6E78" w:rsidP="00DB6E78">
      <w:pPr>
        <w:spacing w:after="0"/>
        <w:rPr>
          <w:rFonts w:ascii="Arial" w:hAnsi="Arial"/>
          <w:b/>
          <w:lang w:eastAsia="en-GB"/>
        </w:rPr>
      </w:pPr>
    </w:p>
    <w:p w14:paraId="25FD52A1" w14:textId="77777777" w:rsidR="00DB6E78" w:rsidRPr="00E12CDE" w:rsidRDefault="00DB6E78" w:rsidP="00DB6E78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B6E78" w:rsidRPr="00E12CDE" w14:paraId="7CCB932E" w14:textId="77777777" w:rsidTr="00082525">
        <w:tc>
          <w:tcPr>
            <w:tcW w:w="9629" w:type="dxa"/>
          </w:tcPr>
          <w:p w14:paraId="7F2AAC5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fl_NBIOT_Common_Init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NB_InitParams_Local_Type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32293E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0908FA3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template (omit)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NBIOT_CellId_List_Type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omit) runs on NBIOT_PTC</w:t>
            </w:r>
          </w:p>
          <w:p w14:paraId="44E312B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651E0A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E245AB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3B99FA2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332DF2AD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vc_NBIOT_Global.Ctrl.Default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null;</w:t>
            </w:r>
          </w:p>
          <w:p w14:paraId="04C3B530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vc_NBIOT_Global.Ctrl.TestBody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630A99D9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vc_NBIOT_Global.Ctrl.VerdictCtrl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normal;</w:t>
            </w:r>
          </w:p>
          <w:p w14:paraId="28BD0881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vc_NBIOT_Global.Ctrl.HarqErrorHandling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ignore;</w:t>
            </w:r>
          </w:p>
          <w:p w14:paraId="76FBFB33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vc_NBIOT_Global.Ctrl.LoopbackIsActivated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3BE0D88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DF766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 Initialise security parameters</w:t>
            </w:r>
          </w:p>
          <w:p w14:paraId="06CE3293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vc_NBIOT_Global.Security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f_NBIOT_Security_Init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2F76ED1F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0738F30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 Initialise Cell array</w:t>
            </w:r>
          </w:p>
          <w:p w14:paraId="6C48DE81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f_NBIOT_CellArray_Init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p_Params.SysinfoCombination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  //@sic R5-235468, R5s230706 sic@</w:t>
            </w:r>
          </w:p>
          <w:p w14:paraId="428CF24D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f_NBIOT_NAS_CellArray_Init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p_Params.CellsOnSamePLMN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p_Params.SysinfoCombination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p_Params.CellSpecialFreq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438478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E1C8118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if(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) and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f_NBIOT_MobileInfo_GetNTNSatelliteType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() !=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ntn_None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5691765F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{//@sic R5-235468, R5s230706, R5-237126 sic@</w:t>
            </w:r>
          </w:p>
          <w:p w14:paraId="2576EFB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for(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:=0;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&lt;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lengthof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 i:=i+1)</w:t>
            </w:r>
          </w:p>
          <w:p w14:paraId="5ED6BA62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6EB93450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f_NBIOT_CellInfo_GetIndex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]));</w:t>
            </w:r>
          </w:p>
          <w:p w14:paraId="5218E4C9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f_NBIOT_CellInfo_SetSIB31(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]), cs_SystemInformationBlockType31_NB_r17_GSO_Array[i+1]);</w:t>
            </w:r>
          </w:p>
          <w:p w14:paraId="200DD973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].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NtnInfo.NtnCellType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].NtnInfo.NtnCellType</w:t>
            </w:r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+i+</w:t>
            </w:r>
            <w:r w:rsidRPr="00DB6E78">
              <w:rPr>
                <w:rFonts w:ascii="Courier New" w:hAnsi="Courier New" w:cs="Courier New"/>
                <w:sz w:val="18"/>
                <w:szCs w:val="18"/>
              </w:rPr>
              <w:t>1;  //@sic R5-237126 sic@  //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wi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=1264987</w:t>
            </w:r>
          </w:p>
          <w:p w14:paraId="4E5BCFDE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33424F3E" w14:textId="628D9239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93814F5" w14:textId="3F6A584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0788E3AF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//Initialise Mobile Info</w:t>
            </w:r>
          </w:p>
          <w:p w14:paraId="29935A89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vc_NBIOT_Global.MobileInfo.Tmsi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'00000000'O;</w:t>
            </w:r>
          </w:p>
          <w:p w14:paraId="150508D2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vc_NBIOT_Global.MobileInfo.P_Tmsi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'00000000'O;</w:t>
            </w:r>
          </w:p>
          <w:p w14:paraId="7D302BF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vc_NBIOT_Global.MobileInfo.PDNs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omit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;</w:t>
            </w:r>
          </w:p>
          <w:p w14:paraId="3C138E1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</w:t>
            </w:r>
          </w:p>
          <w:p w14:paraId="553F6086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f_NBIOT_ActivateDefault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StandardDefault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5C0B423" w14:textId="7B66CFCA" w:rsidR="00DB6E78" w:rsidRPr="00E12CDE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6333"/>
    <w:multiLevelType w:val="hybridMultilevel"/>
    <w:tmpl w:val="0D503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598515B5"/>
    <w:multiLevelType w:val="hybridMultilevel"/>
    <w:tmpl w:val="63287234"/>
    <w:lvl w:ilvl="0" w:tplc="C5F28E66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421A"/>
    <w:multiLevelType w:val="hybridMultilevel"/>
    <w:tmpl w:val="43D80CF4"/>
    <w:lvl w:ilvl="0" w:tplc="BE706D02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8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5E3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0F1B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17A9B"/>
    <w:rsid w:val="00122A23"/>
    <w:rsid w:val="0012348A"/>
    <w:rsid w:val="00124321"/>
    <w:rsid w:val="00125C00"/>
    <w:rsid w:val="001264F5"/>
    <w:rsid w:val="001266F9"/>
    <w:rsid w:val="00135459"/>
    <w:rsid w:val="0013583B"/>
    <w:rsid w:val="001377FC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0B"/>
    <w:rsid w:val="00235BC2"/>
    <w:rsid w:val="002367B5"/>
    <w:rsid w:val="00236C67"/>
    <w:rsid w:val="002401B2"/>
    <w:rsid w:val="00240BFB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3DD5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18A5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2BE7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2E54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0C0C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59D7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084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4A7C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D4A0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1C55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0D32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6AF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77AAB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5449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2203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275FE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2DC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A95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7746D"/>
    <w:rsid w:val="00B779F0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7A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9EC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4BD0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6C1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1174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5C80"/>
    <w:rsid w:val="00DB6E78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2DEF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750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4D3A"/>
    <w:rsid w:val="00F46B18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0C8F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6E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85C296-7440-4F4C-B1B7-54873B9C3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904</Words>
  <Characters>10475</Characters>
  <Application>Microsoft Office Word</Application>
  <DocSecurity>0</DocSecurity>
  <Lines>87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</cp:revision>
  <cp:lastPrinted>1900-12-31T16:00:00Z</cp:lastPrinted>
  <dcterms:created xsi:type="dcterms:W3CDTF">2024-03-27T08:08:00Z</dcterms:created>
  <dcterms:modified xsi:type="dcterms:W3CDTF">2024-03-27T08:08:00Z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