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43AC9" w14:textId="77777777" w:rsidR="00B226BE" w:rsidRDefault="00B226BE" w:rsidP="00B226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R5s240257</w:t>
      </w:r>
      <w:r>
        <w:rPr>
          <w:b/>
          <w:i/>
          <w:noProof/>
          <w:sz w:val="28"/>
        </w:rPr>
        <w:fldChar w:fldCharType="end"/>
      </w:r>
    </w:p>
    <w:p w14:paraId="4AFFDFED" w14:textId="77777777" w:rsidR="00B226BE" w:rsidRDefault="00B226BE" w:rsidP="00B226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6BE" w14:paraId="536A7C42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E55B2" w14:textId="77777777" w:rsidR="00B226BE" w:rsidRDefault="00B226BE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26BE" w14:paraId="7339A1DF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DCDB6" w14:textId="77777777" w:rsidR="00B226BE" w:rsidRDefault="00B226BE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6BE" w14:paraId="7E80BF4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3D14A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468E2AD1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2C37C863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0F4884" w14:textId="77777777" w:rsidR="00B226BE" w:rsidRPr="00410371" w:rsidRDefault="00B226BE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5DE5E4" w14:textId="77777777" w:rsidR="00B226BE" w:rsidRDefault="00B226BE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493213" w14:textId="77777777" w:rsidR="00B226BE" w:rsidRPr="00410371" w:rsidRDefault="00B226BE" w:rsidP="001F08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12B8FF" w14:textId="77777777" w:rsidR="00B226BE" w:rsidRDefault="00B226BE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501463" w14:textId="77777777" w:rsidR="00B226BE" w:rsidRPr="00410371" w:rsidRDefault="00B226BE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2AD647" w14:textId="77777777" w:rsidR="00B226BE" w:rsidRDefault="00B226BE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B6A77" w14:textId="77777777" w:rsidR="00B226BE" w:rsidRPr="00410371" w:rsidRDefault="00B226BE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0223D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3AB438CE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D77A7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6316DB31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40955" w14:textId="77777777" w:rsidR="00B226BE" w:rsidRPr="00F25D98" w:rsidRDefault="00B226BE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6BE" w14:paraId="0559031D" w14:textId="77777777" w:rsidTr="001F0862">
        <w:tc>
          <w:tcPr>
            <w:tcW w:w="9641" w:type="dxa"/>
            <w:gridSpan w:val="9"/>
          </w:tcPr>
          <w:p w14:paraId="7EE3D46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914ED" w14:textId="77777777" w:rsidR="00B226BE" w:rsidRDefault="00B226BE" w:rsidP="00B226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6BE" w14:paraId="090122EB" w14:textId="77777777" w:rsidTr="001F0862">
        <w:tc>
          <w:tcPr>
            <w:tcW w:w="2835" w:type="dxa"/>
          </w:tcPr>
          <w:p w14:paraId="1D049414" w14:textId="77777777" w:rsidR="00B226BE" w:rsidRDefault="00B226BE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17DC9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335C8A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71EFC6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87060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CBC680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AFC1C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68F52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50BC3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53424" w14:textId="77777777" w:rsidR="00B226BE" w:rsidRDefault="00B226BE" w:rsidP="00B226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6BE" w14:paraId="09FC92A3" w14:textId="77777777" w:rsidTr="001F0862">
        <w:tc>
          <w:tcPr>
            <w:tcW w:w="9640" w:type="dxa"/>
            <w:gridSpan w:val="11"/>
          </w:tcPr>
          <w:p w14:paraId="5BCE0758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5755C5C3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923E9F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93793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22.5.6 (for NB-NTN UE)</w:t>
            </w:r>
            <w:r>
              <w:fldChar w:fldCharType="end"/>
            </w:r>
          </w:p>
        </w:tc>
      </w:tr>
      <w:tr w:rsidR="00B226BE" w14:paraId="3096FBF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090AEFF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6285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E0CBBF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2B4DAC9E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3FA78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226BE" w14:paraId="3B661054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993BB90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F4C11" w14:textId="013D0115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26BE" w14:paraId="7FFA3C6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58D2C6C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E1722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B8DCE0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DEC3F71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AADFD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0197E0" w14:textId="77777777" w:rsidR="00B226BE" w:rsidRDefault="00B226BE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6BD4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17CCE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2024-03-15</w:t>
            </w:r>
            <w:r>
              <w:rPr>
                <w:noProof/>
              </w:rPr>
              <w:fldChar w:fldCharType="end"/>
            </w:r>
          </w:p>
        </w:tc>
      </w:tr>
      <w:tr w:rsidR="00B226BE" w14:paraId="1F7AA086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A26425A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CC660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36454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CA40F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EC079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16E2C6D2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D01DB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ED0BD7" w14:textId="77777777" w:rsidR="00B226BE" w:rsidRDefault="00B226BE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C3CC6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479EE" w14:textId="77777777" w:rsidR="00B226BE" w:rsidRDefault="00B226BE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67EFF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226BE" w14:paraId="484D7C81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21306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D09184" w14:textId="77777777" w:rsidR="00B226BE" w:rsidRDefault="00B226BE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6B419B" w14:textId="77777777" w:rsidR="00B226BE" w:rsidRDefault="00B226BE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0AA2E" w14:textId="77777777" w:rsidR="00B226BE" w:rsidRPr="007C2097" w:rsidRDefault="00B226BE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26BE" w14:paraId="2A3CFB68" w14:textId="77777777" w:rsidTr="001F0862">
        <w:tc>
          <w:tcPr>
            <w:tcW w:w="1843" w:type="dxa"/>
          </w:tcPr>
          <w:p w14:paraId="5FAE39E0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F3E7C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62B79DAC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58EE4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A51A6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this testcase,  timer of 0.5s is started after Step 44 so that the ATTACH ACCEPT is successfully transmitted before changing the cell power level.</w:t>
            </w:r>
          </w:p>
          <w:p w14:paraId="077CC5E6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value works for normal NBIOT device, but for NB-NTN device, this is not enough because of the Koffset. As a result, a NB-NTN device my not get the Attach ACCEPT at Step 44 successully.</w:t>
            </w:r>
          </w:p>
          <w:p w14:paraId="1EC76698" w14:textId="75519BD4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B226BE" w14:paraId="63F2BE2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8CDA0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820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3E43495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4F797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7EB77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accommodate both normal NBIOT and NTN-NBIOT device behavior.</w:t>
            </w:r>
          </w:p>
          <w:p w14:paraId="0C4B4283" w14:textId="767B9A44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B226BE" w14:paraId="1F9E3F86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29AAD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4BE87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64F852C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C289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C6DA" w14:textId="34D81671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B226BE" w14:paraId="506EBDBC" w14:textId="77777777" w:rsidTr="001F0862">
        <w:tc>
          <w:tcPr>
            <w:tcW w:w="2694" w:type="dxa"/>
            <w:gridSpan w:val="2"/>
          </w:tcPr>
          <w:p w14:paraId="33B492B8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D7D5A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68BD7C68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BF8C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E2710" w14:textId="4F313A7F" w:rsidR="00B226BE" w:rsidRDefault="00E24953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22.5.6</w:t>
            </w:r>
          </w:p>
        </w:tc>
      </w:tr>
      <w:tr w:rsidR="00B226BE" w14:paraId="267E08E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9BB0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39D15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3DD7DCE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8F47D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8466F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F30729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68CE1" w14:textId="77777777" w:rsidR="00B226BE" w:rsidRDefault="00B226BE" w:rsidP="00B226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377D89" w14:textId="77777777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35BE111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F4DE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B9A8E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4EC04" w14:textId="0D073432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F124C" w14:textId="77777777" w:rsidR="00B226BE" w:rsidRDefault="00B226BE" w:rsidP="00B226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DB3F7" w14:textId="1C5F441E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4F3891F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19DF4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7F3E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F530E" w14:textId="686A27FF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1F85C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1A4B5" w14:textId="0DC5034D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6E0FE50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8A64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0EEE0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EB55" w14:textId="4B8D4691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8DB31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DD34B" w14:textId="5A1C5C21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1E6B554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2E07D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B013D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53B63330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46A81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9030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6BE" w:rsidRPr="008863B9" w14:paraId="1B15DF82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6A9A8" w14:textId="77777777" w:rsidR="00B226BE" w:rsidRPr="008863B9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7571E" w14:textId="77777777" w:rsidR="00B226BE" w:rsidRPr="008863B9" w:rsidRDefault="00B226BE" w:rsidP="00B226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6BE" w14:paraId="4A510F8B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C4E40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C6CB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CE315F" w14:textId="77777777" w:rsidR="00B226BE" w:rsidRDefault="00B226BE" w:rsidP="00B226BE">
      <w:pPr>
        <w:pStyle w:val="CRCoverPage"/>
        <w:spacing w:after="0"/>
        <w:rPr>
          <w:noProof/>
          <w:sz w:val="8"/>
          <w:szCs w:val="8"/>
        </w:rPr>
      </w:pPr>
    </w:p>
    <w:p w14:paraId="144FBC01" w14:textId="77777777" w:rsidR="00B226BE" w:rsidRDefault="00B226BE" w:rsidP="00B226BE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138551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451A02D" w14:textId="020BBC4B" w:rsidR="00E24953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bookmarkStart w:id="2" w:name="_GoBack"/>
      <w:bookmarkEnd w:id="2"/>
      <w:r w:rsidR="00E24953" w:rsidRPr="00680332">
        <w:rPr>
          <w:rFonts w:ascii="Arial" w:hAnsi="Arial" w:cs="Arial"/>
          <w:iCs/>
          <w:noProof/>
        </w:rPr>
        <w:t>Table of Contents</w:t>
      </w:r>
      <w:r w:rsidR="00E24953">
        <w:rPr>
          <w:noProof/>
        </w:rPr>
        <w:tab/>
      </w:r>
      <w:r w:rsidR="00E24953">
        <w:rPr>
          <w:noProof/>
        </w:rPr>
        <w:fldChar w:fldCharType="begin"/>
      </w:r>
      <w:r w:rsidR="00E24953">
        <w:rPr>
          <w:noProof/>
        </w:rPr>
        <w:instrText xml:space="preserve"> PAGEREF _Toc161385511 \h </w:instrText>
      </w:r>
      <w:r w:rsidR="00E24953">
        <w:rPr>
          <w:noProof/>
        </w:rPr>
      </w:r>
      <w:r w:rsidR="00E24953">
        <w:rPr>
          <w:noProof/>
        </w:rPr>
        <w:fldChar w:fldCharType="separate"/>
      </w:r>
      <w:r w:rsidR="00E24953">
        <w:rPr>
          <w:noProof/>
        </w:rPr>
        <w:t>2</w:t>
      </w:r>
      <w:r w:rsidR="00E24953">
        <w:rPr>
          <w:noProof/>
        </w:rPr>
        <w:fldChar w:fldCharType="end"/>
      </w:r>
    </w:p>
    <w:p w14:paraId="3A7AB9E9" w14:textId="37F040DB" w:rsidR="00E24953" w:rsidRDefault="00E2495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68033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68033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3AF823" w14:textId="299281BE" w:rsidR="00E24953" w:rsidRDefault="00E2495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68033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68033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4E1E0D" w14:textId="71195052" w:rsidR="00E24953" w:rsidRDefault="00E24953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680332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680332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340498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61385512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4C87FEF7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E24953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61385513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325725665"/>
      <w:bookmarkStart w:id="12" w:name="_Toc122434493"/>
      <w:bookmarkStart w:id="13" w:name="_Toc295288970"/>
      <w:bookmarkStart w:id="14" w:name="_Toc161385514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D41FA2B" w:rsidR="00273EC8" w:rsidRPr="00E12CDE" w:rsidRDefault="00786530" w:rsidP="00A03A20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>fl_TC_22_5_6_Body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BB53CF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this testcase,  timer of 0.5s is started after Step 44 so that the ATTACH ACCEPT is successfully transmitted before changing the cell power level.</w:t>
            </w:r>
          </w:p>
          <w:p w14:paraId="328B0584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value works for normal NBIOT device, but for NB-NTN device, this is not enough because of the Koffset. As a result, a NB-NTN device my not get the Attach ACCEPT at Step 44 successully.</w:t>
            </w:r>
          </w:p>
          <w:p w14:paraId="3A48DE08" w14:textId="1A5F6036" w:rsidR="00CF375B" w:rsidRPr="00E12CDE" w:rsidRDefault="00B226BE" w:rsidP="00B226BE">
            <w:pPr>
              <w:autoSpaceDE w:val="0"/>
              <w:autoSpaceDN w:val="0"/>
              <w:adjustRightInd w:val="0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16679C" w14:textId="77777777" w:rsidR="00DE4E0A" w:rsidRPr="00B226BE" w:rsidRDefault="00B226BE" w:rsidP="00B226BE">
            <w:pPr>
              <w:pStyle w:val="CRCoverPage"/>
              <w:spacing w:after="0"/>
              <w:rPr>
                <w:rFonts w:cs="Arial"/>
              </w:rPr>
            </w:pPr>
            <w:r w:rsidRPr="00B226BE">
              <w:rPr>
                <w:rFonts w:cs="Arial"/>
                <w:noProof/>
              </w:rPr>
              <w:t xml:space="preserve">Based on whether </w:t>
            </w:r>
            <w:proofErr w:type="spellStart"/>
            <w:r w:rsidRPr="00B226BE">
              <w:rPr>
                <w:rFonts w:cs="Arial"/>
              </w:rPr>
              <w:t>pc_NB_ntn_Connectivity_EPC</w:t>
            </w:r>
            <w:proofErr w:type="spellEnd"/>
            <w:r w:rsidRPr="00B226BE">
              <w:rPr>
                <w:rFonts w:cs="Arial"/>
              </w:rPr>
              <w:t xml:space="preserve"> or </w:t>
            </w:r>
            <w:proofErr w:type="spellStart"/>
            <w:r w:rsidRPr="00B226BE">
              <w:rPr>
                <w:rFonts w:cs="Arial"/>
              </w:rPr>
              <w:t>pc_NB_ntn_only_Connectivity_EPC</w:t>
            </w:r>
            <w:proofErr w:type="spellEnd"/>
            <w:r w:rsidRPr="00B226BE">
              <w:rPr>
                <w:rFonts w:cs="Arial"/>
              </w:rPr>
              <w:t xml:space="preserve"> is set to TRUE, started the timer for 0.5s or 1.5s</w:t>
            </w:r>
          </w:p>
          <w:p w14:paraId="1E9F1675" w14:textId="5BD0171C" w:rsidR="00B226BE" w:rsidRPr="003406A9" w:rsidRDefault="00B226BE" w:rsidP="00B226B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B226BE">
              <w:rPr>
                <w:rFonts w:eastAsia="SimSun" w:cs="Arial"/>
                <w:lang w:eastAsia="zh-CN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24026CC" w:rsidR="00DE4E0A" w:rsidRPr="00E12CDE" w:rsidRDefault="0078653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NBIOT_NAS_Attach.ttcn</w:t>
            </w:r>
            <w:proofErr w:type="spellEnd"/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DE0863E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fl_TC_22_5_6_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698ADB9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15F4F9" w14:textId="0754E953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………………………</w:t>
            </w:r>
          </w:p>
          <w:p w14:paraId="4863C082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5DD231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"Step 44"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F9786A9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fl_TC_22_5_6_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AttachAccept(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nbiot_Cell51,</w:t>
            </w:r>
          </w:p>
          <w:p w14:paraId="7315FDC6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DB582DA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cs_TAIListNonConsecutive_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lv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f_Asn2Nas_PlmnId (v_Guti_Params_Cell51.PLMN_Identity), {bit2oct(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f_NBIOT_CellInfo_GetTAC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(nbiot_Cell50))}), // @sic R5s170770 sic@</w:t>
            </w:r>
          </w:p>
          <w:p w14:paraId="2769AAA8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f_GutiParameters2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MobileIdentity(</w:t>
            </w:r>
            <w:proofErr w:type="spellStart"/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tsc_IEI_Guti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, v_Guti1_Params)); // @sic R5s170770 sic@</w:t>
            </w:r>
          </w:p>
          <w:p w14:paraId="1BC4B11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3CBADAE" w14:textId="3B8730B2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="00786530">
              <w:rPr>
                <w:rFonts w:ascii="Courier New" w:hAnsi="Courier New" w:cs="Courier New"/>
                <w:sz w:val="18"/>
                <w:szCs w:val="18"/>
              </w:rPr>
              <w:t>0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.5); // @sic R5s180246 sic@   </w:t>
            </w:r>
          </w:p>
          <w:p w14:paraId="17D2C7A0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"Step 45"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410FA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//SS adjusts the cell power levels according to row T4 in table 22.5.6.3-1.</w:t>
            </w:r>
          </w:p>
          <w:p w14:paraId="370355C9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CellPowerList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= { // @sic R5-174464 sic@</w:t>
            </w:r>
          </w:p>
          <w:p w14:paraId="15FED61D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nbiot_Cell50,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tsc_ServingCellRS_EPRE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6C68E50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nbiot_Cell51,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tsc_NonSuitableNBIOTCellRS_EPRE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0F28581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19C7B2D6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f_NBIOT_SetCellPowerList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D247EBB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"Step 46- 51"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C1E8E3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fl_TC_22_5_6_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10974AAA" w14:textId="7D4E5320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………………………</w:t>
            </w:r>
          </w:p>
          <w:p w14:paraId="17182125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101A753" w14:textId="77777777" w:rsidR="00117A9B" w:rsidRPr="00117A9B" w:rsidRDefault="00786530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 xml:space="preserve"> "Step 44" </w:t>
            </w:r>
            <w:proofErr w:type="spellStart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77CDCCB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fl_TC_22_5_6_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AttachAccept(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nbiot_Cell51,</w:t>
            </w:r>
          </w:p>
          <w:p w14:paraId="5C2F0FB7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47AD39F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cs_TAIListNonConsecutive_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lv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f_Asn2Nas_PlmnId (v_Guti_Params_Cell51.PLMN_Identity), {bit2oct(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f_NBIOT_CellInfo_GetTAC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(nbiot_Cell50))}), // @sic R5s170770 sic@</w:t>
            </w:r>
          </w:p>
          <w:p w14:paraId="47154311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f_GutiParameters2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MobileIdentity(</w:t>
            </w:r>
            <w:proofErr w:type="spellStart"/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tsc_IEI_Guti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, v_Guti1_Params)); // @sic R5s170770 sic@</w:t>
            </w:r>
          </w:p>
          <w:p w14:paraId="15BAC7E2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992E16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if 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pc_NB_ntn_Connectivity_EPC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or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pc_NB_ntn_only_Connectivity_EPC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 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{  /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/ WI=1263631</w:t>
            </w:r>
          </w:p>
          <w:p w14:paraId="52DCE329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1.5);</w:t>
            </w:r>
          </w:p>
          <w:p w14:paraId="7F037A13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 else {</w:t>
            </w:r>
          </w:p>
          <w:p w14:paraId="436F3778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0.5); // @sic R5s180246 sic@</w:t>
            </w:r>
          </w:p>
          <w:p w14:paraId="1CAFC725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E779409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C76DC95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"Step 45"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F92CA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//SS adjusts the cell power levels according to row T4 in table 22.5.6.3-1.</w:t>
            </w:r>
          </w:p>
          <w:p w14:paraId="4031D09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= { // @sic R5-174464 sic@</w:t>
            </w:r>
          </w:p>
          <w:p w14:paraId="521B075E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nbiot_Cell50,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tsc_ServingCellRS_EPRE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71F67FEE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nbiot_Cell51,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tsc_NonSuitableNBIOTCellRS_EPRE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1896C50D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6B12334D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f_NBIOT_SetCellPowerList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3BC4390" w14:textId="2A29F8EE" w:rsidR="00117A9B" w:rsidRDefault="00117A9B" w:rsidP="00117A9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"Step 46- 51"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0369CCB" w14:textId="74371EFA" w:rsidR="00117A9B" w:rsidRPr="00474BEE" w:rsidRDefault="00117A9B" w:rsidP="00117A9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………………………………….</w:t>
            </w:r>
          </w:p>
          <w:p w14:paraId="3F735FA3" w14:textId="587E73FF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E938A1" w14:textId="4F4D8866" w:rsidR="00C04D50" w:rsidRPr="00C04D50" w:rsidRDefault="00C04D5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82E7DB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17A9B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D4A0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6BE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4953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26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C23E2C-122D-43EC-9CFB-0E168A1B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2024-03-15T08:58:00Z</dcterms:created>
  <dcterms:modified xsi:type="dcterms:W3CDTF">2024-03-15T08:58:00Z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