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58E085EB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72459A" w:rsidRPr="0072459A">
        <w:rPr>
          <w:rFonts w:cs="Arial"/>
          <w:b/>
          <w:bCs/>
          <w:i/>
          <w:iCs/>
          <w:sz w:val="24"/>
          <w:szCs w:val="24"/>
        </w:rPr>
        <w:t>R5s240249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AD966F5" w:rsidR="00D86314" w:rsidRPr="003C4E4F" w:rsidRDefault="00C813AF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813AF">
              <w:rPr>
                <w:rFonts w:cs="Arial"/>
                <w:b/>
                <w:bCs/>
                <w:sz w:val="24"/>
                <w:szCs w:val="24"/>
              </w:rPr>
              <w:t>3393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337270A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72459A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AA73C94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FB02AA">
              <w:rPr>
                <w:rFonts w:cs="Arial"/>
              </w:rPr>
              <w:t>eNS Phase 2</w:t>
            </w:r>
            <w:r w:rsidR="00A55369" w:rsidRPr="003C4E4F">
              <w:rPr>
                <w:rFonts w:cs="Arial"/>
              </w:rPr>
              <w:t xml:space="preserve"> test case </w:t>
            </w:r>
            <w:r w:rsidR="00BC21A4">
              <w:rPr>
                <w:rFonts w:cs="Arial"/>
              </w:rPr>
              <w:t>9</w:t>
            </w:r>
            <w:r w:rsidR="00EC5D30">
              <w:rPr>
                <w:rFonts w:cs="Arial"/>
              </w:rPr>
              <w:t>.1.12.3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CD4C17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TEI17_Test</w:t>
            </w:r>
            <w:r w:rsidR="001B3A8C" w:rsidRPr="001B3A8C">
              <w:rPr>
                <w:rFonts w:cs="Arial"/>
              </w:rPr>
              <w:t>, 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7D36F95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</w:t>
            </w:r>
            <w:r w:rsidR="00EC5D30">
              <w:rPr>
                <w:rFonts w:cs="Arial"/>
              </w:rPr>
              <w:t>3</w:t>
            </w:r>
            <w:r w:rsidRPr="003C4E4F">
              <w:rPr>
                <w:rFonts w:cs="Arial"/>
              </w:rPr>
              <w:t>-</w:t>
            </w:r>
            <w:r w:rsidR="00BC21A4">
              <w:rPr>
                <w:rFonts w:cs="Arial"/>
              </w:rPr>
              <w:t>1</w:t>
            </w:r>
            <w:r w:rsidR="00C813AF">
              <w:rPr>
                <w:rFonts w:cs="Arial"/>
              </w:rPr>
              <w:t>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8BA2002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C21A4">
              <w:rPr>
                <w:rFonts w:ascii="Arial" w:hAnsi="Arial" w:cs="Arial"/>
                <w:noProof/>
                <w:lang w:val="en-SG"/>
              </w:rPr>
              <w:t>9.</w:t>
            </w:r>
            <w:r w:rsidR="00B766B5">
              <w:rPr>
                <w:rFonts w:ascii="Arial" w:hAnsi="Arial" w:cs="Arial"/>
                <w:noProof/>
                <w:lang w:val="en-SG"/>
              </w:rPr>
              <w:t>1.12.3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735ACBE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C21A4">
              <w:rPr>
                <w:rFonts w:cs="Arial"/>
                <w:noProof/>
                <w:lang w:val="en-SG"/>
              </w:rPr>
              <w:t>9</w:t>
            </w:r>
            <w:r w:rsidR="00B766B5">
              <w:rPr>
                <w:rFonts w:cs="Arial"/>
                <w:noProof/>
                <w:lang w:val="en-SG"/>
              </w:rPr>
              <w:t>.1.12.3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5E69111" w:rsidR="00D86314" w:rsidRPr="003C4E4F" w:rsidRDefault="00BC21A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9.</w:t>
            </w:r>
            <w:r w:rsidR="00B766B5">
              <w:rPr>
                <w:rFonts w:cs="Arial"/>
                <w:szCs w:val="18"/>
              </w:rPr>
              <w:t>1.12.3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6C1651A" w:rsidR="00D86314" w:rsidRPr="003C4E4F" w:rsidRDefault="000F7225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4506174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48268CD9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72459A">
              <w:rPr>
                <w:rFonts w:cs="Arial"/>
                <w:noProof/>
              </w:rPr>
              <w:t>TS</w:t>
            </w:r>
            <w:r w:rsidR="000F7225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AB2D1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049F5794" w14:textId="7BD36225" w:rsidR="00DE2261" w:rsidRDefault="00DE2261">
      <w:pPr>
        <w:pStyle w:val="TOC2"/>
        <w:rPr>
          <w:rFonts w:ascii="Arial" w:hAnsi="Arial" w:cs="Arial"/>
        </w:rPr>
      </w:pPr>
      <w:r>
        <w:rPr>
          <w:rFonts w:ascii="Arial" w:hAnsi="Arial" w:cs="Arial"/>
          <w:b/>
          <w:lang w:val="pt-BR"/>
        </w:rPr>
        <w:t xml:space="preserve">2.2          </w:t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2</w:t>
      </w:r>
      <w:r w:rsidRPr="003C4E4F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</w:p>
    <w:p w14:paraId="66558083" w14:textId="71D95095" w:rsidR="007C67A5" w:rsidRDefault="007C67A5" w:rsidP="007C67A5">
      <w:pPr>
        <w:pStyle w:val="TOC2"/>
        <w:rPr>
          <w:rFonts w:ascii="Arial" w:hAnsi="Arial" w:cs="Arial"/>
        </w:rPr>
      </w:pPr>
      <w:r>
        <w:rPr>
          <w:rFonts w:ascii="Arial" w:hAnsi="Arial" w:cs="Arial"/>
          <w:b/>
          <w:lang w:val="pt-BR"/>
        </w:rPr>
        <w:t xml:space="preserve">2.2          </w:t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3</w:t>
      </w:r>
      <w:r w:rsidRPr="003C4E4F">
        <w:rPr>
          <w:rFonts w:ascii="Arial" w:hAnsi="Arial" w:cs="Arial"/>
        </w:rPr>
        <w:tab/>
      </w:r>
      <w:r>
        <w:rPr>
          <w:rFonts w:ascii="Arial" w:hAnsi="Arial" w:cs="Arial"/>
        </w:rPr>
        <w:t>7</w:t>
      </w:r>
    </w:p>
    <w:p w14:paraId="4A8532B3" w14:textId="4C18FA11" w:rsidR="007C67A5" w:rsidRDefault="007C67A5" w:rsidP="007C67A5">
      <w:pPr>
        <w:pStyle w:val="TOC2"/>
        <w:rPr>
          <w:rFonts w:ascii="Arial" w:hAnsi="Arial" w:cs="Arial"/>
        </w:rPr>
      </w:pPr>
      <w:r>
        <w:rPr>
          <w:rFonts w:ascii="Arial" w:hAnsi="Arial" w:cs="Arial"/>
          <w:b/>
          <w:lang w:val="pt-BR"/>
        </w:rPr>
        <w:t xml:space="preserve">2.2          </w:t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4</w:t>
      </w:r>
      <w:r w:rsidRPr="003C4E4F">
        <w:rPr>
          <w:rFonts w:ascii="Arial" w:hAnsi="Arial" w:cs="Arial"/>
        </w:rPr>
        <w:tab/>
      </w:r>
      <w:r>
        <w:rPr>
          <w:rFonts w:ascii="Arial" w:hAnsi="Arial" w:cs="Arial"/>
        </w:rPr>
        <w:t>8</w:t>
      </w:r>
    </w:p>
    <w:p w14:paraId="329BE5EF" w14:textId="539BAD4B" w:rsidR="00F02942" w:rsidRDefault="00F02942" w:rsidP="00517459">
      <w:pPr>
        <w:pStyle w:val="TOC2"/>
        <w:ind w:left="0" w:firstLine="0"/>
        <w:rPr>
          <w:rFonts w:ascii="Arial" w:hAnsi="Arial" w:cs="Arial"/>
        </w:rPr>
      </w:pP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1AB1FCE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="00897C5E" w:rsidRPr="00897C5E">
        <w:rPr>
          <w:rFonts w:ascii="Arial" w:hAnsi="Arial" w:cs="Arial"/>
          <w:b/>
        </w:rPr>
        <w:t>Samsung Shannon S5E9945ERD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510156E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222585">
        <w:rPr>
          <w:rFonts w:ascii="Arial" w:hAnsi="Arial" w:cs="Arial"/>
        </w:rPr>
        <w:t>9.</w:t>
      </w:r>
      <w:r w:rsidR="00B766B5">
        <w:rPr>
          <w:rFonts w:ascii="Arial" w:hAnsi="Arial" w:cs="Arial"/>
        </w:rPr>
        <w:t>1.12.3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356280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222585">
        <w:rPr>
          <w:rFonts w:ascii="Arial" w:hAnsi="Arial" w:cs="Arial"/>
        </w:rPr>
        <w:t>9.</w:t>
      </w:r>
      <w:r w:rsidR="00B766B5">
        <w:rPr>
          <w:rFonts w:ascii="Arial" w:hAnsi="Arial" w:cs="Arial"/>
        </w:rPr>
        <w:t>1.12.3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644C3C9E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DE2261">
        <w:rPr>
          <w:rFonts w:ascii="Arial" w:hAnsi="Arial" w:cs="Arial"/>
          <w:b/>
          <w:lang w:eastAsia="ja-JP"/>
        </w:rPr>
        <w:t xml:space="preserve">Samsung </w:t>
      </w:r>
      <w:r w:rsidR="00DE2261" w:rsidRPr="00DE2261">
        <w:rPr>
          <w:rFonts w:ascii="Arial" w:hAnsi="Arial" w:cs="Arial"/>
          <w:b/>
          <w:lang w:eastAsia="ja-JP"/>
        </w:rPr>
        <w:t>Shannon</w:t>
      </w:r>
      <w:r w:rsidR="00897C5E">
        <w:rPr>
          <w:rFonts w:ascii="Arial" w:hAnsi="Arial" w:cs="Arial"/>
          <w:b/>
          <w:lang w:eastAsia="ja-JP"/>
        </w:rPr>
        <w:t xml:space="preserve"> S</w:t>
      </w:r>
      <w:r w:rsidR="00DE2261" w:rsidRPr="00DE2261">
        <w:rPr>
          <w:rFonts w:ascii="Arial" w:hAnsi="Arial" w:cs="Arial"/>
          <w:b/>
          <w:lang w:eastAsia="ja-JP"/>
        </w:rPr>
        <w:t>5</w:t>
      </w:r>
      <w:r w:rsidR="00897C5E">
        <w:rPr>
          <w:rFonts w:ascii="Arial" w:hAnsi="Arial" w:cs="Arial"/>
          <w:b/>
          <w:lang w:eastAsia="ja-JP"/>
        </w:rPr>
        <w:t>E9945</w:t>
      </w:r>
      <w:r w:rsidR="00DE2261" w:rsidRPr="00DE2261">
        <w:rPr>
          <w:rFonts w:ascii="Arial" w:hAnsi="Arial" w:cs="Arial"/>
          <w:b/>
          <w:lang w:eastAsia="ja-JP"/>
        </w:rPr>
        <w:t>ERD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0E01CDEA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7A348B" w:rsidRPr="007A348B">
              <w:rPr>
                <w:rFonts w:ascii="Arial" w:hAnsi="Arial" w:cs="Arial"/>
              </w:rPr>
              <w:t xml:space="preserve">f_TC_9_1_12_3_NR5GC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037" w14:textId="77777777" w:rsidR="003A5727" w:rsidRDefault="000E5F24" w:rsidP="006B07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Initialization of cells and system information should be done before so</w:t>
            </w:r>
            <w:r w:rsidR="002B79EC">
              <w:rPr>
                <w:rFonts w:ascii="Arial" w:hAnsi="Arial" w:cs="Arial"/>
                <w:lang w:eastAsia="zh-CN"/>
              </w:rPr>
              <w:t xml:space="preserve"> v_TAIList can be set correctly for fecthing PLMN ID and TAC and can be set correctly on configuring cells.</w:t>
            </w:r>
          </w:p>
          <w:p w14:paraId="0D6F2A77" w14:textId="77777777" w:rsidR="002B79EC" w:rsidRDefault="00CC1C09" w:rsidP="006B07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24.501 </w:t>
            </w:r>
            <w:r>
              <w:t>Table 8.2.7.1.1: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2B79EC">
              <w:rPr>
                <w:rFonts w:ascii="Arial" w:hAnsi="Arial" w:cs="Arial"/>
                <w:lang w:eastAsia="zh-CN"/>
              </w:rPr>
              <w:t>TAILis</w:t>
            </w:r>
            <w:r w:rsidR="005302A9">
              <w:rPr>
                <w:rFonts w:ascii="Arial" w:hAnsi="Arial" w:cs="Arial"/>
                <w:lang w:eastAsia="zh-CN"/>
              </w:rPr>
              <w:t>t iei should be set to 54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6C976AD1" w14:textId="28EE9B9B" w:rsidR="00CC1C09" w:rsidRPr="00C530F7" w:rsidRDefault="00CC1C09" w:rsidP="006B074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Current TTCN version is providing wrong iel for TAIList 0 octet.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82D0" w14:textId="77777777" w:rsidR="005A016A" w:rsidRPr="002B79EC" w:rsidRDefault="002B79EC" w:rsidP="006B074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Moved </w:t>
            </w:r>
            <w:r w:rsidRPr="002B79EC">
              <w:rPr>
                <w:rFonts w:cs="Arial"/>
                <w:lang w:eastAsia="zh-CN"/>
              </w:rPr>
              <w:t>f_NR5GC_Init_NAS</w:t>
            </w:r>
            <w:r>
              <w:rPr>
                <w:rFonts w:cs="Arial"/>
                <w:lang w:eastAsia="zh-CN"/>
              </w:rPr>
              <w:t xml:space="preserve"> before variable declarations.</w:t>
            </w:r>
          </w:p>
          <w:p w14:paraId="18F9AD20" w14:textId="77777777" w:rsidR="002B79EC" w:rsidRDefault="00CC1C09" w:rsidP="006B074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Modified TAIList iei to 54.</w:t>
            </w:r>
          </w:p>
          <w:p w14:paraId="08EAC771" w14:textId="1B4ECAB9" w:rsidR="00CC1C09" w:rsidRPr="005A016A" w:rsidRDefault="00CC1C09" w:rsidP="006B074B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Updated TAIList length of lv part to 0E octet.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2669BB25" w:rsidR="00574BDF" w:rsidRPr="003C4E4F" w:rsidRDefault="007A348B" w:rsidP="009F41AD">
            <w:pPr>
              <w:spacing w:after="0"/>
              <w:rPr>
                <w:rFonts w:ascii="Arial" w:hAnsi="Arial" w:cs="Arial"/>
              </w:rPr>
            </w:pPr>
            <w:r w:rsidRPr="007A348B">
              <w:rPr>
                <w:rFonts w:ascii="Arial" w:hAnsi="Arial" w:cs="Arial"/>
              </w:rPr>
              <w:t>NSAC_NR5GC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C1C5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function f_TC_9_1_12_3_NR5GC() runs on NR5GC_PTC</w:t>
            </w:r>
          </w:p>
          <w:p w14:paraId="4CE078F5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{ //NSAC / Initial registration / Rejected / equivalent PLMNs</w:t>
            </w:r>
          </w:p>
          <w:p w14:paraId="5A8D3967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76DFFB8E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NR_CellId_Type v_NGC_NASCellE := f_NR5GC_MapNASCell(ngc_CellE, NG_CellsOnDifferentPLMN);</w:t>
            </w:r>
          </w:p>
          <w:p w14:paraId="09C2804F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05C104C9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58E13B54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lastRenderedPageBreak/>
              <w:t xml:space="preserve">    var template (value) NG_NAS_DL_Message_Type v_MsgToSend;</w:t>
            </w:r>
          </w:p>
          <w:p w14:paraId="53ADFB14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NG_NAS_GutiParameters_Type v_GutiParams;</w:t>
            </w:r>
          </w:p>
          <w:p w14:paraId="548607E1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NAS_PlmnId v_PLMN;</w:t>
            </w:r>
          </w:p>
          <w:p w14:paraId="34E925DF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template (value) NG_MobileIdentity v_GUTIToSend;</w:t>
            </w:r>
          </w:p>
          <w:p w14:paraId="6F5E9B66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template (value) NG_TrackingAreaIdList v_TAIList:= { // @sic R5-235474 sic@</w:t>
            </w:r>
          </w:p>
          <w:p w14:paraId="1B7C8B86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iei := </w:t>
            </w:r>
            <w:r w:rsidRPr="002B4380">
              <w:rPr>
                <w:rFonts w:ascii="Arial" w:hAnsi="Arial" w:cs="Arial"/>
                <w:highlight w:val="yellow"/>
              </w:rPr>
              <w:t>'0C'O</w:t>
            </w:r>
            <w:r w:rsidRPr="004A120D">
              <w:rPr>
                <w:rFonts w:ascii="Arial" w:hAnsi="Arial" w:cs="Arial"/>
              </w:rPr>
              <w:t>,</w:t>
            </w:r>
          </w:p>
          <w:p w14:paraId="140143B6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lvPart := {</w:t>
            </w:r>
          </w:p>
          <w:p w14:paraId="0F8F6128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  iel := </w:t>
            </w:r>
            <w:r w:rsidRPr="002B4380">
              <w:rPr>
                <w:rFonts w:ascii="Arial" w:hAnsi="Arial" w:cs="Arial"/>
                <w:highlight w:val="yellow"/>
              </w:rPr>
              <w:t>'00'O,</w:t>
            </w:r>
          </w:p>
          <w:p w14:paraId="0A8EEC50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  listOfPartialTais := {cs_NG_ListNonConsecutivePartialTaiList(f_NR_Asn2Nas_PlmnId(f_NR_CellInfo_GetPLMN (v_NGC_NASCellA)), {bit2oct(f_NR_CellInfo_GetTAC (v_NGC_NASCellA))}),cs_NG_ListNonConsecutivePartialTaiList(f_NR_Asn2Nas_PlmnId(f_NR_CellInfo_GetPLMN (v_NGC_NASCellE)), {bit2oct(f_NR_CellInfo_GetTAC (v_NGC_NASCellE))})}</w:t>
            </w:r>
          </w:p>
          <w:p w14:paraId="280C760E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  }</w:t>
            </w:r>
          </w:p>
          <w:p w14:paraId="0119CB62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};</w:t>
            </w:r>
          </w:p>
          <w:p w14:paraId="559C2F57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template (value) NSSAI v_ConfiguredNSSAI := { // @sic R5-231542 sic@</w:t>
            </w:r>
          </w:p>
          <w:p w14:paraId="63D0F40C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iei := '31'O,</w:t>
            </w:r>
          </w:p>
          <w:p w14:paraId="622F54B0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lvPart := {</w:t>
            </w:r>
          </w:p>
          <w:p w14:paraId="4CD0C618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  iel := '02'O,</w:t>
            </w:r>
          </w:p>
          <w:p w14:paraId="004C5E9D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  s_nssai := {cs_S_NSSAI('01'O, '01'O, omit)}</w:t>
            </w:r>
          </w:p>
          <w:p w14:paraId="0CD662FD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}</w:t>
            </w:r>
          </w:p>
          <w:p w14:paraId="17A02F00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};</w:t>
            </w:r>
          </w:p>
          <w:p w14:paraId="7737BF7F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var template (value) NSSAI v_AllowedNSSAI:= { // @sic R5-231542 R5-235474 sic@</w:t>
            </w:r>
          </w:p>
          <w:p w14:paraId="30BA580C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iei := '15'O,</w:t>
            </w:r>
          </w:p>
          <w:p w14:paraId="77D08B9D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lvPart := {</w:t>
            </w:r>
          </w:p>
          <w:p w14:paraId="1688FC46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  iel := '04'O,</w:t>
            </w:r>
          </w:p>
          <w:p w14:paraId="2042D52F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  s_nssai := {cs_S_NSSAI('01'O, '01'O, omit), cs_S_NSSAI('01'O, '02'O, omit)}</w:t>
            </w:r>
          </w:p>
          <w:p w14:paraId="3EF9380D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  }</w:t>
            </w:r>
          </w:p>
          <w:p w14:paraId="79E82B9A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};</w:t>
            </w:r>
          </w:p>
          <w:p w14:paraId="5ADDADD4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</w:t>
            </w:r>
          </w:p>
          <w:p w14:paraId="056273AA" w14:textId="5320699A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f_NR5GC_Init_NAS(NR_2);</w:t>
            </w:r>
            <w:r w:rsidR="00485562">
              <w:rPr>
                <w:rFonts w:ascii="Arial" w:hAnsi="Arial" w:cs="Arial"/>
              </w:rPr>
              <w:t xml:space="preserve"> </w:t>
            </w:r>
            <w:r w:rsidR="00485562" w:rsidRPr="00485562">
              <w:rPr>
                <w:rFonts w:ascii="Arial" w:hAnsi="Arial" w:cs="Arial"/>
                <w:highlight w:val="yellow"/>
              </w:rPr>
              <w:t xml:space="preserve">// moved </w:t>
            </w:r>
            <w:r w:rsidR="001C068C">
              <w:rPr>
                <w:rFonts w:ascii="Arial" w:hAnsi="Arial" w:cs="Arial"/>
              </w:rPr>
              <w:t>before</w:t>
            </w:r>
          </w:p>
          <w:p w14:paraId="2CFBE579" w14:textId="77777777" w:rsidR="004A120D" w:rsidRPr="004A120D" w:rsidRDefault="004A120D" w:rsidP="004A120D">
            <w:pPr>
              <w:rPr>
                <w:rFonts w:ascii="Arial" w:hAnsi="Arial" w:cs="Arial"/>
              </w:rPr>
            </w:pPr>
          </w:p>
          <w:p w14:paraId="569F2CF2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//Create and configure cell</w:t>
            </w:r>
          </w:p>
          <w:p w14:paraId="338C1F86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f_NR_CellConfig_Def(v_NGC_NASCellA);</w:t>
            </w:r>
          </w:p>
          <w:p w14:paraId="21A228D4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f_NR_CellConfig_Def(v_NGC_NASCellE);</w:t>
            </w:r>
          </w:p>
          <w:p w14:paraId="65051BFD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  </w:t>
            </w:r>
          </w:p>
          <w:p w14:paraId="100FA3FC" w14:textId="77777777" w:rsidR="004A120D" w:rsidRPr="004A120D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lastRenderedPageBreak/>
              <w:t xml:space="preserve">    // turn on NR cell</w:t>
            </w:r>
          </w:p>
          <w:p w14:paraId="2A9F7237" w14:textId="77777777" w:rsidR="00CC1C09" w:rsidRPr="00485562" w:rsidRDefault="00CC1C09" w:rsidP="00CC1C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code----</w:t>
            </w:r>
          </w:p>
          <w:p w14:paraId="22091826" w14:textId="389CBF7C" w:rsidR="00574BDF" w:rsidRPr="003C4E4F" w:rsidRDefault="004A120D" w:rsidP="004A120D">
            <w:pPr>
              <w:rPr>
                <w:rFonts w:ascii="Arial" w:hAnsi="Arial" w:cs="Arial"/>
              </w:rPr>
            </w:pPr>
            <w:r w:rsidRPr="004A120D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66E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function f_TC_9_1_12_3_NR5GC() runs on NR5GC_PTC</w:t>
            </w:r>
          </w:p>
          <w:p w14:paraId="1500A44A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{ //NSAC / Initial registration / Rejected / equivalent PLMNs</w:t>
            </w:r>
          </w:p>
          <w:p w14:paraId="54AB54B1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NR_CellId_Type v_NGC_NASCellA := f_NR5GC_MapNASCell(ngc_CellA, NG_AllCellsOnSamePLMN);</w:t>
            </w:r>
          </w:p>
          <w:p w14:paraId="4BDCF1C7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NR_CellId_Type v_NGC_NASCellE := f_NR5GC_MapNASCell(ngc_CellE, NG_CellsOnDifferentPLMN);</w:t>
            </w:r>
          </w:p>
          <w:p w14:paraId="76343336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</w:t>
            </w:r>
            <w:r w:rsidRPr="00485562">
              <w:rPr>
                <w:rFonts w:ascii="Arial" w:hAnsi="Arial" w:cs="Arial"/>
                <w:highlight w:val="yellow"/>
              </w:rPr>
              <w:t>f_NR5GC_Init_NAS(NR_2);</w:t>
            </w:r>
          </w:p>
          <w:p w14:paraId="4B9D893D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75A6D547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1C51091E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template (value) NG_NAS_DL_Message_Type v_MsgToSend;</w:t>
            </w:r>
          </w:p>
          <w:p w14:paraId="6BD79558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NG_NAS_GutiParameters_Type v_GutiParams;</w:t>
            </w:r>
          </w:p>
          <w:p w14:paraId="48893BD1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NAS_PlmnId v_PLMN;</w:t>
            </w:r>
          </w:p>
          <w:p w14:paraId="53C89BAA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template (value) NG_MobileIdentity v_GUTIToSend;</w:t>
            </w:r>
          </w:p>
          <w:p w14:paraId="5208A153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template (value) NG_TrackingAreaIdList v_TAIList:= { // @sic R5-235474 sic@</w:t>
            </w:r>
          </w:p>
          <w:p w14:paraId="3021BB74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iei := </w:t>
            </w:r>
            <w:r w:rsidRPr="002B4380">
              <w:rPr>
                <w:rFonts w:ascii="Arial" w:hAnsi="Arial" w:cs="Arial"/>
                <w:highlight w:val="yellow"/>
              </w:rPr>
              <w:t>'54'O,</w:t>
            </w:r>
          </w:p>
          <w:p w14:paraId="192123DD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lvPart := {</w:t>
            </w:r>
          </w:p>
          <w:p w14:paraId="27699D25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  iel := </w:t>
            </w:r>
            <w:r w:rsidRPr="002B4380">
              <w:rPr>
                <w:rFonts w:ascii="Arial" w:hAnsi="Arial" w:cs="Arial"/>
                <w:highlight w:val="yellow"/>
              </w:rPr>
              <w:t>'0E'O,</w:t>
            </w:r>
            <w:r w:rsidRPr="00485562">
              <w:rPr>
                <w:rFonts w:ascii="Arial" w:hAnsi="Arial" w:cs="Arial"/>
              </w:rPr>
              <w:t xml:space="preserve"> </w:t>
            </w:r>
          </w:p>
          <w:p w14:paraId="19BE4F56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  listOfPartialTais := {cs_NG_ListNonConsecutivePartialTaiList(f_NR_Asn2Nas_PlmnId(f_NR_CellInfo_GetPLMN (v_NGC_NASCellA)), {bit2oct(f_NR_CellInfo_GetTAC (v_NGC_NASCellA))}),cs_NG_ListNonConsecutivePartialTaiList(f_NR_Asn2Nas_PlmnId(f_NR_CellInfo_GetPLMN (v_NGC_NASCellE)), {bit2oct(f_NR_CellInfo_GetTAC (v_NGC_NASCellE))})}</w:t>
            </w:r>
          </w:p>
          <w:p w14:paraId="34F6673E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  }</w:t>
            </w:r>
          </w:p>
          <w:p w14:paraId="6BE3768F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};</w:t>
            </w:r>
          </w:p>
          <w:p w14:paraId="10483F44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template (value) NSSAI v_ConfiguredNSSAI := { // @sic R5-231542 sic@</w:t>
            </w:r>
          </w:p>
          <w:p w14:paraId="3EAFDC29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iei := '31'O,</w:t>
            </w:r>
          </w:p>
          <w:p w14:paraId="7B9DDD2B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lvPart := {</w:t>
            </w:r>
          </w:p>
          <w:p w14:paraId="723AB760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  iel := '02'O,</w:t>
            </w:r>
          </w:p>
          <w:p w14:paraId="5199C859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  s_nssai := {cs_S_NSSAI('01'O, '01'O, omit)}</w:t>
            </w:r>
          </w:p>
          <w:p w14:paraId="13A7DC85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}</w:t>
            </w:r>
          </w:p>
          <w:p w14:paraId="29C39A28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};</w:t>
            </w:r>
          </w:p>
          <w:p w14:paraId="4FFDC114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var template (value) NSSAI v_AllowedNSSAI:= { // @sic R5-231542 R5-235474 sic@</w:t>
            </w:r>
          </w:p>
          <w:p w14:paraId="54E50038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lastRenderedPageBreak/>
              <w:t xml:space="preserve">      iei := '15'O,</w:t>
            </w:r>
          </w:p>
          <w:p w14:paraId="70464A05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lvPart := {</w:t>
            </w:r>
          </w:p>
          <w:p w14:paraId="53928E50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  iel := '04'O,</w:t>
            </w:r>
          </w:p>
          <w:p w14:paraId="386A6D80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  s_nssai := {cs_S_NSSAI('01'O, '01'O, omit), cs_S_NSSAI('01'O, '02'O, omit)}</w:t>
            </w:r>
          </w:p>
          <w:p w14:paraId="65F7AA8E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  }</w:t>
            </w:r>
          </w:p>
          <w:p w14:paraId="2F10821D" w14:textId="32A65ECD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};</w:t>
            </w:r>
          </w:p>
          <w:p w14:paraId="275C5C31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//Create and configure cell</w:t>
            </w:r>
          </w:p>
          <w:p w14:paraId="1D498C7C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f_NR_CellConfig_Def(v_NGC_NASCellA);</w:t>
            </w:r>
          </w:p>
          <w:p w14:paraId="299F2BDE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f_NR_CellConfig_Def(v_NGC_NASCellE);</w:t>
            </w:r>
          </w:p>
          <w:p w14:paraId="5A62ADAD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</w:t>
            </w:r>
          </w:p>
          <w:p w14:paraId="16ADB15F" w14:textId="77777777" w:rsidR="00485562" w:rsidRPr="00485562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  // turn on NR cell</w:t>
            </w:r>
          </w:p>
          <w:p w14:paraId="3127C56E" w14:textId="235D92D0" w:rsidR="00485562" w:rsidRPr="00485562" w:rsidRDefault="00CC1C09" w:rsidP="004855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code----</w:t>
            </w:r>
          </w:p>
          <w:p w14:paraId="4C11665C" w14:textId="5DCDEB5E" w:rsidR="00024AE1" w:rsidRPr="003C4E4F" w:rsidRDefault="00485562" w:rsidP="00485562">
            <w:pPr>
              <w:rPr>
                <w:rFonts w:ascii="Arial" w:hAnsi="Arial" w:cs="Arial"/>
              </w:rPr>
            </w:pPr>
            <w:r w:rsidRPr="00485562">
              <w:rPr>
                <w:rFonts w:ascii="Arial" w:hAnsi="Arial" w:cs="Arial"/>
              </w:rPr>
              <w:t xml:space="preserve">  }</w:t>
            </w:r>
          </w:p>
        </w:tc>
      </w:tr>
    </w:tbl>
    <w:p w14:paraId="59F23A2C" w14:textId="3737E9DC" w:rsidR="00856937" w:rsidRPr="003C4E4F" w:rsidRDefault="00856937" w:rsidP="0085693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E64829"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56937" w:rsidRPr="003C4E4F" w14:paraId="359601E1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91F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4EE3" w14:textId="42D868E8" w:rsidR="00856937" w:rsidRPr="003C4E4F" w:rsidRDefault="00856937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E2185D" w:rsidRPr="00E2185D">
              <w:rPr>
                <w:rFonts w:ascii="Arial" w:hAnsi="Arial" w:cs="Arial"/>
              </w:rPr>
              <w:t xml:space="preserve">fl_TC_9_1_12_3_TestBody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856937" w:rsidRPr="003C4E4F" w14:paraId="53A458A9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DD0B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A7C" w14:textId="04675A0D" w:rsidR="00856937" w:rsidRDefault="001E29CB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</w:t>
            </w:r>
            <w:r w:rsidR="00E46587">
              <w:rPr>
                <w:rFonts w:ascii="Arial" w:hAnsi="Arial" w:cs="Arial"/>
                <w:lang w:eastAsia="zh-CN"/>
              </w:rPr>
              <w:t>0A,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="009A4B16">
              <w:rPr>
                <w:rFonts w:ascii="Arial" w:hAnsi="Arial" w:cs="Arial"/>
                <w:lang w:eastAsia="zh-CN"/>
              </w:rPr>
              <w:t>as</w:t>
            </w:r>
            <w:r w:rsidR="004704D4">
              <w:rPr>
                <w:rFonts w:ascii="Arial" w:hAnsi="Arial" w:cs="Arial"/>
                <w:lang w:eastAsia="zh-CN"/>
              </w:rPr>
              <w:t xml:space="preserve"> per </w:t>
            </w:r>
            <w:r w:rsidR="004704D4" w:rsidRPr="004704D4">
              <w:rPr>
                <w:rFonts w:ascii="Arial" w:hAnsi="Arial" w:cs="Arial"/>
                <w:lang w:eastAsia="zh-CN"/>
              </w:rPr>
              <w:t>TS 38.508-1 [4], subclause 4.9.35.</w:t>
            </w:r>
            <w:r w:rsidR="004704D4">
              <w:rPr>
                <w:rFonts w:ascii="Arial" w:hAnsi="Arial" w:cs="Arial"/>
                <w:lang w:eastAsia="zh-CN"/>
              </w:rPr>
              <w:t xml:space="preserve"> Delete NSSAI for allowed NSSAI should be performed</w:t>
            </w:r>
            <w:r w:rsidR="00BF1ED5">
              <w:rPr>
                <w:rFonts w:ascii="Arial" w:hAnsi="Arial" w:cs="Arial"/>
                <w:lang w:eastAsia="zh-CN"/>
              </w:rPr>
              <w:t xml:space="preserve">. Else at step </w:t>
            </w:r>
            <w:r w:rsidR="001876CC">
              <w:rPr>
                <w:rFonts w:ascii="Arial" w:hAnsi="Arial" w:cs="Arial"/>
                <w:lang w:eastAsia="zh-CN"/>
              </w:rPr>
              <w:t>19</w:t>
            </w:r>
            <w:r w:rsidR="00BF1ED5">
              <w:rPr>
                <w:rFonts w:ascii="Arial" w:hAnsi="Arial" w:cs="Arial"/>
                <w:lang w:eastAsia="zh-CN"/>
              </w:rPr>
              <w:t xml:space="preserve"> UE may select any other allowed NSSA</w:t>
            </w:r>
            <w:r w:rsidR="00B62C46">
              <w:rPr>
                <w:rFonts w:ascii="Arial" w:hAnsi="Arial" w:cs="Arial"/>
                <w:lang w:eastAsia="zh-CN"/>
              </w:rPr>
              <w:t>I</w:t>
            </w:r>
            <w:r w:rsidR="00F629B9">
              <w:rPr>
                <w:rFonts w:ascii="Arial" w:hAnsi="Arial" w:cs="Arial"/>
                <w:lang w:eastAsia="zh-CN"/>
              </w:rPr>
              <w:t>(2,3 and4)</w:t>
            </w:r>
            <w:r w:rsidR="00BF1ED5">
              <w:rPr>
                <w:rFonts w:ascii="Arial" w:hAnsi="Arial" w:cs="Arial"/>
                <w:lang w:eastAsia="zh-CN"/>
              </w:rPr>
              <w:t xml:space="preserve"> apart from NSSAI-1 which may fail the case </w:t>
            </w:r>
            <w:r w:rsidR="00B62C46">
              <w:rPr>
                <w:rFonts w:ascii="Arial" w:hAnsi="Arial" w:cs="Arial"/>
                <w:lang w:eastAsia="zh-CN"/>
              </w:rPr>
              <w:t>for the reason</w:t>
            </w:r>
            <w:r w:rsidR="00B62C46" w:rsidRPr="00B62C46">
              <w:rPr>
                <w:rFonts w:ascii="Arial" w:hAnsi="Arial" w:cs="Arial"/>
                <w:lang w:eastAsia="zh-CN"/>
              </w:rPr>
              <w:t xml:space="preserve"> </w:t>
            </w:r>
            <w:r w:rsidR="00B62C46">
              <w:rPr>
                <w:rFonts w:ascii="Arial" w:hAnsi="Arial" w:cs="Arial"/>
                <w:lang w:eastAsia="zh-CN"/>
              </w:rPr>
              <w:t>“</w:t>
            </w:r>
            <w:r w:rsidR="00B62C46" w:rsidRPr="00B62C46">
              <w:rPr>
                <w:rFonts w:ascii="Arial" w:hAnsi="Arial" w:cs="Arial"/>
                <w:lang w:eastAsia="zh-CN"/>
              </w:rPr>
              <w:t>start an initial registration with a requested NSSAI that includes any S-NSSAI from the allowed NSSAI or the configured NSSAI that is not in the rejected NSSAI</w:t>
            </w:r>
            <w:r w:rsidR="00B62C46">
              <w:rPr>
                <w:rFonts w:ascii="Arial" w:hAnsi="Arial" w:cs="Arial"/>
                <w:lang w:eastAsia="zh-CN"/>
              </w:rPr>
              <w:t>”</w:t>
            </w:r>
            <w:r w:rsidR="00BE084D">
              <w:rPr>
                <w:rFonts w:ascii="Arial" w:hAnsi="Arial" w:cs="Arial"/>
                <w:lang w:eastAsia="zh-CN"/>
              </w:rPr>
              <w:t xml:space="preserve"> while  </w:t>
            </w:r>
            <w:r w:rsidR="00BE084D" w:rsidRPr="00BE084D">
              <w:rPr>
                <w:rFonts w:ascii="Arial" w:hAnsi="Arial" w:cs="Arial"/>
                <w:lang w:eastAsia="zh-CN"/>
              </w:rPr>
              <w:t>T3526</w:t>
            </w:r>
            <w:r w:rsidR="00BE084D">
              <w:rPr>
                <w:rFonts w:ascii="Arial" w:hAnsi="Arial" w:cs="Arial"/>
                <w:lang w:eastAsia="zh-CN"/>
              </w:rPr>
              <w:t xml:space="preserve"> will be running for NSSAI-</w:t>
            </w:r>
            <w:r w:rsidR="00B37858">
              <w:rPr>
                <w:rFonts w:ascii="Arial" w:hAnsi="Arial" w:cs="Arial"/>
                <w:lang w:eastAsia="zh-CN"/>
              </w:rPr>
              <w:t>1</w:t>
            </w:r>
            <w:r w:rsidR="00BF1ED5">
              <w:rPr>
                <w:rFonts w:ascii="Arial" w:hAnsi="Arial" w:cs="Arial"/>
                <w:lang w:eastAsia="zh-CN"/>
              </w:rPr>
              <w:t>.</w:t>
            </w:r>
          </w:p>
          <w:p w14:paraId="7E0C7337" w14:textId="77777777" w:rsidR="00B62C46" w:rsidRDefault="00E46587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step20, </w:t>
            </w:r>
            <w:r w:rsidR="001E29CB">
              <w:rPr>
                <w:rFonts w:ascii="Arial" w:hAnsi="Arial" w:cs="Arial"/>
                <w:lang w:eastAsia="zh-CN"/>
              </w:rPr>
              <w:t>For Registration accept there is no</w:t>
            </w:r>
            <w:r>
              <w:rPr>
                <w:rFonts w:ascii="Arial" w:hAnsi="Arial" w:cs="Arial"/>
                <w:lang w:eastAsia="zh-CN"/>
              </w:rPr>
              <w:t xml:space="preserve"> SRB2 established, so UE will not able to decode registration accept message.</w:t>
            </w:r>
          </w:p>
          <w:p w14:paraId="6E38A22B" w14:textId="1A43E802" w:rsidR="00E46587" w:rsidRDefault="00ED54E8" w:rsidP="00A51B0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On Step20A PDU session establishment is going to be performed so UE should be </w:t>
            </w:r>
            <w:r w:rsidR="00E27F8B">
              <w:rPr>
                <w:rFonts w:ascii="Arial" w:hAnsi="Arial" w:cs="Arial"/>
                <w:lang w:eastAsia="zh-CN"/>
              </w:rPr>
              <w:t>remained</w:t>
            </w:r>
            <w:r>
              <w:rPr>
                <w:rFonts w:ascii="Arial" w:hAnsi="Arial" w:cs="Arial"/>
                <w:lang w:eastAsia="zh-CN"/>
              </w:rPr>
              <w:t xml:space="preserve"> in RRCconnected mode, for that </w:t>
            </w:r>
            <w:r w:rsidRPr="00ED54E8">
              <w:rPr>
                <w:rFonts w:ascii="Arial" w:hAnsi="Arial" w:cs="Arial"/>
                <w:lang w:eastAsia="zh-CN"/>
              </w:rPr>
              <w:t>f_NR5GC_RRC_Idle_Steps15_20</w:t>
            </w:r>
            <w:r>
              <w:rPr>
                <w:rFonts w:ascii="Arial" w:hAnsi="Arial" w:cs="Arial"/>
                <w:lang w:eastAsia="zh-CN"/>
              </w:rPr>
              <w:t xml:space="preserve"> is updated with </w:t>
            </w:r>
            <w:r w:rsidRPr="00ED54E8">
              <w:rPr>
                <w:rFonts w:ascii="Arial" w:hAnsi="Arial" w:cs="Arial"/>
                <w:lang w:eastAsia="zh-CN"/>
              </w:rPr>
              <w:t>noRrcConnectionRelease</w:t>
            </w:r>
            <w:r w:rsidR="001D2069">
              <w:rPr>
                <w:rFonts w:ascii="Arial" w:hAnsi="Arial" w:cs="Arial"/>
                <w:lang w:eastAsia="zh-CN"/>
              </w:rPr>
              <w:t>.</w:t>
            </w:r>
          </w:p>
          <w:p w14:paraId="1C3887DB" w14:textId="77777777" w:rsidR="001D2069" w:rsidRDefault="001D2069" w:rsidP="001D2069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After registration proceure at step 20, </w:t>
            </w:r>
            <w:r w:rsidR="00B5366B">
              <w:rPr>
                <w:rFonts w:ascii="Arial" w:hAnsi="Arial" w:cs="Arial"/>
                <w:lang w:eastAsia="zh-CN"/>
              </w:rPr>
              <w:t xml:space="preserve">as per </w:t>
            </w:r>
            <w:r w:rsidR="00B5366B" w:rsidRPr="00B5366B">
              <w:rPr>
                <w:rFonts w:ascii="Arial" w:hAnsi="Arial" w:cs="Arial"/>
                <w:lang w:eastAsia="zh-CN"/>
              </w:rPr>
              <w:t>Table 9.1.12.3.3.3-3</w:t>
            </w:r>
            <w:r w:rsidR="00B5366B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SS should </w:t>
            </w:r>
            <w:r w:rsidR="003A7096">
              <w:rPr>
                <w:rFonts w:ascii="Arial" w:hAnsi="Arial" w:cs="Arial"/>
                <w:lang w:eastAsia="zh-CN"/>
              </w:rPr>
              <w:t>establish PDU session with allowed</w:t>
            </w:r>
            <w:r w:rsidR="00DA7D8A">
              <w:rPr>
                <w:rFonts w:ascii="Arial" w:hAnsi="Arial" w:cs="Arial"/>
                <w:lang w:eastAsia="zh-CN"/>
              </w:rPr>
              <w:t xml:space="preserve"> NSSAI 2</w:t>
            </w:r>
            <w:r w:rsidR="00B5366B">
              <w:rPr>
                <w:rFonts w:ascii="Arial" w:hAnsi="Arial" w:cs="Arial"/>
                <w:lang w:eastAsia="zh-CN"/>
              </w:rPr>
              <w:t>.</w:t>
            </w:r>
          </w:p>
          <w:p w14:paraId="294D646E" w14:textId="4486A689" w:rsidR="000E0AD7" w:rsidRDefault="000E0AD7" w:rsidP="000E0AD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step20A</w:t>
            </w:r>
            <w:r w:rsidR="00A4573C">
              <w:rPr>
                <w:rFonts w:ascii="Arial" w:hAnsi="Arial" w:cs="Arial"/>
                <w:lang w:eastAsia="zh-CN"/>
              </w:rPr>
              <w:t>, PDU session ID 2 will be there</w:t>
            </w:r>
            <w:r w:rsidR="001B59B2">
              <w:rPr>
                <w:rFonts w:ascii="Arial" w:hAnsi="Arial" w:cs="Arial"/>
                <w:lang w:eastAsia="zh-CN"/>
              </w:rPr>
              <w:t>,</w:t>
            </w:r>
            <w:r w:rsidR="00A4573C">
              <w:rPr>
                <w:rFonts w:ascii="Arial" w:hAnsi="Arial" w:cs="Arial"/>
                <w:lang w:eastAsia="zh-CN"/>
              </w:rPr>
              <w:t xml:space="preserve"> as PDU session 1 is already performed PDUsession establishment on step 20 after registration.</w:t>
            </w:r>
          </w:p>
          <w:p w14:paraId="37C91092" w14:textId="1B29B701" w:rsidR="00A4573C" w:rsidRDefault="00A4573C" w:rsidP="000E0AD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4573C">
              <w:rPr>
                <w:rFonts w:ascii="Arial" w:hAnsi="Arial" w:cs="Arial"/>
                <w:lang w:eastAsia="zh-CN"/>
              </w:rPr>
              <w:t xml:space="preserve">As per draft prose, </w:t>
            </w:r>
            <w:r w:rsidR="009A4B16" w:rsidRPr="00A4573C">
              <w:rPr>
                <w:rFonts w:ascii="Arial" w:hAnsi="Arial" w:cs="Arial"/>
                <w:lang w:eastAsia="zh-CN"/>
              </w:rPr>
              <w:t>need</w:t>
            </w:r>
            <w:r w:rsidRPr="00A4573C">
              <w:rPr>
                <w:rFonts w:ascii="Arial" w:hAnsi="Arial" w:cs="Arial"/>
                <w:lang w:eastAsia="zh-CN"/>
              </w:rPr>
              <w:t xml:space="preserve"> to check either UE have NSSAI-1 on rejected NSSAI list or not</w:t>
            </w:r>
            <w:r>
              <w:rPr>
                <w:rFonts w:ascii="Arial" w:hAnsi="Arial" w:cs="Arial"/>
                <w:lang w:eastAsia="zh-CN"/>
              </w:rPr>
              <w:t xml:space="preserve"> at step20c.</w:t>
            </w:r>
          </w:p>
          <w:p w14:paraId="0816F1EE" w14:textId="77777777" w:rsidR="00A4573C" w:rsidRDefault="00A4573C" w:rsidP="000E0AD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Created variable for allowed NSSAI</w:t>
            </w:r>
            <w:r w:rsidR="00126892">
              <w:rPr>
                <w:rFonts w:ascii="Arial" w:hAnsi="Arial" w:cs="Arial"/>
                <w:lang w:eastAsia="zh-CN"/>
              </w:rPr>
              <w:t xml:space="preserve"> 1</w:t>
            </w:r>
            <w:r w:rsidR="002D1BDC">
              <w:rPr>
                <w:rFonts w:ascii="Arial" w:hAnsi="Arial" w:cs="Arial"/>
                <w:lang w:eastAsia="zh-CN"/>
              </w:rPr>
              <w:t xml:space="preserve"> for step 21C for configuration update command.</w:t>
            </w:r>
          </w:p>
          <w:p w14:paraId="4571E8FA" w14:textId="04BF2CE9" w:rsidR="00126892" w:rsidRDefault="00126892" w:rsidP="0012689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A4573C">
              <w:rPr>
                <w:rFonts w:ascii="Arial" w:hAnsi="Arial" w:cs="Arial"/>
                <w:lang w:eastAsia="zh-CN"/>
              </w:rPr>
              <w:t xml:space="preserve">As per draft prose, </w:t>
            </w:r>
            <w:r w:rsidR="009A4B16" w:rsidRPr="00A4573C">
              <w:rPr>
                <w:rFonts w:ascii="Arial" w:hAnsi="Arial" w:cs="Arial"/>
                <w:lang w:eastAsia="zh-CN"/>
              </w:rPr>
              <w:t>need</w:t>
            </w:r>
            <w:r w:rsidRPr="00A4573C">
              <w:rPr>
                <w:rFonts w:ascii="Arial" w:hAnsi="Arial" w:cs="Arial"/>
                <w:lang w:eastAsia="zh-CN"/>
              </w:rPr>
              <w:t xml:space="preserve"> to check either UE have</w:t>
            </w:r>
            <w:r>
              <w:rPr>
                <w:rFonts w:ascii="Arial" w:hAnsi="Arial" w:cs="Arial"/>
                <w:lang w:eastAsia="zh-CN"/>
              </w:rPr>
              <w:t xml:space="preserve"> removed</w:t>
            </w:r>
            <w:r w:rsidRPr="00A4573C">
              <w:rPr>
                <w:rFonts w:ascii="Arial" w:hAnsi="Arial" w:cs="Arial"/>
                <w:lang w:eastAsia="zh-CN"/>
              </w:rPr>
              <w:t xml:space="preserve"> NSSAI-1 on rejected NSSAI list or not</w:t>
            </w:r>
            <w:r>
              <w:rPr>
                <w:rFonts w:ascii="Arial" w:hAnsi="Arial" w:cs="Arial"/>
                <w:lang w:eastAsia="zh-CN"/>
              </w:rPr>
              <w:t xml:space="preserve"> at step21A</w:t>
            </w:r>
            <w:r w:rsidR="009A4B16">
              <w:rPr>
                <w:rFonts w:ascii="Arial" w:hAnsi="Arial" w:cs="Arial"/>
                <w:lang w:eastAsia="zh-CN"/>
              </w:rPr>
              <w:t xml:space="preserve"> after T3526 expiry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DA51C41" w14:textId="77777777" w:rsidR="00126892" w:rsidRDefault="00126892" w:rsidP="000E0AD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To add </w:t>
            </w:r>
            <w:r w:rsidR="00BF160F">
              <w:rPr>
                <w:rFonts w:ascii="Arial" w:hAnsi="Arial" w:cs="Arial"/>
                <w:lang w:eastAsia="zh-CN"/>
              </w:rPr>
              <w:t>allowed NSSAI-1 on UE NSSAI storage, configuration update command procedure should be performed</w:t>
            </w:r>
            <w:r w:rsidR="00B77245">
              <w:rPr>
                <w:rFonts w:ascii="Arial" w:hAnsi="Arial" w:cs="Arial"/>
                <w:lang w:eastAsia="zh-CN"/>
              </w:rPr>
              <w:t xml:space="preserve"> at step 21</w:t>
            </w:r>
            <w:r w:rsidR="008A216B">
              <w:rPr>
                <w:rFonts w:ascii="Arial" w:hAnsi="Arial" w:cs="Arial"/>
                <w:lang w:eastAsia="zh-CN"/>
              </w:rPr>
              <w:t>B</w:t>
            </w:r>
            <w:r w:rsidR="00B77245">
              <w:rPr>
                <w:rFonts w:ascii="Arial" w:hAnsi="Arial" w:cs="Arial"/>
                <w:lang w:eastAsia="zh-CN"/>
              </w:rPr>
              <w:t xml:space="preserve"> and step21</w:t>
            </w:r>
            <w:r w:rsidR="008A216B">
              <w:rPr>
                <w:rFonts w:ascii="Arial" w:hAnsi="Arial" w:cs="Arial"/>
                <w:lang w:eastAsia="zh-CN"/>
              </w:rPr>
              <w:t>C</w:t>
            </w:r>
            <w:r w:rsidR="00BF160F">
              <w:rPr>
                <w:rFonts w:ascii="Arial" w:hAnsi="Arial" w:cs="Arial"/>
                <w:lang w:eastAsia="zh-CN"/>
              </w:rPr>
              <w:t>.</w:t>
            </w:r>
          </w:p>
          <w:p w14:paraId="3239BBE3" w14:textId="7CAF9F32" w:rsidR="008A216B" w:rsidRDefault="008A216B" w:rsidP="008A21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step21D, PDU session ID 2 will be there</w:t>
            </w:r>
            <w:r w:rsidR="001B59B2"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as PDU session 1 is already performed PDUsession establishment on step 20 after registration.</w:t>
            </w:r>
          </w:p>
          <w:p w14:paraId="7276D3B2" w14:textId="04F21623" w:rsidR="008A216B" w:rsidRPr="000E0AD7" w:rsidRDefault="008A216B" w:rsidP="000E0AD7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step22, PDU session establishment procedure should be performed with NSSAI 1 on NSA CellE</w:t>
            </w:r>
          </w:p>
        </w:tc>
      </w:tr>
      <w:tr w:rsidR="00856937" w:rsidRPr="003C4E4F" w14:paraId="233CC5CE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351E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A403" w14:textId="77777777" w:rsidR="00011403" w:rsidRPr="00E46587" w:rsidRDefault="00B62C46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</w:t>
            </w:r>
            <w:r w:rsidR="001E29CB" w:rsidRPr="001E29CB">
              <w:rPr>
                <w:rFonts w:cs="Arial"/>
                <w:lang w:eastAsia="zh-CN"/>
              </w:rPr>
              <w:t>f_NR5GC_DeleteNSSAI</w:t>
            </w:r>
            <w:r w:rsidR="001E29CB">
              <w:rPr>
                <w:rFonts w:cs="Arial"/>
                <w:lang w:eastAsia="zh-CN"/>
              </w:rPr>
              <w:t xml:space="preserve"> for allowed NSSAI as well.</w:t>
            </w:r>
          </w:p>
          <w:p w14:paraId="446A0163" w14:textId="35896E8A" w:rsidR="00E46587" w:rsidRPr="00E46587" w:rsidRDefault="00E46587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Updated SRB1 for registration accept message.</w:t>
            </w:r>
          </w:p>
          <w:p w14:paraId="369FA903" w14:textId="2E5DEB4D" w:rsidR="00E46587" w:rsidRDefault="00ED54E8" w:rsidP="00A51B00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lastRenderedPageBreak/>
              <w:t xml:space="preserve">Modified </w:t>
            </w:r>
            <w:r w:rsidR="001D2069" w:rsidRPr="001D2069">
              <w:rPr>
                <w:rFonts w:cs="Arial"/>
                <w:lang w:val="en-SG"/>
              </w:rPr>
              <w:t>f_NR5GC_RRC_Idle_Steps15_20 is updated with noRrcConnectionRelease</w:t>
            </w:r>
            <w:r w:rsidR="008A216B">
              <w:rPr>
                <w:rFonts w:cs="Arial"/>
                <w:lang w:val="en-SG"/>
              </w:rPr>
              <w:t>.</w:t>
            </w:r>
          </w:p>
          <w:p w14:paraId="13AE7C6C" w14:textId="77777777" w:rsidR="00B5366B" w:rsidRDefault="00B5366B" w:rsidP="00B5366B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NSSAI 2</w:t>
            </w:r>
            <w:r w:rsidR="0035275B">
              <w:rPr>
                <w:rFonts w:cs="Arial"/>
                <w:lang w:val="en-SG"/>
              </w:rPr>
              <w:t xml:space="preserve"> as argument on function </w:t>
            </w:r>
            <w:r w:rsidR="0035275B" w:rsidRPr="0035275B">
              <w:rPr>
                <w:rFonts w:cs="Arial"/>
                <w:lang w:val="en-SG"/>
              </w:rPr>
              <w:t>f_NR5GC_RRC_Idle_Steps15_20</w:t>
            </w:r>
            <w:r w:rsidR="000E0AD7">
              <w:rPr>
                <w:rFonts w:cs="Arial"/>
                <w:lang w:val="en-SG"/>
              </w:rPr>
              <w:t>.</w:t>
            </w:r>
          </w:p>
          <w:p w14:paraId="7FA4A266" w14:textId="77777777" w:rsidR="000E0AD7" w:rsidRDefault="00A4573C" w:rsidP="000E0AD7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Updated PDU session ID to 2.</w:t>
            </w:r>
          </w:p>
          <w:p w14:paraId="3246C108" w14:textId="77777777" w:rsidR="00A4573C" w:rsidRDefault="00A4573C" w:rsidP="000E0AD7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test verdict to check rejected NSSAI</w:t>
            </w:r>
          </w:p>
          <w:p w14:paraId="09F6FD7D" w14:textId="77777777" w:rsidR="00A4573C" w:rsidRDefault="002D1BDC" w:rsidP="000E0AD7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Defined v</w:t>
            </w:r>
            <w:r w:rsidR="00126892">
              <w:rPr>
                <w:rFonts w:cs="Arial"/>
                <w:lang w:val="en-SG"/>
              </w:rPr>
              <w:t xml:space="preserve">ariable </w:t>
            </w:r>
            <w:r w:rsidR="00126892" w:rsidRPr="00126892">
              <w:rPr>
                <w:rFonts w:cs="Arial"/>
                <w:lang w:val="en-SG"/>
              </w:rPr>
              <w:t>v_AllowedNSSAI</w:t>
            </w:r>
            <w:r w:rsidR="00126892">
              <w:rPr>
                <w:rFonts w:cs="Arial"/>
                <w:lang w:val="en-SG"/>
              </w:rPr>
              <w:t xml:space="preserve"> wih NSSAI 1.</w:t>
            </w:r>
          </w:p>
          <w:p w14:paraId="2E537FBE" w14:textId="2D52EEAC" w:rsidR="00126892" w:rsidRDefault="00126892" w:rsidP="00126892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test verdict to check rejected NSSAI</w:t>
            </w:r>
            <w:r w:rsidR="008A216B">
              <w:rPr>
                <w:rFonts w:cs="Arial"/>
                <w:lang w:val="en-SG"/>
              </w:rPr>
              <w:t>.</w:t>
            </w:r>
          </w:p>
          <w:p w14:paraId="4F9BFFF1" w14:textId="7F1D772C" w:rsidR="00126892" w:rsidRDefault="008A216B" w:rsidP="000E0AD7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Configuration updated command send and reception.</w:t>
            </w:r>
          </w:p>
          <w:p w14:paraId="319E33B2" w14:textId="77777777" w:rsidR="008A216B" w:rsidRDefault="008A216B" w:rsidP="008A216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Updated PDU session ID to 2.</w:t>
            </w:r>
          </w:p>
          <w:p w14:paraId="4E04A50D" w14:textId="78CB67E6" w:rsidR="00126892" w:rsidRPr="005A016A" w:rsidRDefault="008A216B" w:rsidP="008A216B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Pr="008A216B">
              <w:rPr>
                <w:rFonts w:cs="Arial"/>
                <w:lang w:val="en-SG"/>
              </w:rPr>
              <w:t>f_NR5GC_PDUSessionEstablishment</w:t>
            </w:r>
            <w:r>
              <w:rPr>
                <w:rFonts w:cs="Arial"/>
                <w:lang w:val="en-SG"/>
              </w:rPr>
              <w:t xml:space="preserve"> with 1 session on CellE.</w:t>
            </w:r>
          </w:p>
        </w:tc>
      </w:tr>
      <w:tr w:rsidR="00856937" w:rsidRPr="003C4E4F" w14:paraId="62EFE5CA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40C2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2E8" w14:textId="31F209E8" w:rsidR="00856937" w:rsidRPr="003C4E4F" w:rsidRDefault="00E805A2" w:rsidP="00D64EC7">
            <w:pPr>
              <w:spacing w:after="0"/>
              <w:rPr>
                <w:rFonts w:ascii="Arial" w:hAnsi="Arial" w:cs="Arial"/>
              </w:rPr>
            </w:pPr>
            <w:r w:rsidRPr="00E805A2">
              <w:rPr>
                <w:rFonts w:ascii="Arial" w:hAnsi="Arial" w:cs="Arial"/>
              </w:rPr>
              <w:t>NSAC_NR5GC</w:t>
            </w:r>
          </w:p>
        </w:tc>
      </w:tr>
      <w:tr w:rsidR="00856937" w:rsidRPr="003C4E4F" w14:paraId="0713D665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BCC" w14:textId="77777777" w:rsidR="00856937" w:rsidRPr="003C4E4F" w:rsidRDefault="00856937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CCA" w14:textId="77777777" w:rsidR="00856937" w:rsidRPr="003C4E4F" w:rsidRDefault="00856937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F149F55" w14:textId="77777777" w:rsidR="00856937" w:rsidRPr="003C4E4F" w:rsidRDefault="00856937" w:rsidP="00856937">
      <w:pPr>
        <w:rPr>
          <w:rFonts w:ascii="Arial" w:hAnsi="Arial" w:cs="Arial"/>
        </w:rPr>
      </w:pPr>
    </w:p>
    <w:p w14:paraId="75315405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6AF0DE15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765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function fl_TC_9_1_12_3_TestBody() runs on NR5GC_PTC</w:t>
            </w:r>
          </w:p>
          <w:p w14:paraId="289FDE6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{</w:t>
            </w:r>
          </w:p>
          <w:p w14:paraId="18244C0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NR_CellId_Type v_NGC_NASCellA := f_NR5GC_MapNASCell(ngc_CellA, NG_CellsOnDifferentPLMN);</w:t>
            </w:r>
          </w:p>
          <w:p w14:paraId="4385288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NR_CellId_Type v_NGC_NASCellE := f_NR5GC_MapNASCell(ngc_CellE, NG_CellsOnDifferentPLMN);</w:t>
            </w:r>
          </w:p>
          <w:p w14:paraId="6671365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203E52E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11FFB46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NAS_PlmnId v_PLMN := f_NR_Asn2Nas_PlmnId(f_NR_CellInfo_GetPLMN (v_NGC_NASCellA));</w:t>
            </w:r>
          </w:p>
          <w:p w14:paraId="19B87B4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NG_MobileIdentity v_GUTIToSend;</w:t>
            </w:r>
          </w:p>
          <w:p w14:paraId="555E44E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NG_TrackingAreaIdList v_TAIList;</w:t>
            </w:r>
          </w:p>
          <w:p w14:paraId="1C866AA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NG_NAS_DL_Message_Type v_MsgToSend;</w:t>
            </w:r>
          </w:p>
          <w:p w14:paraId="6BB536A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PartialXtdRejectedNSSAI v_PartialXtdRejectedNSSAI1 := f_BuildNR5GC_PartialXtdRejectedNSSAIType1({cs_XtdRejectedS_NSSAI('0100'B, '0011'B, '01'O, 'FFFFFF'O)}, bit2oct('10100010'B));// @sic R5-235474 sic@</w:t>
            </w:r>
          </w:p>
          <w:p w14:paraId="21FE2C7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ExtdRejectedNSSAI v_ExtdRejectedNSSAI := f_BuildNR5GC_ExtdRejectedNSSAI({v_PartialXtdRejectedNSSAI1});   // @sic R5-235474 sic@</w:t>
            </w:r>
          </w:p>
          <w:p w14:paraId="2EFC808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NSSAI v_RequestedNSSAI := { // @sic R5-235474 sic@</w:t>
            </w:r>
          </w:p>
          <w:p w14:paraId="27DAECA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iei := '2F'O,</w:t>
            </w:r>
          </w:p>
          <w:p w14:paraId="14B6361D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lvPart := {</w:t>
            </w:r>
          </w:p>
          <w:p w14:paraId="2D46AFC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iel := '02'O,</w:t>
            </w:r>
          </w:p>
          <w:p w14:paraId="0BD25CCF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s_nssai := {cs_S_NSSAI('01'O, '02'O, omit)}</w:t>
            </w:r>
          </w:p>
          <w:p w14:paraId="203F19D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}};</w:t>
            </w:r>
          </w:p>
          <w:p w14:paraId="2FCE054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template (value) NSSAI v_AllowedNSSAI := { // @sic R5-235474 sic@</w:t>
            </w:r>
          </w:p>
          <w:p w14:paraId="0DAD179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iei := '15'O,</w:t>
            </w:r>
          </w:p>
          <w:p w14:paraId="446DAD9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lvPart := {</w:t>
            </w:r>
          </w:p>
          <w:p w14:paraId="3EA8DE6F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iel := '02'O,</w:t>
            </w:r>
          </w:p>
          <w:p w14:paraId="6F6A0FB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lastRenderedPageBreak/>
              <w:t xml:space="preserve">        s_nssai := {cs_S_NSSAI('01'O, '02'O, omit)}</w:t>
            </w:r>
          </w:p>
          <w:p w14:paraId="52EA56B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}</w:t>
            </w:r>
          </w:p>
          <w:p w14:paraId="030EA0C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};</w:t>
            </w:r>
          </w:p>
          <w:p w14:paraId="6339A48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var charstring v_NSSAI := f_ConvertS_NSSAI_ForATCommand (cs_S_NSSAI('01'O, '01'O, omit));</w:t>
            </w:r>
          </w:p>
          <w:p w14:paraId="356A243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timer t_T3526 := 120.0;   // @sic R5-235474 sic@</w:t>
            </w:r>
          </w:p>
          <w:p w14:paraId="43FC39E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</w:p>
          <w:p w14:paraId="3E4650A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0A" siclog@</w:t>
            </w:r>
          </w:p>
          <w:p w14:paraId="2A90C23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//Test procedure for deleting configured S-NSSAI and default configured S-NSSAI is performed as specified in TS 38.508-1 [4], subclause 4.9.35.</w:t>
            </w:r>
          </w:p>
          <w:p w14:paraId="0E770CD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 @sic R5-235474 sic@</w:t>
            </w:r>
          </w:p>
          <w:p w14:paraId="0833BC8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f_NR5GC_DeleteNSSAI (v_NGC_NASCellA, Delete_Default_Configured, -, -, tsc_NR_RbId_SRB2);</w:t>
            </w:r>
          </w:p>
          <w:p w14:paraId="43D3E0D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f_NR5GC_DeleteNSSAI (v_NGC_NASCellA, Delete_Configured, '000000'O, -, tsc_NR_RbId_SRB2);</w:t>
            </w:r>
          </w:p>
          <w:p w14:paraId="32650CC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69A8912C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0B" siclog@</w:t>
            </w:r>
          </w:p>
          <w:p w14:paraId="02D6457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//The UE is switched off by executing generic procedure in Table 4.9.6.3-1 in TS 38.508-1 [4]</w:t>
            </w:r>
          </w:p>
          <w:p w14:paraId="7134939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f_NR_UE_DeRegisterOnSwitchOff (v_NGC_NASCellA, STATE_CONNECTED_3A);    // @sic R5-235474 sic@</w:t>
            </w:r>
          </w:p>
          <w:p w14:paraId="090EF721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1E2B6D5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1" siclog@</w:t>
            </w:r>
          </w:p>
          <w:p w14:paraId="030EF0A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f_NR_SetCellPower (v_NGC_NASCellA, tsc_NR_ServingCellSSS_EPRE_FR1, tsc_NR_ServingCellSSS_EPRE_FR2);</w:t>
            </w:r>
          </w:p>
          <w:p w14:paraId="6F334A8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f_NR_SetCellPower (v_NGC_NASCellE, tsc_NR_NonSuitableOffCellSSS_EPRE, tsc_NR_NonSuitableOffCellSSS_EPRE);</w:t>
            </w:r>
          </w:p>
          <w:p w14:paraId="1DBDF8C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1BFEBB6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2" siclog@</w:t>
            </w:r>
          </w:p>
          <w:p w14:paraId="1667F34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f_NR5GC_SwitchOnAndResetIMS();</w:t>
            </w:r>
          </w:p>
          <w:p w14:paraId="2CEBA4C2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671C7D6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3 - 14" siclog@</w:t>
            </w:r>
          </w:p>
          <w:p w14:paraId="4B035A2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v_ReceivedMsg := f_NR_RRC_ConnEst_DefWithNas (v_NGC_NASCellA, tsc_NR_RRC_TI_Def, ?, tsc_SHT_IntegrityProtected);</w:t>
            </w:r>
          </w:p>
          <w:p w14:paraId="5AA5F7BC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if (not f_Check_NG_RegistrationReqMsg (v_GMM_MobilityInfo, v_ReceivedMsg.Pdu, Initial_Secure)) {</w:t>
            </w:r>
          </w:p>
          <w:p w14:paraId="2C1DCD4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f_NR_SetVerdictFailOrInconc(__FILE__, __LINE__, "Registration Request Message Failed");</w:t>
            </w:r>
          </w:p>
          <w:p w14:paraId="0E58D87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}</w:t>
            </w:r>
          </w:p>
          <w:p w14:paraId="01740AA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f_NR5GC_RRC_Idle_Steps5_13(v_GMM_MobilityInfo, v_NGC_NASCellA, v_ReceivedMsg, v_PLMN, TESTMode_OFF, Initial_Secure);</w:t>
            </w:r>
          </w:p>
          <w:p w14:paraId="5BC91A21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4CFC5B0D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lastRenderedPageBreak/>
              <w:t xml:space="preserve">    //@siclog "Step 15" siclog@</w:t>
            </w:r>
          </w:p>
          <w:p w14:paraId="083DD8B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SRB.send(cas_NR_SRB_NasPdu_REQ(v_NGC_NASCellA,</w:t>
            </w:r>
          </w:p>
          <w:p w14:paraId="47AFB9E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tsc_NR_RbId_SRB1,</w:t>
            </w:r>
          </w:p>
          <w:p w14:paraId="3B7B891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cs_TimingInfo_Now,</w:t>
            </w:r>
          </w:p>
          <w:p w14:paraId="0D471DB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cs_NG_NAS_Request(tsc_SHT_IntegrityProtected_Ciphered, cs_NG_REGISTRATION_REJECT(cs_GMM_GSM_Cause(omit, tsc_Cause_NoNetworkSlices_Available), -, -, -, -, -, v_ExtdRejectedNSSAI))));</w:t>
            </w:r>
          </w:p>
          <w:p w14:paraId="7C4B873C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78900ADF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16" siclog@</w:t>
            </w:r>
          </w:p>
          <w:p w14:paraId="48FDF37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t_T3526.start;</w:t>
            </w:r>
          </w:p>
          <w:p w14:paraId="5170F53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757C1D89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17" siclog@</w:t>
            </w:r>
          </w:p>
          <w:p w14:paraId="358619D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f_NR_RRCRelease(v_NGC_NASCellA);</w:t>
            </w:r>
          </w:p>
          <w:p w14:paraId="749922F1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31DE6459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18" siclog@</w:t>
            </w:r>
          </w:p>
          <w:p w14:paraId="3BBC7A4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//void</w:t>
            </w:r>
          </w:p>
          <w:p w14:paraId="48ABEEB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 @sic R5-235474 sic@</w:t>
            </w:r>
          </w:p>
          <w:p w14:paraId="06F235D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</w:t>
            </w:r>
          </w:p>
          <w:p w14:paraId="1508D5B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19" siclog@</w:t>
            </w:r>
          </w:p>
          <w:p w14:paraId="0EFADDE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f_NR_SetCellPower (v_NGC_NASCellE, tsc_NR_ServingCellSSS_EPRE_FR1, tsc_NR_ServingCellSSS_EPRE_FR2);</w:t>
            </w:r>
          </w:p>
          <w:p w14:paraId="4920221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f_NR_SetCellPower (v_NGC_NASCellA, tsc_NR_NonSuitableOffCellSSS_EPRE, tsc_NR_NonSuitableOffCellSSS_EPRE);</w:t>
            </w:r>
          </w:p>
          <w:p w14:paraId="70C89C2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5B1B6F2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20" siclog@</w:t>
            </w:r>
          </w:p>
          <w:p w14:paraId="468486C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//Steps 2-20a1 of Table 4.5.2.2-2 of the generic procedure in TS 38.508-1 [4] are performed.</w:t>
            </w:r>
          </w:p>
          <w:p w14:paraId="65338F6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 @sic R5-235474 sic@</w:t>
            </w:r>
          </w:p>
          <w:p w14:paraId="0611601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v_ReceivedMsg := f_NR_RRC_ConnEst_DefWithNas (v_NGC_NASCellE, tsc_NR_RRC_TI_Def, ?);</w:t>
            </w:r>
          </w:p>
          <w:p w14:paraId="639F83D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if (f_Check_NG_RegistrationReqMsg (v_GMM_MobilityInfo, v_ReceivedMsg.Pdu, Initial_Secure, -, -, -, -, cdr_NG_GMM_Cap_ERNSSAI, -, v_RequestedNSSAI)) {</w:t>
            </w:r>
          </w:p>
          <w:p w14:paraId="79914E6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f_NR_PreliminaryPass(__FILE__, __LINE__, "Step 20");</w:t>
            </w:r>
          </w:p>
          <w:p w14:paraId="567AB9CF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}</w:t>
            </w:r>
          </w:p>
          <w:p w14:paraId="3D37311C" w14:textId="77777777" w:rsidR="00E3119F" w:rsidRPr="00E3119F" w:rsidRDefault="00E3119F" w:rsidP="00E3119F">
            <w:pPr>
              <w:rPr>
                <w:rFonts w:ascii="Arial" w:hAnsi="Arial" w:cs="Arial"/>
              </w:rPr>
            </w:pPr>
          </w:p>
          <w:p w14:paraId="0963E321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v_PLMN := f_NR_Asn2Nas_PlmnId(f_NR_CellInfo_GetPLMN (v_NGC_NASCellE));</w:t>
            </w:r>
          </w:p>
          <w:p w14:paraId="580D284D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v_GUTIToSend := f_NG_GutiParameters2MobileIdentity (v_PLMN, f_NR5GC_CellInfo_GetGutiParameters (v_NGC_NASCellE));</w:t>
            </w:r>
          </w:p>
          <w:p w14:paraId="0BCFFE79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lastRenderedPageBreak/>
              <w:t xml:space="preserve">    v_TAIList := cs_NG_TAIListNonConsecutive(v_PLMN, {bit2oct(f_NR_CellInfo_GetTAC (v_NGC_NASCellE))});</w:t>
            </w:r>
          </w:p>
          <w:p w14:paraId="45621C0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</w:p>
          <w:p w14:paraId="5FDA41F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f_NR5GC_RRC_Idle_Steps5_13 (v_GMM_MobilityInfo, v_NGC_NASCellE, v_ReceivedMsg, v_PLMN, TESTMode_OFF, Initial_Secure);</w:t>
            </w:r>
          </w:p>
          <w:p w14:paraId="5321592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</w:p>
          <w:p w14:paraId="4165FE6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 Registration Accept</w:t>
            </w:r>
          </w:p>
          <w:p w14:paraId="00DD184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v_MsgToSend := f_Get_NG_RegistrationAcceptMsg (Initial_Secure,</w:t>
            </w:r>
          </w:p>
          <w:p w14:paraId="3CF8F60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v_GMM_MobilityInfo,</w:t>
            </w:r>
          </w:p>
          <w:p w14:paraId="3602E75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v_GUTIToSend,</w:t>
            </w:r>
          </w:p>
          <w:p w14:paraId="2871215D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v_TAIList,</w:t>
            </w:r>
          </w:p>
          <w:p w14:paraId="1719A7D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cs_PLMN_List_1PLMN(f_NR_Asn2Nas_PlmnId(f_NR_CellInfo_GetPLMN (v_NGC_NASCellE))),</w:t>
            </w:r>
          </w:p>
          <w:p w14:paraId="4E484EF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v_AllowedNSSAI,</w:t>
            </w:r>
          </w:p>
          <w:p w14:paraId="47099F7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5736596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v_GMM_MobilityInfo.SessionStatus</w:t>
            </w:r>
          </w:p>
          <w:p w14:paraId="5B1012A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                                               );</w:t>
            </w:r>
          </w:p>
          <w:p w14:paraId="12A8EC9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SRB.send(cas_NR_SRB_NasPdu_REQ(v_NGC_NASCellE, tsc_NR_RbId_</w:t>
            </w:r>
            <w:r w:rsidRPr="00F908AE">
              <w:rPr>
                <w:rFonts w:ascii="Arial" w:hAnsi="Arial" w:cs="Arial"/>
                <w:highlight w:val="yellow"/>
              </w:rPr>
              <w:t>SRB2</w:t>
            </w:r>
            <w:r w:rsidRPr="00E3119F">
              <w:rPr>
                <w:rFonts w:ascii="Arial" w:hAnsi="Arial" w:cs="Arial"/>
              </w:rPr>
              <w:t>, -, cs_NG_NAS_Request(tsc_SHT_IntegrityProtected_Ciphered, v_MsgToSend)));</w:t>
            </w:r>
          </w:p>
          <w:p w14:paraId="7588EE6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212E3923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f_NR5GC_RRC_Idle_Steps15_20(v_NGC_NASCellE, TESTMode_OFF, </w:t>
            </w:r>
            <w:r w:rsidRPr="00F908AE">
              <w:rPr>
                <w:rFonts w:ascii="Arial" w:hAnsi="Arial" w:cs="Arial"/>
                <w:highlight w:val="yellow"/>
              </w:rPr>
              <w:t>rrcConnectionRelease</w:t>
            </w:r>
            <w:r w:rsidRPr="00E3119F">
              <w:rPr>
                <w:rFonts w:ascii="Arial" w:hAnsi="Arial" w:cs="Arial"/>
              </w:rPr>
              <w:t>);</w:t>
            </w:r>
          </w:p>
          <w:p w14:paraId="0552C038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52A4E94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20A" siclog@</w:t>
            </w:r>
          </w:p>
          <w:p w14:paraId="1B9626D5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//Cause the UE to request establishment of PDU session with S-NSSAI=1.</w:t>
            </w:r>
          </w:p>
          <w:p w14:paraId="6A5C6B4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f_UT_RequestPDUSession(UT, </w:t>
            </w:r>
            <w:r w:rsidRPr="00F908AE">
              <w:rPr>
                <w:rFonts w:ascii="Arial" w:hAnsi="Arial" w:cs="Arial"/>
                <w:highlight w:val="yellow"/>
              </w:rPr>
              <w:t>1</w:t>
            </w:r>
            <w:r w:rsidRPr="00E3119F">
              <w:rPr>
                <w:rFonts w:ascii="Arial" w:hAnsi="Arial" w:cs="Arial"/>
              </w:rPr>
              <w:t>, -, -, -, v_NSSAI, -, -, -, -, -, -, LOCAL_CNF_REQUIRED);  // @sic R5-235474, R5s230789 sic@</w:t>
            </w:r>
          </w:p>
          <w:p w14:paraId="768C81F1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0762041F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20B" siclog@</w:t>
            </w:r>
          </w:p>
          <w:p w14:paraId="5644DF9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//Check: Does the UE transmit an RRCSetupRequest message within T3526 associated with S-NSSAI=1 in the next 30s seconds?</w:t>
            </w:r>
          </w:p>
          <w:p w14:paraId="2B439FB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 @sic R5-235474 sic@</w:t>
            </w:r>
          </w:p>
          <w:p w14:paraId="5C5412B7" w14:textId="77777777" w:rsidR="00E3119F" w:rsidRPr="00AF1534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r w:rsidRPr="00AF1534">
              <w:rPr>
                <w:rFonts w:ascii="Arial" w:hAnsi="Arial" w:cs="Arial"/>
                <w:highlight w:val="yellow"/>
              </w:rPr>
              <w:t>f_NR_CheckNoRRCSetupReq(v_NGC_NASCellE, 30.0);</w:t>
            </w:r>
          </w:p>
          <w:p w14:paraId="205ED664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AF1534">
              <w:rPr>
                <w:rFonts w:ascii="Arial" w:hAnsi="Arial" w:cs="Arial"/>
                <w:highlight w:val="yellow"/>
              </w:rPr>
              <w:t xml:space="preserve">    f_NR_PreliminaryPass(__FILE__, __LINE__, "Step 20B");</w:t>
            </w:r>
          </w:p>
          <w:p w14:paraId="715380FC" w14:textId="77777777" w:rsidR="00E3119F" w:rsidRPr="00E3119F" w:rsidRDefault="00E3119F" w:rsidP="00E3119F">
            <w:pPr>
              <w:rPr>
                <w:rFonts w:ascii="Arial" w:hAnsi="Arial" w:cs="Arial"/>
              </w:rPr>
            </w:pPr>
          </w:p>
          <w:p w14:paraId="2B88286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21" siclog@</w:t>
            </w:r>
          </w:p>
          <w:p w14:paraId="2182BDC7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t_T3526.timeout;</w:t>
            </w:r>
          </w:p>
          <w:p w14:paraId="2FB74446" w14:textId="77777777" w:rsidR="00E3119F" w:rsidRPr="00E3119F" w:rsidRDefault="00E3119F" w:rsidP="00E3119F">
            <w:pPr>
              <w:rPr>
                <w:rFonts w:ascii="Arial" w:hAnsi="Arial" w:cs="Arial"/>
              </w:rPr>
            </w:pPr>
          </w:p>
          <w:p w14:paraId="24C3082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lastRenderedPageBreak/>
              <w:t xml:space="preserve">    //@siclog "Step 21A" siclog@</w:t>
            </w:r>
          </w:p>
          <w:p w14:paraId="691B6D2B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//Cause the UE to request establishment of PDU session with S-NSSAI=1.</w:t>
            </w:r>
          </w:p>
          <w:p w14:paraId="5C37F7A4" w14:textId="070AC4E2" w:rsidR="00E3119F" w:rsidRPr="00E3119F" w:rsidRDefault="00E3119F" w:rsidP="00DA4A5D">
            <w:pPr>
              <w:jc w:val="center"/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f_UT_RequestPDUSession(UT, </w:t>
            </w:r>
            <w:r w:rsidRPr="00DA4A5D">
              <w:rPr>
                <w:rFonts w:ascii="Arial" w:hAnsi="Arial" w:cs="Arial"/>
                <w:highlight w:val="yellow"/>
              </w:rPr>
              <w:t>1</w:t>
            </w:r>
            <w:r w:rsidRPr="00E3119F">
              <w:rPr>
                <w:rFonts w:ascii="Arial" w:hAnsi="Arial" w:cs="Arial"/>
              </w:rPr>
              <w:t>, -, -, -, v_NSSAI);  // @sic R5-235474 sic@</w:t>
            </w:r>
          </w:p>
          <w:p w14:paraId="6A24336E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</w:p>
          <w:p w14:paraId="09D5EF89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//@siclog "Step 22" siclog@</w:t>
            </w:r>
          </w:p>
          <w:p w14:paraId="6F5315CF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//Check: Does the UE transmit a REGISTRATION REQUEST message on NGC Cell E?</w:t>
            </w:r>
          </w:p>
          <w:p w14:paraId="6178AB7F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E3119F">
              <w:rPr>
                <w:rFonts w:ascii="Arial" w:hAnsi="Arial" w:cs="Arial"/>
              </w:rPr>
              <w:t xml:space="preserve">    </w:t>
            </w:r>
            <w:r w:rsidRPr="001D0B2A">
              <w:rPr>
                <w:rFonts w:ascii="Arial" w:hAnsi="Arial" w:cs="Arial"/>
                <w:highlight w:val="yellow"/>
              </w:rPr>
              <w:t>v_ReceivedMsg := f_NR_RRC_ConnEst_DefWithNas (v_NGC_NASCellE, tsc_NR_RRC_TI_Def, ?);</w:t>
            </w:r>
          </w:p>
          <w:p w14:paraId="6D58065E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if (not f_Check_NG_RegistrationReqMsg (v_GMM_MobilityInfo, v_ReceivedMsg.Pdu, Initial_NoSecurity)) {</w:t>
            </w:r>
          </w:p>
          <w:p w14:paraId="64F93F2E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  f_NR_SetVerdictFailOrInconc(__FILE__, __LINE__, "Registration Request Message Failed");</w:t>
            </w:r>
          </w:p>
          <w:p w14:paraId="48F9AB71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}else {</w:t>
            </w:r>
          </w:p>
          <w:p w14:paraId="2D32DED3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f_NR_PreliminaryPass(__FILE__, __LINE__, "Step 22");</w:t>
            </w:r>
          </w:p>
          <w:p w14:paraId="139B1727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3FD3E61F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</w:t>
            </w:r>
          </w:p>
          <w:p w14:paraId="3F2FFA85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//@siclog "Step 23-28" siclog@</w:t>
            </w:r>
          </w:p>
          <w:p w14:paraId="2EAA9031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// @sic R5-235474 sic@</w:t>
            </w:r>
          </w:p>
          <w:p w14:paraId="606A7367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f_NR_RRC_ActivateSecurity (v_NGC_NASCellE, valueof(v_ReceivedMsg.SecurityProtection.NasCount));</w:t>
            </w:r>
          </w:p>
          <w:p w14:paraId="6EDA1AD2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SRB.send (cas_NR_SRB_NasPdu_REQ(v_NGC_NASCellE, tsc_NR_RbId_SRB1, -, cs_NG_NAS_Request(tsc_SHT_IntegrityProtected_Ciphered, f_Get_NG_ServiceAcceptMsg(v_ReceivedMsg.Pdu.Msg.service_Request.pduSessionStatus))));</w:t>
            </w:r>
          </w:p>
          <w:p w14:paraId="4043D36A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if (pc_noOf_PDUsSameConnection &gt; 0 ){</w:t>
            </w:r>
          </w:p>
          <w:p w14:paraId="05125D5B" w14:textId="77777777" w:rsidR="00E3119F" w:rsidRPr="001D0B2A" w:rsidRDefault="00E3119F" w:rsidP="00E3119F">
            <w:pPr>
              <w:rPr>
                <w:rFonts w:ascii="Arial" w:hAnsi="Arial" w:cs="Arial"/>
                <w:highlight w:val="yellow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  f_NR5GC_PDUSessionEstablishment (v_NGC_NASCellE,-,tsc_NR_RbId_SRB1);</w:t>
            </w:r>
          </w:p>
          <w:p w14:paraId="2C94295A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1D0B2A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4B032B80" w14:textId="77777777" w:rsidR="00E3119F" w:rsidRPr="00E3119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</w:t>
            </w:r>
          </w:p>
          <w:p w14:paraId="283DEE6F" w14:textId="53A8A41E" w:rsidR="00856937" w:rsidRPr="003C4E4F" w:rsidRDefault="00E3119F" w:rsidP="00E3119F">
            <w:pPr>
              <w:rPr>
                <w:rFonts w:ascii="Arial" w:hAnsi="Arial" w:cs="Arial"/>
              </w:rPr>
            </w:pPr>
            <w:r w:rsidRPr="00E3119F">
              <w:rPr>
                <w:rFonts w:ascii="Arial" w:hAnsi="Arial" w:cs="Arial"/>
              </w:rPr>
              <w:t xml:space="preserve">    }//End of fl_TC_9_1_12_3_Body</w:t>
            </w:r>
          </w:p>
        </w:tc>
      </w:tr>
    </w:tbl>
    <w:p w14:paraId="3584A997" w14:textId="77777777" w:rsidR="00856937" w:rsidRPr="003C4E4F" w:rsidRDefault="00856937" w:rsidP="00856937">
      <w:pPr>
        <w:rPr>
          <w:rFonts w:ascii="Arial" w:hAnsi="Arial" w:cs="Arial"/>
        </w:rPr>
      </w:pPr>
    </w:p>
    <w:p w14:paraId="3D6AD74E" w14:textId="77777777" w:rsidR="00856937" w:rsidRPr="003C4E4F" w:rsidRDefault="00856937" w:rsidP="00856937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56937" w:rsidRPr="003C4E4F" w14:paraId="42F4BDB5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74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>function fl_TC_9_1_12_3_TestBody() runs on NR5GC_PTC</w:t>
            </w:r>
          </w:p>
          <w:p w14:paraId="1EDDA49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{</w:t>
            </w:r>
          </w:p>
          <w:p w14:paraId="3800560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NR_CellId_Type v_NGC_NASCellA := f_NR5GC_MapNASCell(ngc_CellA, NG_CellsOnDifferentPLMN);</w:t>
            </w:r>
          </w:p>
          <w:p w14:paraId="7FF1193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NR_CellId_Type v_NGC_NASCellE := f_NR5GC_MapNASCell(ngc_CellE, NG_CellsOnDifferentPLMN);</w:t>
            </w:r>
          </w:p>
          <w:p w14:paraId="5F61488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NG_NAS_MSG_Indication_Type v_ReceivedMsg;</w:t>
            </w:r>
          </w:p>
          <w:p w14:paraId="3228D63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63ADB32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NAS_PlmnId v_PLMN := f_NR_Asn2Nas_PlmnId(f_NR_CellInfo_GetPLMN (v_NGC_NASCellA));</w:t>
            </w:r>
          </w:p>
          <w:p w14:paraId="19BF809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lastRenderedPageBreak/>
              <w:t xml:space="preserve">    </w:t>
            </w:r>
            <w:r w:rsidRPr="00FD1FF8">
              <w:rPr>
                <w:rFonts w:ascii="Arial" w:hAnsi="Arial" w:cs="Arial"/>
                <w:highlight w:val="yellow"/>
              </w:rPr>
              <w:t>var NR_SRB_COMMON_IND v_ReceivedAsp;</w:t>
            </w:r>
          </w:p>
          <w:p w14:paraId="62B5FAD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NG_MobileIdentity v_GUTIToSend;</w:t>
            </w:r>
          </w:p>
          <w:p w14:paraId="7A66362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NG_TrackingAreaIdList v_TAIList;</w:t>
            </w:r>
          </w:p>
          <w:p w14:paraId="3E3904C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NG_NAS_DL_Message_Type v_MsgToSend;</w:t>
            </w:r>
          </w:p>
          <w:p w14:paraId="2C7A5656" w14:textId="77777777" w:rsidR="00C7255F" w:rsidRPr="00FD1FF8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FD1FF8">
              <w:rPr>
                <w:rFonts w:ascii="Arial" w:hAnsi="Arial" w:cs="Arial"/>
                <w:highlight w:val="yellow"/>
              </w:rPr>
              <w:t>var charstring v_RejectedNSSAI;</w:t>
            </w:r>
          </w:p>
          <w:p w14:paraId="6C4EF29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FD1FF8">
              <w:rPr>
                <w:rFonts w:ascii="Arial" w:hAnsi="Arial" w:cs="Arial"/>
                <w:highlight w:val="yellow"/>
              </w:rPr>
              <w:t xml:space="preserve">    var GSM_MobilityInfo_Type v_GSM_MobilityInfo;</w:t>
            </w:r>
          </w:p>
          <w:p w14:paraId="2BBE54E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PartialXtdRejectedNSSAI v_PartialXtdRejectedNSSAI1 := f_BuildNR5GC_PartialXtdRejectedNSSAIType1({cs_XtdRejectedS_NSSAI('0100'B, '0011'B, '01'O, 'FFFFFF'O)}, bit2oct('10100010'B));// @sic R5-235474 sic@</w:t>
            </w:r>
          </w:p>
          <w:p w14:paraId="3FCC73C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ExtdRejectedNSSAI v_ExtdRejectedNSSAI := f_BuildNR5GC_ExtdRejectedNSSAI({v_PartialXtdRejectedNSSAI1});   // @sic R5-235474 sic@</w:t>
            </w:r>
          </w:p>
          <w:p w14:paraId="218303F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NSSAI v_RequestedNSSAI := { // @sic R5-235474 sic@</w:t>
            </w:r>
          </w:p>
          <w:p w14:paraId="3A3C170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iei := '2F'O,</w:t>
            </w:r>
          </w:p>
          <w:p w14:paraId="2E4C9B3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lvPart := {</w:t>
            </w:r>
          </w:p>
          <w:p w14:paraId="4BEBA336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iel := '02'O,</w:t>
            </w:r>
          </w:p>
          <w:p w14:paraId="29E12FB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s_nssai := {cs_S_NSSAI('01'O, '02'O, omit)}</w:t>
            </w:r>
          </w:p>
          <w:p w14:paraId="3EF0B5A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}};</w:t>
            </w:r>
          </w:p>
          <w:p w14:paraId="3374D12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template (value) NSSAI v_AllowedNSSAI := { // @sic R5-235474 sic@</w:t>
            </w:r>
          </w:p>
          <w:p w14:paraId="2387D18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iei := '15'O,</w:t>
            </w:r>
          </w:p>
          <w:p w14:paraId="2C7F0403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lvPart := {</w:t>
            </w:r>
          </w:p>
          <w:p w14:paraId="1FC9AF4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iel := '02'O,</w:t>
            </w:r>
          </w:p>
          <w:p w14:paraId="1754DAA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s_nssai := {cs_S_NSSAI('01'O, '02'O, omit)}</w:t>
            </w:r>
          </w:p>
          <w:p w14:paraId="2D551F8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}</w:t>
            </w:r>
          </w:p>
          <w:p w14:paraId="35A80066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};</w:t>
            </w:r>
          </w:p>
          <w:p w14:paraId="092407E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var charstring v_NSSAI := f_ConvertS_NSSAI_ForATCommand (cs_S_NSSAI('01'O, '01'O, omit));</w:t>
            </w:r>
          </w:p>
          <w:p w14:paraId="4650AB6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timer t_T3526 := 120.0;   // @sic R5-235474 sic@</w:t>
            </w:r>
          </w:p>
          <w:p w14:paraId="1FCD1B0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D07FD1">
              <w:rPr>
                <w:rFonts w:ascii="Arial" w:hAnsi="Arial" w:cs="Arial"/>
                <w:highlight w:val="yellow"/>
              </w:rPr>
              <w:t>timer t_Wait;</w:t>
            </w:r>
          </w:p>
          <w:p w14:paraId="1A93091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15D011D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6A4858B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0A" siclog@</w:t>
            </w:r>
          </w:p>
          <w:p w14:paraId="747F490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//Test procedure for deleting configured S-NSSAI and default configured S-NSSAI is performed as specified in TS 38.508-1 [4], subclause 4.9.35.</w:t>
            </w:r>
          </w:p>
          <w:p w14:paraId="522088D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 @sic R5-235474 sic@</w:t>
            </w:r>
          </w:p>
          <w:p w14:paraId="452FC73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f_NR5GC_DeleteNSSAI (v_NGC_NASCellA, Delete_Default_Configured, -, -, tsc_NR_RbId_SRB2);</w:t>
            </w:r>
          </w:p>
          <w:p w14:paraId="54FACB5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f_NR5GC_DeleteNSSAI (v_NGC_NASCellA, Delete_Configured, '000000'O, -, tsc_NR_RbId_SRB2);</w:t>
            </w:r>
          </w:p>
          <w:p w14:paraId="3457CF8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705950">
              <w:rPr>
                <w:rFonts w:ascii="Arial" w:hAnsi="Arial" w:cs="Arial"/>
                <w:highlight w:val="yellow"/>
              </w:rPr>
              <w:t>f_NR5GC_DeleteNSSAI (v_NGC_NASCellA, Delete_Allowed, '000000'O, -, tsc_NR_RbId_SRB2);</w:t>
            </w:r>
          </w:p>
          <w:p w14:paraId="27C2333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lastRenderedPageBreak/>
              <w:t xml:space="preserve">    </w:t>
            </w:r>
          </w:p>
          <w:p w14:paraId="6034448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0B" siclog@</w:t>
            </w:r>
          </w:p>
          <w:p w14:paraId="503711E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//The UE is switched off by executing generic procedure in Table 4.9.6.3-1 in TS 38.508-1 [4]</w:t>
            </w:r>
          </w:p>
          <w:p w14:paraId="6BB63FE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f_NR_UE_DeRegisterOnSwitchOff (v_NGC_NASCellA, STATE_CONNECTED_3A);    // @sic R5-235474 sic@</w:t>
            </w:r>
          </w:p>
          <w:p w14:paraId="49BE663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2864625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1" siclog@</w:t>
            </w:r>
          </w:p>
          <w:p w14:paraId="2E1E527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f_NR_SetCellPower (v_NGC_NASCellA, tsc_NR_ServingCellSSS_EPRE_FR1, tsc_NR_ServingCellSSS_EPRE_FR2);</w:t>
            </w:r>
          </w:p>
          <w:p w14:paraId="5C4E806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f_NR_SetCellPower (v_NGC_NASCellE, tsc_NR_NonSuitableOffCellSSS_EPRE, tsc_NR_NonSuitableOffCellSSS_EPRE);</w:t>
            </w:r>
          </w:p>
          <w:p w14:paraId="4AA12C8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24366F4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2" siclog@</w:t>
            </w:r>
          </w:p>
          <w:p w14:paraId="57585CD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f_NR5GC_SwitchOnAndResetIMS();</w:t>
            </w:r>
          </w:p>
          <w:p w14:paraId="73EDD68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064CDF81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3 - 14" siclog@</w:t>
            </w:r>
          </w:p>
          <w:p w14:paraId="4E270A2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v_ReceivedMsg := f_NR_RRC_ConnEst_DefWithNas (v_NGC_NASCellA, tsc_NR_RRC_TI_Def, ?, tsc_SHT_IntegrityProtected);</w:t>
            </w:r>
          </w:p>
          <w:p w14:paraId="4ABCDC5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if (not f_Check_NG_RegistrationReqMsg (v_GMM_MobilityInfo, v_ReceivedMsg.Pdu, Initial_Secure)) {</w:t>
            </w:r>
          </w:p>
          <w:p w14:paraId="4A5E10E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f_NR_SetVerdictFailOrInconc(__FILE__, __LINE__, "Registration Request Message Failed");</w:t>
            </w:r>
          </w:p>
          <w:p w14:paraId="15BC690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}</w:t>
            </w:r>
          </w:p>
          <w:p w14:paraId="78171BD1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f_NR5GC_RRC_Idle_Steps5_13(v_GMM_MobilityInfo, v_NGC_NASCellA, v_ReceivedMsg, v_PLMN, TESTMode_OFF, Initial_Secure);</w:t>
            </w:r>
          </w:p>
          <w:p w14:paraId="29932A0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0DC0D16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15" siclog@</w:t>
            </w:r>
          </w:p>
          <w:p w14:paraId="392EE58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SRB.send(cas_NR_SRB_NasPdu_REQ(v_NGC_NASCellA,</w:t>
            </w:r>
          </w:p>
          <w:p w14:paraId="5727C52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tsc_NR_RbId_SRB1,</w:t>
            </w:r>
          </w:p>
          <w:p w14:paraId="2BC35EF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cs_TimingInfo_Now,</w:t>
            </w:r>
          </w:p>
          <w:p w14:paraId="011EA52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cs_NG_NAS_Request(tsc_SHT_IntegrityProtected_Ciphered, cs_NG_REGISTRATION_REJECT(cs_GMM_GSM_Cause(omit, tsc_Cause_NoNetworkSlices_Available), -, -, -, -, -, v_ExtdRejectedNSSAI))));</w:t>
            </w:r>
          </w:p>
          <w:p w14:paraId="0FB2ECA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5E2DF64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16" siclog@</w:t>
            </w:r>
          </w:p>
          <w:p w14:paraId="244DA97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t_T3526.start;</w:t>
            </w:r>
          </w:p>
          <w:p w14:paraId="526B2E1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74D33B5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17" siclog@</w:t>
            </w:r>
          </w:p>
          <w:p w14:paraId="66982111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f_NR_RRCRelease(v_NGC_NASCellA);</w:t>
            </w:r>
          </w:p>
          <w:p w14:paraId="7539664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lastRenderedPageBreak/>
              <w:t xml:space="preserve">    </w:t>
            </w:r>
          </w:p>
          <w:p w14:paraId="3616DC7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18" siclog@</w:t>
            </w:r>
          </w:p>
          <w:p w14:paraId="2613725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//void</w:t>
            </w:r>
          </w:p>
          <w:p w14:paraId="5316D35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 @sic R5-235474 sic@</w:t>
            </w:r>
          </w:p>
          <w:p w14:paraId="2DB698F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</w:t>
            </w:r>
          </w:p>
          <w:p w14:paraId="5117AFF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19" siclog@</w:t>
            </w:r>
          </w:p>
          <w:p w14:paraId="14C7A92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f_NR_SetCellPower (v_NGC_NASCellE, tsc_NR_ServingCellSSS_EPRE_FR1, tsc_NR_ServingCellSSS_EPRE_FR2);</w:t>
            </w:r>
          </w:p>
          <w:p w14:paraId="4AB1C72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f_NR_SetCellPower (v_NGC_NASCellA, tsc_NR_NonSuitableOffCellSSS_EPRE, tsc_NR_NonSuitableOffCellSSS_EPRE);</w:t>
            </w:r>
          </w:p>
          <w:p w14:paraId="2132695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26008C6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20" siclog@</w:t>
            </w:r>
          </w:p>
          <w:p w14:paraId="7E16CB5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//Steps 2-20a1 of Table 4.5.2.2-2 of the generic procedure in TS 38.508-1 [4] are performed.</w:t>
            </w:r>
          </w:p>
          <w:p w14:paraId="4B83C1D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 @sic R5-235474 sic@</w:t>
            </w:r>
          </w:p>
          <w:p w14:paraId="18B02B0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v_ReceivedMsg := f_NR_RRC_ConnEst_DefWithNas (v_NGC_NASCellE, tsc_NR_RRC_TI_Def, ?);</w:t>
            </w:r>
          </w:p>
          <w:p w14:paraId="3970525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if (f_Check_NG_RegistrationReqMsg (v_GMM_MobilityInfo, v_ReceivedMsg.Pdu, Initial_Secure, -, -, -, -, cdr_NG_GMM_Cap_ERNSSAI, -, v_RequestedNSSAI)) {</w:t>
            </w:r>
          </w:p>
          <w:p w14:paraId="2512909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f_NR_PreliminaryPass(__FILE__, __LINE__, "Step 20");</w:t>
            </w:r>
          </w:p>
          <w:p w14:paraId="5440EBC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}</w:t>
            </w:r>
          </w:p>
          <w:p w14:paraId="59A2411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40A78BE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v_PLMN := f_NR_Asn2Nas_PlmnId(f_NR_CellInfo_GetPLMN (v_NGC_NASCellE));</w:t>
            </w:r>
          </w:p>
          <w:p w14:paraId="76AF35D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v_GUTIToSend := f_NG_GutiParameters2MobileIdentity (v_PLMN, f_NR5GC_CellInfo_GetGutiParameters (v_NGC_NASCellE));</w:t>
            </w:r>
          </w:p>
          <w:p w14:paraId="3AB1954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v_TAIList := cs_NG_TAIListNonConsecutive(v_PLMN, {bit2oct(f_NR_CellInfo_GetTAC (v_NGC_NASCellE))});</w:t>
            </w:r>
          </w:p>
          <w:p w14:paraId="49B7CD2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2B45681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f_NR5GC_RRC_Idle_Steps5_13 (v_GMM_MobilityInfo, v_NGC_NASCellE, v_ReceivedMsg, v_PLMN, TESTMode_OFF, Initial_Secure);</w:t>
            </w:r>
          </w:p>
          <w:p w14:paraId="20B82DC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54C0EDD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 Registration Accept</w:t>
            </w:r>
          </w:p>
          <w:p w14:paraId="0870C33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v_MsgToSend := f_Get_NG_RegistrationAcceptMsg (Initial_Secure,</w:t>
            </w:r>
          </w:p>
          <w:p w14:paraId="68FF0A9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v_GMM_MobilityInfo,</w:t>
            </w:r>
          </w:p>
          <w:p w14:paraId="1B457635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v_GUTIToSend,</w:t>
            </w:r>
          </w:p>
          <w:p w14:paraId="52D489B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v_TAIList,</w:t>
            </w:r>
          </w:p>
          <w:p w14:paraId="3EB36594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cs_PLMN_List_1PLMN(f_NR_Asn2Nas_PlmnId(f_NR_CellInfo_GetPLMN (v_NGC_NASCellE))),</w:t>
            </w:r>
          </w:p>
          <w:p w14:paraId="034CB88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v_AllowedNSSAI,</w:t>
            </w:r>
          </w:p>
          <w:p w14:paraId="3150041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lastRenderedPageBreak/>
              <w:t xml:space="preserve">                                                   -, -, -,</w:t>
            </w:r>
          </w:p>
          <w:p w14:paraId="65BA83A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v_GMM_MobilityInfo.SessionStatus</w:t>
            </w:r>
          </w:p>
          <w:p w14:paraId="3F5AB56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                                               );</w:t>
            </w:r>
          </w:p>
          <w:p w14:paraId="15EF032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SRB.send(cas_NR_SRB_NasPdu_REQ(v_NGC_NASCellE, tsc_NR_RbId_</w:t>
            </w:r>
            <w:r w:rsidRPr="00AF2203">
              <w:rPr>
                <w:rFonts w:ascii="Arial" w:hAnsi="Arial" w:cs="Arial"/>
                <w:highlight w:val="yellow"/>
              </w:rPr>
              <w:t>SRB1</w:t>
            </w:r>
            <w:r w:rsidRPr="00C7255F">
              <w:rPr>
                <w:rFonts w:ascii="Arial" w:hAnsi="Arial" w:cs="Arial"/>
              </w:rPr>
              <w:t>, -, cs_NG_NAS_Request(tsc_SHT_IntegrityProtected_Ciphered, v_MsgToSend)));</w:t>
            </w:r>
          </w:p>
          <w:p w14:paraId="0D596A0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3A456D7A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f_NR5GC_RRC_Idle_Steps15_20(v_NGC_NASCellE, TESTMode_OFF, </w:t>
            </w:r>
            <w:r w:rsidRPr="00AF2203">
              <w:rPr>
                <w:rFonts w:ascii="Arial" w:hAnsi="Arial" w:cs="Arial"/>
                <w:highlight w:val="yellow"/>
              </w:rPr>
              <w:t>noRrcConnectionRe</w:t>
            </w:r>
            <w:r w:rsidRPr="00C7255F">
              <w:rPr>
                <w:rFonts w:ascii="Arial" w:hAnsi="Arial" w:cs="Arial"/>
              </w:rPr>
              <w:t>lease,-,-,</w:t>
            </w:r>
            <w:r w:rsidRPr="00AF2203">
              <w:rPr>
                <w:rFonts w:ascii="Arial" w:hAnsi="Arial" w:cs="Arial"/>
                <w:highlight w:val="yellow"/>
              </w:rPr>
              <w:t>cs_S_NSSAI_WithIEI('22'O, cs_S_NSSAI('01'O, '02'O, omit)));</w:t>
            </w:r>
          </w:p>
          <w:p w14:paraId="1485C07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6A35FC6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20A" siclog@</w:t>
            </w:r>
          </w:p>
          <w:p w14:paraId="3420234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//Cause the UE to request establishment of PDU session with S-NSSAI=1.</w:t>
            </w:r>
          </w:p>
          <w:p w14:paraId="4FF729C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f_UT_RequestPDUSession(UT, </w:t>
            </w:r>
            <w:r w:rsidRPr="00760D19">
              <w:rPr>
                <w:rFonts w:ascii="Arial" w:hAnsi="Arial" w:cs="Arial"/>
                <w:highlight w:val="yellow"/>
              </w:rPr>
              <w:t>2</w:t>
            </w:r>
            <w:r w:rsidRPr="00C7255F">
              <w:rPr>
                <w:rFonts w:ascii="Arial" w:hAnsi="Arial" w:cs="Arial"/>
              </w:rPr>
              <w:t>, -, -, -, v_NSSAI, -, -, -, -, -, -, LOCAL_CNF_REQUIRED);  // @sic R5-235474, R5s230789 sic@</w:t>
            </w:r>
          </w:p>
          <w:p w14:paraId="580B555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45D6E45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20B" siclog@</w:t>
            </w:r>
          </w:p>
          <w:p w14:paraId="6001EA3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//Check: Does the UE transmit an RRCSetupRequest message within T3526 associated with S-NSSAI=1 in the next 30s seconds?</w:t>
            </w:r>
          </w:p>
          <w:p w14:paraId="4483244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 @sic R5-235474 sic@</w:t>
            </w:r>
          </w:p>
          <w:p w14:paraId="7614CCDA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760D19">
              <w:rPr>
                <w:rFonts w:ascii="Arial" w:hAnsi="Arial" w:cs="Arial"/>
                <w:highlight w:val="yellow"/>
              </w:rPr>
              <w:t>t_Wait.start(30.0);</w:t>
            </w:r>
          </w:p>
          <w:p w14:paraId="1703C574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alt{</w:t>
            </w:r>
          </w:p>
          <w:p w14:paraId="06BAA92B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[] SRB.receive(car_NR_SRB_NasPdu_IND(v_NGC_NASCellE, tsc_NR_RbId_SRB2, cr_NG_NAS_IndWithPiggybacking(tsc_SHT_IntegrityProtected_Ciphered))) -&gt; value v_ReceivedAsp</w:t>
            </w:r>
          </w:p>
          <w:p w14:paraId="41F888AC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{</w:t>
            </w:r>
          </w:p>
          <w:p w14:paraId="76A01535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t_Wait.stop;</w:t>
            </w:r>
          </w:p>
          <w:p w14:paraId="765A9394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if (not f_Check_NG_PDUSessionEstablishmentReq(v_GSM_MobilityInfo,</w:t>
            </w:r>
          </w:p>
          <w:p w14:paraId="0BDC8264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                                             v_ReceivedAsp.Signalling.Nas[0].Pdu))</w:t>
            </w:r>
          </w:p>
          <w:p w14:paraId="2582DFEA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{</w:t>
            </w:r>
          </w:p>
          <w:p w14:paraId="28D4E695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   f_NR_SetVerdictFailOrInconc(__FILE__, __LINE__, "Received PDU Session Establishment REQ");</w:t>
            </w:r>
          </w:p>
          <w:p w14:paraId="0A9E9C0D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}</w:t>
            </w:r>
          </w:p>
          <w:p w14:paraId="01D561DD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7218052B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[]t_Wait.timeout</w:t>
            </w:r>
          </w:p>
          <w:p w14:paraId="1E8B3112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{</w:t>
            </w:r>
          </w:p>
          <w:p w14:paraId="5CE6400D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    f_NR_PreliminaryPass(__FILE__, __LINE__, "Step 20B");</w:t>
            </w:r>
          </w:p>
          <w:p w14:paraId="08341BA0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521487F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78B1DDF5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760D19">
              <w:rPr>
                <w:rFonts w:ascii="Arial" w:hAnsi="Arial" w:cs="Arial"/>
                <w:highlight w:val="yellow"/>
              </w:rPr>
              <w:t>/*</w:t>
            </w:r>
          </w:p>
          <w:p w14:paraId="5A9CF32B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lastRenderedPageBreak/>
              <w:t xml:space="preserve">    f_NR_CheckNoRRCSetupReq(v_NGC_NASCellE, 30.0);</w:t>
            </w:r>
          </w:p>
          <w:p w14:paraId="52299981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f_NR_PreliminaryPass(__FILE__, __LINE__, "Step 20B");</w:t>
            </w:r>
          </w:p>
          <w:p w14:paraId="20F2BE6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*/</w:t>
            </w:r>
          </w:p>
          <w:p w14:paraId="1B7E8B3F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60B0BAF7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760D19">
              <w:rPr>
                <w:rFonts w:ascii="Arial" w:hAnsi="Arial" w:cs="Arial"/>
                <w:highlight w:val="yellow"/>
              </w:rPr>
              <w:t>v_RejectedNSSAI := f_Convert_ListOfExtdRejectedNSSAI_ForMMICommand (v_ExtdRejectedNSSAI); // @sic R5-235296 sic@</w:t>
            </w:r>
          </w:p>
          <w:p w14:paraId="77016FB7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if (not f_UT_Check_NSSAI_RejectCauseMMI(UT, v_RejectedNSSAI)) {</w:t>
            </w:r>
          </w:p>
          <w:p w14:paraId="0D27C575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f_NR_SetVerdictFailOrInconc(__FILE__, __LINE__, "Step 20C");</w:t>
            </w:r>
          </w:p>
          <w:p w14:paraId="49CEC44A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}else {</w:t>
            </w:r>
          </w:p>
          <w:p w14:paraId="1C4D19DC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f_NR_PreliminaryPass(__FILE__, __LINE__, "Step 20C");</w:t>
            </w:r>
          </w:p>
          <w:p w14:paraId="54E5D1A1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0FA7FCFC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v_AllowedNSSAI := { // @sic R5-235474 sic@</w:t>
            </w:r>
          </w:p>
          <w:p w14:paraId="3AA10DD0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iei := '15'O,</w:t>
            </w:r>
          </w:p>
          <w:p w14:paraId="4F9BBC3A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lvPart := {</w:t>
            </w:r>
          </w:p>
          <w:p w14:paraId="2490EAD8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iel := '02'O,</w:t>
            </w:r>
          </w:p>
          <w:p w14:paraId="668E17EA" w14:textId="77777777" w:rsidR="00C7255F" w:rsidRPr="00760D19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  s_nssai := {cs_S_NSSAI('01'O, '01'O, omit)}</w:t>
            </w:r>
          </w:p>
          <w:p w14:paraId="743855BB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760D19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303DCC17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};</w:t>
            </w:r>
          </w:p>
          <w:p w14:paraId="4DCB4A3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0AEB4B92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"Step 21" siclog@</w:t>
            </w:r>
          </w:p>
          <w:p w14:paraId="7FBED1D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t_T3526.timeout;</w:t>
            </w:r>
          </w:p>
          <w:p w14:paraId="56860378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6E3FF9EB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F8227A">
              <w:rPr>
                <w:rFonts w:ascii="Arial" w:hAnsi="Arial" w:cs="Arial"/>
                <w:highlight w:val="yellow"/>
              </w:rPr>
              <w:t>v_RejectedNSSAI := f_Convert_ListOfExtdRejectedNSSAI_ForMMICommand (v_ExtdRejectedNSSAI); // @sic R5-235296 sic@</w:t>
            </w:r>
          </w:p>
          <w:p w14:paraId="276398B8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if (not f_UT_Check_NSSAI_RejectCauseMMI(UT, v_RejectedNSSAI)) {</w:t>
            </w:r>
          </w:p>
          <w:p w14:paraId="32E6977F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  f_NR_SetVerdictFailOrInconc(__FILE__, __LINE__, "Step 21A");</w:t>
            </w:r>
          </w:p>
          <w:p w14:paraId="534EB602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}else {</w:t>
            </w:r>
          </w:p>
          <w:p w14:paraId="0DA94086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  f_NR_PreliminaryPass(__FILE__, __LINE__, "Step 21A");</w:t>
            </w:r>
          </w:p>
          <w:p w14:paraId="311D0755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41AF19A0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// @siclog "Step 21C" siclog@</w:t>
            </w:r>
          </w:p>
          <w:p w14:paraId="7576EF7B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//The SS transmits CONFIGURATION UPDATE COMMAND  including S-NSSAI=1 in rejected NSSAI with back-off timer set to 120 seconds.</w:t>
            </w:r>
          </w:p>
          <w:p w14:paraId="6ECE3226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SRB.send(cas_NR_SRB_NasPdu_REQ(v_NGC_NASCellE, tsc_NR_RbId_SRB2, -,</w:t>
            </w:r>
          </w:p>
          <w:p w14:paraId="7766CE5E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                               cs_NG_NAS_Request(tsc_SHT_IntegrityProtected_Ciphered,</w:t>
            </w:r>
          </w:p>
          <w:p w14:paraId="3E07E203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                               cs_NG_CONFIGURATION_UPDATE_COMMAND(cs_ConfigUpdateInd('0'B, '1'B), -, -, v_AllowedNSSAI))));</w:t>
            </w:r>
          </w:p>
          <w:p w14:paraId="4F765C4A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</w:p>
          <w:p w14:paraId="0ABF5C80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// @siclog "Step 21C" siclog@</w:t>
            </w:r>
          </w:p>
          <w:p w14:paraId="6A4C5744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// @sic R5-231543 sic@</w:t>
            </w:r>
          </w:p>
          <w:p w14:paraId="0DBCB176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//Check: Does UE transmit CONFIGURATION UPDATE COMPLETE?</w:t>
            </w:r>
          </w:p>
          <w:p w14:paraId="1AF0A29C" w14:textId="77777777" w:rsidR="00C7255F" w:rsidRPr="00F8227A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SRB.receive (car_NR_SRB_NasPdu_IND(v_NGC_NASCellE, tsc_NR_RbId_SRB2, cr_NG_NAS_Ind(tsc_SHT_IntegrityProtected_Ciphered,</w:t>
            </w:r>
          </w:p>
          <w:p w14:paraId="1C9AEAA1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F8227A">
              <w:rPr>
                <w:rFonts w:ascii="Arial" w:hAnsi="Arial" w:cs="Arial"/>
                <w:highlight w:val="yellow"/>
              </w:rPr>
              <w:t xml:space="preserve">                                                                      cr_NG_CONFIGURATION_UPDATE_COMPLETE)));</w:t>
            </w:r>
          </w:p>
          <w:p w14:paraId="7E27DF8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</w:p>
          <w:p w14:paraId="5AB825D9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//@siclog "</w:t>
            </w:r>
            <w:r w:rsidRPr="00F8227A">
              <w:rPr>
                <w:rFonts w:ascii="Arial" w:hAnsi="Arial" w:cs="Arial"/>
                <w:highlight w:val="yellow"/>
              </w:rPr>
              <w:t>Step 21D</w:t>
            </w:r>
            <w:r w:rsidRPr="00C7255F">
              <w:rPr>
                <w:rFonts w:ascii="Arial" w:hAnsi="Arial" w:cs="Arial"/>
              </w:rPr>
              <w:t>" siclog@</w:t>
            </w:r>
          </w:p>
          <w:p w14:paraId="6590D8F6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//Cause the UE to request establishment of PDU session with S-NSSAI=1.</w:t>
            </w:r>
          </w:p>
          <w:p w14:paraId="00E03B20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f_UT_RequestPDUSession(UT, </w:t>
            </w:r>
            <w:r w:rsidRPr="00F8227A">
              <w:rPr>
                <w:rFonts w:ascii="Arial" w:hAnsi="Arial" w:cs="Arial"/>
                <w:highlight w:val="yellow"/>
              </w:rPr>
              <w:t>2</w:t>
            </w:r>
            <w:r w:rsidRPr="00C7255F">
              <w:rPr>
                <w:rFonts w:ascii="Arial" w:hAnsi="Arial" w:cs="Arial"/>
              </w:rPr>
              <w:t>, -, -, -, v_NSSAI);  // @sic R5-235474 sic@</w:t>
            </w:r>
          </w:p>
          <w:p w14:paraId="3548E15D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</w:p>
          <w:p w14:paraId="47FA831B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3B60D5">
              <w:rPr>
                <w:rFonts w:ascii="Arial" w:hAnsi="Arial" w:cs="Arial"/>
                <w:highlight w:val="yellow"/>
              </w:rPr>
              <w:t>//@siclog "Step 22" siclog@</w:t>
            </w:r>
          </w:p>
          <w:p w14:paraId="70846B60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//Check: Does the UE transmit a REGISTRATION REQUEST message on NGC Cell E?</w:t>
            </w:r>
          </w:p>
          <w:p w14:paraId="23182BD3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f_NR5GC_PDUSessionEstablishment(v_NGC_NASCellE,1);</w:t>
            </w:r>
          </w:p>
          <w:p w14:paraId="7156117F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C7255F">
              <w:rPr>
                <w:rFonts w:ascii="Arial" w:hAnsi="Arial" w:cs="Arial"/>
              </w:rPr>
              <w:t xml:space="preserve">    </w:t>
            </w:r>
            <w:r w:rsidRPr="003B60D5">
              <w:rPr>
                <w:rFonts w:ascii="Arial" w:hAnsi="Arial" w:cs="Arial"/>
                <w:highlight w:val="yellow"/>
              </w:rPr>
              <w:t>/*</w:t>
            </w:r>
          </w:p>
          <w:p w14:paraId="0DEA18CB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v_ReceivedMsg := f_NR_RRC_ConnEst_DefWithNas (v_NGC_NASCellE, tsc_NR_RRC_TI_Def, ?);</w:t>
            </w:r>
          </w:p>
          <w:p w14:paraId="68C5EDB3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if (not f_Check_NG_RegistrationReqMsg (v_GMM_MobilityInfo, v_ReceivedMsg.Pdu, Initial_NoSecurity)) {</w:t>
            </w:r>
          </w:p>
          <w:p w14:paraId="0C3CD096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  f_NR_SetVerdictFailOrInconc(__FILE__, __LINE__, "Registration Request Message Failed");</w:t>
            </w:r>
          </w:p>
          <w:p w14:paraId="141AB4D4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}else {</w:t>
            </w:r>
          </w:p>
          <w:p w14:paraId="5F97F48B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f_NR_PreliminaryPass(__FILE__, __LINE__, "Step 22");</w:t>
            </w:r>
          </w:p>
          <w:p w14:paraId="638D55EE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402678B5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</w:t>
            </w:r>
          </w:p>
          <w:p w14:paraId="1EF18B27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//@siclog "Step 23-28" siclog@</w:t>
            </w:r>
          </w:p>
          <w:p w14:paraId="33741104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// @sic R5-235474 sic@</w:t>
            </w:r>
          </w:p>
          <w:p w14:paraId="06BD82A0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f_NR_RRC_ActivateSecurity (v_NGC_NASCellE, valueof(v_ReceivedMsg.SecurityProtection.NasCount));</w:t>
            </w:r>
          </w:p>
          <w:p w14:paraId="2F48E222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SRB.send (cas_NR_SRB_NasPdu_REQ(v_NGC_NASCellE, tsc_NR_RbId_SRB1, -, cs_NG_NAS_Request(tsc_SHT_IntegrityProtected_Ciphered, f_Get_NG_ServiceAcceptMsg(v_ReceivedMsg.Pdu.Msg.service_Request.pduSessionStatus))));</w:t>
            </w:r>
          </w:p>
          <w:p w14:paraId="1A17FA10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if (pc_noOf_PDUsSameConnection &gt; 0 ){</w:t>
            </w:r>
          </w:p>
          <w:p w14:paraId="24E0E4C5" w14:textId="77777777" w:rsidR="00C7255F" w:rsidRPr="003B60D5" w:rsidRDefault="00C7255F" w:rsidP="00C7255F">
            <w:pPr>
              <w:rPr>
                <w:rFonts w:ascii="Arial" w:hAnsi="Arial" w:cs="Arial"/>
                <w:highlight w:val="yellow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  f_NR5GC_PDUSessionEstablishment (v_NGC_NASCellE,-,tsc_NR_RbId_SRB1);</w:t>
            </w:r>
          </w:p>
          <w:p w14:paraId="62B532CE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3B60D5">
              <w:rPr>
                <w:rFonts w:ascii="Arial" w:hAnsi="Arial" w:cs="Arial"/>
                <w:highlight w:val="yellow"/>
              </w:rPr>
              <w:t xml:space="preserve">    }*/</w:t>
            </w:r>
          </w:p>
          <w:p w14:paraId="5C6AEF7C" w14:textId="77777777" w:rsidR="00C7255F" w:rsidRPr="00C7255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</w:t>
            </w:r>
          </w:p>
          <w:p w14:paraId="682A89C8" w14:textId="0D726268" w:rsidR="00856937" w:rsidRPr="003C4E4F" w:rsidRDefault="00C7255F" w:rsidP="00C7255F">
            <w:pPr>
              <w:rPr>
                <w:rFonts w:ascii="Arial" w:hAnsi="Arial" w:cs="Arial"/>
              </w:rPr>
            </w:pPr>
            <w:r w:rsidRPr="00C7255F">
              <w:rPr>
                <w:rFonts w:ascii="Arial" w:hAnsi="Arial" w:cs="Arial"/>
              </w:rPr>
              <w:t xml:space="preserve">    }//End of fl_TC_9_1_12_3_Body</w:t>
            </w:r>
          </w:p>
        </w:tc>
      </w:tr>
    </w:tbl>
    <w:p w14:paraId="00C06617" w14:textId="3C53A42F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B06F86"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674DD176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3554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178" w14:textId="3C663B4E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9A4B16" w:rsidRPr="009A4B16">
              <w:rPr>
                <w:rFonts w:ascii="Arial" w:hAnsi="Arial" w:cs="Arial"/>
              </w:rPr>
              <w:t xml:space="preserve">f_NR5GC_RRC_Idle_Steps15_20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1A6CD68E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96E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D923" w14:textId="3FB95F26" w:rsidR="0006231A" w:rsidRPr="00C530F7" w:rsidRDefault="009A4B16" w:rsidP="00BF4B08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 w:rsidRPr="009A4B16">
              <w:rPr>
                <w:rFonts w:ascii="Arial" w:hAnsi="Arial" w:cs="Arial"/>
                <w:lang w:eastAsia="zh-CN"/>
              </w:rPr>
              <w:t>After registration proce</w:t>
            </w:r>
            <w:r>
              <w:rPr>
                <w:rFonts w:ascii="Arial" w:hAnsi="Arial" w:cs="Arial"/>
                <w:lang w:eastAsia="zh-CN"/>
              </w:rPr>
              <w:t>d</w:t>
            </w:r>
            <w:r w:rsidRPr="009A4B16">
              <w:rPr>
                <w:rFonts w:ascii="Arial" w:hAnsi="Arial" w:cs="Arial"/>
                <w:lang w:eastAsia="zh-CN"/>
              </w:rPr>
              <w:t>ure at step 20, as per Table 9.1.12.3.3.3-3 SS should establish PDU session with allowed NSSAI 2.</w:t>
            </w:r>
            <w:r>
              <w:rPr>
                <w:rFonts w:ascii="Arial" w:hAnsi="Arial" w:cs="Arial"/>
                <w:lang w:eastAsia="zh-CN"/>
              </w:rPr>
              <w:t xml:space="preserve"> And to handle it need to add </w:t>
            </w:r>
            <w:r w:rsidRPr="009A4B16">
              <w:rPr>
                <w:rFonts w:ascii="Arial" w:hAnsi="Arial" w:cs="Arial"/>
                <w:lang w:eastAsia="zh-CN"/>
              </w:rPr>
              <w:t>S_NSSAI_Type</w:t>
            </w:r>
            <w:r>
              <w:rPr>
                <w:rFonts w:ascii="Arial" w:hAnsi="Arial" w:cs="Arial"/>
                <w:lang w:eastAsia="zh-CN"/>
              </w:rPr>
              <w:t xml:space="preserve"> on argument.</w:t>
            </w:r>
          </w:p>
        </w:tc>
      </w:tr>
      <w:tr w:rsidR="00024AE1" w:rsidRPr="003C4E4F" w14:paraId="7523DD3B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B9F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F66F" w14:textId="569A4F1E" w:rsidR="00281BB0" w:rsidRPr="007D2D34" w:rsidRDefault="00330DA5" w:rsidP="004C0B4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Added argument </w:t>
            </w:r>
            <w:r w:rsidRPr="00330DA5">
              <w:rPr>
                <w:rFonts w:cs="Arial"/>
                <w:lang w:eastAsia="zh-CN"/>
              </w:rPr>
              <w:t>p_S_NSSAI</w:t>
            </w:r>
            <w:r>
              <w:rPr>
                <w:rFonts w:cs="Arial"/>
                <w:lang w:eastAsia="zh-CN"/>
              </w:rPr>
              <w:t xml:space="preserve"> with default value </w:t>
            </w:r>
            <w:r w:rsidRPr="00330DA5">
              <w:rPr>
                <w:rFonts w:cs="Arial"/>
                <w:lang w:val="en-SG"/>
              </w:rPr>
              <w:t>cs_S_NSSAI_SST1eMBB_WithIEI</w:t>
            </w:r>
            <w:r>
              <w:rPr>
                <w:rFonts w:cs="Arial"/>
                <w:lang w:val="en-SG"/>
              </w:rPr>
              <w:t xml:space="preserve"> </w:t>
            </w:r>
          </w:p>
        </w:tc>
      </w:tr>
      <w:tr w:rsidR="00024AE1" w:rsidRPr="003C4E4F" w14:paraId="722B06AD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29A0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CF72" w14:textId="59D46EDF" w:rsidR="00024AE1" w:rsidRPr="003C4E4F" w:rsidRDefault="009A7C64" w:rsidP="00D64EC7">
            <w:pPr>
              <w:spacing w:after="0"/>
              <w:rPr>
                <w:rFonts w:ascii="Arial" w:hAnsi="Arial" w:cs="Arial"/>
              </w:rPr>
            </w:pPr>
            <w:r w:rsidRPr="009A7C64">
              <w:rPr>
                <w:rFonts w:ascii="Arial" w:hAnsi="Arial" w:cs="Arial"/>
              </w:rPr>
              <w:t>NR5GC_NASSteps</w:t>
            </w:r>
          </w:p>
        </w:tc>
      </w:tr>
      <w:tr w:rsidR="00024AE1" w:rsidRPr="003C4E4F" w14:paraId="4DAD2411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18E0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74C" w14:textId="77777777" w:rsidR="00024AE1" w:rsidRPr="003C4E4F" w:rsidRDefault="00024AE1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64D88A1" w14:textId="77777777" w:rsidR="00024AE1" w:rsidRPr="003C4E4F" w:rsidRDefault="00024AE1" w:rsidP="00024AE1">
      <w:pPr>
        <w:rPr>
          <w:rFonts w:ascii="Arial" w:hAnsi="Arial" w:cs="Arial"/>
        </w:rPr>
      </w:pPr>
    </w:p>
    <w:p w14:paraId="677F43E8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6D193433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A200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function f_NR5GC_RRC_Idle_Steps15_20 (NR_CellId_Type p_NR_CellId,</w:t>
            </w:r>
          </w:p>
          <w:p w14:paraId="43198ED3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                                    NR_TESTMODE_STATE_Type p_TestMode,</w:t>
            </w:r>
          </w:p>
          <w:p w14:paraId="468910AA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                                    RRCConnectionReleaseRequired_Type p_ReleaseConnection := rrcConnectionRelease,</w:t>
            </w:r>
          </w:p>
          <w:p w14:paraId="135125B3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                                    template (value) UE_TestLoopModeA_NR_LB_Setup_Type p_UE_TestLoopModeA_NR_LB_Setup := cs_UE_TestLoopModeA_NR_LB_Setup_NoScaling,</w:t>
            </w:r>
          </w:p>
          <w:p w14:paraId="2B1FF2A2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                                    UE_TestLoopModeB_LB_Setup_Type p_IpPduDelayTime := '00'O)  runs on NR5GC_PTC</w:t>
            </w:r>
          </w:p>
          <w:p w14:paraId="03AC09F2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{</w:t>
            </w:r>
          </w:p>
          <w:p w14:paraId="7A063B43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// Step 15</w:t>
            </w:r>
          </w:p>
          <w:p w14:paraId="5C1C7BF0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f_NR5GC_Registration_Complete(p_NR_CellId); // No SRB2 so must be on SRB1</w:t>
            </w:r>
          </w:p>
          <w:p w14:paraId="4BCB971B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</w:t>
            </w:r>
          </w:p>
          <w:p w14:paraId="5C70B662" w14:textId="77777777" w:rsidR="00690C39" w:rsidRPr="00690C39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  f_NR5GC_RRC_Idle_Steps16_20 (p_NR_CellId, -, p_TestMode, p_ReleaseConnection, p_UE_TestLoopModeA_NR_LB_Setup, p_IpPduDelayTime);</w:t>
            </w:r>
          </w:p>
          <w:p w14:paraId="65A459E3" w14:textId="6B11A3B1" w:rsidR="00024AE1" w:rsidRPr="003C4E4F" w:rsidRDefault="00690C39" w:rsidP="00690C39">
            <w:pPr>
              <w:rPr>
                <w:rFonts w:ascii="Arial" w:hAnsi="Arial" w:cs="Arial"/>
              </w:rPr>
            </w:pPr>
            <w:r w:rsidRPr="00690C39">
              <w:rPr>
                <w:rFonts w:ascii="Arial" w:hAnsi="Arial" w:cs="Arial"/>
              </w:rPr>
              <w:t xml:space="preserve">  }</w:t>
            </w:r>
          </w:p>
        </w:tc>
      </w:tr>
    </w:tbl>
    <w:p w14:paraId="7AF48774" w14:textId="77777777" w:rsidR="00024AE1" w:rsidRPr="003C4E4F" w:rsidRDefault="00024AE1" w:rsidP="00024AE1">
      <w:pPr>
        <w:rPr>
          <w:rFonts w:ascii="Arial" w:hAnsi="Arial" w:cs="Arial"/>
        </w:rPr>
      </w:pPr>
    </w:p>
    <w:p w14:paraId="11FD61F5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149010EA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4B85" w14:textId="77777777" w:rsidR="00FB6FF3" w:rsidRPr="00FB6FF3" w:rsidRDefault="008538FF" w:rsidP="00FB6FF3">
            <w:pPr>
              <w:rPr>
                <w:rFonts w:ascii="Arial" w:hAnsi="Arial" w:cs="Arial"/>
              </w:rPr>
            </w:pPr>
            <w:r w:rsidRPr="008538FF">
              <w:rPr>
                <w:rFonts w:ascii="Arial" w:hAnsi="Arial" w:cs="Arial"/>
              </w:rPr>
              <w:t xml:space="preserve">  </w:t>
            </w:r>
            <w:r w:rsidR="00FB6FF3" w:rsidRPr="00FB6FF3">
              <w:rPr>
                <w:rFonts w:ascii="Arial" w:hAnsi="Arial" w:cs="Arial"/>
              </w:rPr>
              <w:t xml:space="preserve">   function f_NR5GC_RRC_Idle_Steps15_20 (NR_CellId_Type p_NR_CellId,</w:t>
            </w:r>
          </w:p>
          <w:p w14:paraId="6920F8EB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                                    NR_TESTMODE_STATE_Type p_TestMode,</w:t>
            </w:r>
          </w:p>
          <w:p w14:paraId="30FA33C7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                                    RRCConnectionReleaseRequired_Type p_ReleaseConnection := rrcConnectionRelease,</w:t>
            </w:r>
          </w:p>
          <w:p w14:paraId="09A11C0F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                                    template (value) UE_TestLoopModeA_NR_LB_Setup_Type p_UE_TestLoopModeA_NR_LB_Setup := cs_UE_TestLoopModeA_NR_LB_Setup_NoScaling,</w:t>
            </w:r>
          </w:p>
          <w:p w14:paraId="04BE18DC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                                    UE_TestLoopModeB_LB_Setup_Type p_IpPduDelayTime := '00'O,</w:t>
            </w:r>
          </w:p>
          <w:p w14:paraId="0BCC6640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                                    </w:t>
            </w:r>
            <w:r w:rsidRPr="00FB6FF3">
              <w:rPr>
                <w:rFonts w:ascii="Arial" w:hAnsi="Arial" w:cs="Arial"/>
                <w:highlight w:val="yellow"/>
              </w:rPr>
              <w:t>template (omit) S_NSSAI_Type p_S_NSSAI := cs_S_NSSAI_SST1eMBB_WithIEI</w:t>
            </w:r>
            <w:r w:rsidRPr="00FB6FF3">
              <w:rPr>
                <w:rFonts w:ascii="Arial" w:hAnsi="Arial" w:cs="Arial"/>
              </w:rPr>
              <w:t>)  runs on NR5GC_PTC</w:t>
            </w:r>
          </w:p>
          <w:p w14:paraId="3B7B4CD0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{</w:t>
            </w:r>
          </w:p>
          <w:p w14:paraId="043E9DCF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// Step 15</w:t>
            </w:r>
          </w:p>
          <w:p w14:paraId="7138C44B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lastRenderedPageBreak/>
              <w:t xml:space="preserve">    f_NR5GC_Registration_Complete(p_NR_CellId); // No SRB2 so must be on SRB1</w:t>
            </w:r>
          </w:p>
          <w:p w14:paraId="29CF76FF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</w:t>
            </w:r>
          </w:p>
          <w:p w14:paraId="1714D0F5" w14:textId="77777777" w:rsidR="00FB6FF3" w:rsidRPr="00FB6FF3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  f_NR5GC_RRC_Idle_Steps16_20 (p_NR_CellId, -, p_TestMode, p_ReleaseConnection, p_UE_TestLoopModeA_NR_LB_Setup, p_IpPduDelayTime,-,-,-,-,-,-,-,</w:t>
            </w:r>
            <w:r w:rsidRPr="00FB6FF3">
              <w:rPr>
                <w:rFonts w:ascii="Arial" w:hAnsi="Arial" w:cs="Arial"/>
                <w:highlight w:val="yellow"/>
              </w:rPr>
              <w:t>p_S_NSSAI</w:t>
            </w:r>
            <w:r w:rsidRPr="00FB6FF3">
              <w:rPr>
                <w:rFonts w:ascii="Arial" w:hAnsi="Arial" w:cs="Arial"/>
              </w:rPr>
              <w:t>);</w:t>
            </w:r>
          </w:p>
          <w:p w14:paraId="234476D8" w14:textId="14A102F3" w:rsidR="00024AE1" w:rsidRPr="003C4E4F" w:rsidRDefault="00FB6FF3" w:rsidP="00FB6FF3">
            <w:pPr>
              <w:rPr>
                <w:rFonts w:ascii="Arial" w:hAnsi="Arial" w:cs="Arial"/>
              </w:rPr>
            </w:pPr>
            <w:r w:rsidRPr="00FB6FF3">
              <w:rPr>
                <w:rFonts w:ascii="Arial" w:hAnsi="Arial" w:cs="Arial"/>
              </w:rPr>
              <w:t xml:space="preserve">  }</w:t>
            </w:r>
          </w:p>
        </w:tc>
      </w:tr>
    </w:tbl>
    <w:p w14:paraId="75E5AFAE" w14:textId="6DF4D5B1" w:rsidR="00024AE1" w:rsidRPr="003C4E4F" w:rsidRDefault="00024AE1" w:rsidP="00024A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 w:rsidR="004E2862">
        <w:rPr>
          <w:rFonts w:cs="Arial"/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24AE1" w:rsidRPr="003C4E4F" w14:paraId="5F169B7F" w14:textId="77777777" w:rsidTr="00D64EC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9BC7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D49E" w14:textId="3E8032FB" w:rsidR="00024AE1" w:rsidRPr="003C4E4F" w:rsidRDefault="00024AE1" w:rsidP="00D64EC7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Pr="00360C03">
              <w:rPr>
                <w:rFonts w:ascii="Arial" w:hAnsi="Arial" w:cs="Arial"/>
              </w:rPr>
              <w:t>f</w:t>
            </w:r>
            <w:r w:rsidR="00A245AE" w:rsidRPr="00A245AE">
              <w:rPr>
                <w:rFonts w:ascii="Arial" w:hAnsi="Arial" w:cs="Arial"/>
              </w:rPr>
              <w:t xml:space="preserve">_ConvertPartialXtdRejectedS_NSSAI_ForMMICommand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024AE1" w:rsidRPr="003C4E4F" w14:paraId="395C97CB" w14:textId="77777777" w:rsidTr="00D64EC7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38C6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B0B" w14:textId="73429774" w:rsidR="00024AE1" w:rsidRPr="00A245AE" w:rsidRDefault="00FD277C" w:rsidP="006B074B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spec 24.501 </w:t>
            </w:r>
            <w:r w:rsidR="007A28A3" w:rsidRPr="007A28A3">
              <w:rPr>
                <w:rFonts w:ascii="Arial" w:hAnsi="Arial" w:cs="Arial"/>
                <w:lang w:eastAsia="zh-CN"/>
              </w:rPr>
              <w:t>Table 9.11.3.75.1: Extended rejected NSSAI information element</w:t>
            </w:r>
            <w:r w:rsidR="007A28A3">
              <w:rPr>
                <w:rFonts w:ascii="Arial" w:hAnsi="Arial" w:cs="Arial"/>
                <w:lang w:eastAsia="zh-CN"/>
              </w:rPr>
              <w:t xml:space="preserve">, </w:t>
            </w:r>
            <w:r w:rsidR="00C00C68" w:rsidRPr="00C00C68">
              <w:rPr>
                <w:rFonts w:ascii="Arial" w:hAnsi="Arial" w:cs="Arial"/>
                <w:lang w:eastAsia="zh-CN"/>
              </w:rPr>
              <w:t>Number of elements</w:t>
            </w:r>
            <w:r w:rsidR="00C00C68">
              <w:rPr>
                <w:rFonts w:ascii="Arial" w:hAnsi="Arial" w:cs="Arial"/>
                <w:lang w:eastAsia="zh-CN"/>
              </w:rPr>
              <w:t xml:space="preserve"> 0000 represent elem</w:t>
            </w:r>
            <w:r w:rsidR="00062021">
              <w:rPr>
                <w:rFonts w:ascii="Arial" w:hAnsi="Arial" w:cs="Arial"/>
                <w:lang w:eastAsia="zh-CN"/>
              </w:rPr>
              <w:t>ent count as 1</w:t>
            </w:r>
            <w:r w:rsidR="004252C5">
              <w:rPr>
                <w:rFonts w:ascii="Arial" w:hAnsi="Arial" w:cs="Arial"/>
                <w:lang w:eastAsia="zh-CN"/>
              </w:rPr>
              <w:t xml:space="preserve"> and so on</w:t>
            </w:r>
            <w:r w:rsidR="00062021">
              <w:rPr>
                <w:rFonts w:ascii="Arial" w:hAnsi="Arial" w:cs="Arial"/>
                <w:lang w:eastAsia="zh-CN"/>
              </w:rPr>
              <w:t>.</w:t>
            </w:r>
            <w:r w:rsidR="00DD2742">
              <w:rPr>
                <w:rFonts w:ascii="Arial" w:hAnsi="Arial" w:cs="Arial"/>
                <w:lang w:eastAsia="zh-CN"/>
              </w:rPr>
              <w:t xml:space="preserve"> S</w:t>
            </w:r>
            <w:r w:rsidR="003216C7">
              <w:rPr>
                <w:rFonts w:ascii="Arial" w:hAnsi="Arial" w:cs="Arial"/>
                <w:lang w:eastAsia="zh-CN"/>
              </w:rPr>
              <w:t>o</w:t>
            </w:r>
            <w:r w:rsidR="00DD2742">
              <w:rPr>
                <w:rFonts w:ascii="Arial" w:hAnsi="Arial" w:cs="Arial"/>
                <w:lang w:eastAsia="zh-CN"/>
              </w:rPr>
              <w:t>,</w:t>
            </w:r>
            <w:r w:rsidR="00DD2742" w:rsidRPr="004252C5">
              <w:rPr>
                <w:rFonts w:cs="Arial"/>
                <w:lang w:val="en-SG"/>
              </w:rPr>
              <w:t xml:space="preserve"> v_NumOfElements</w:t>
            </w:r>
            <w:r w:rsidR="00DD2742">
              <w:rPr>
                <w:rFonts w:cs="Arial"/>
                <w:lang w:val="en-SG"/>
              </w:rPr>
              <w:t xml:space="preserve"> must be starting 1 + count to add currect number of elements </w:t>
            </w:r>
            <w:r w:rsidR="003216C7">
              <w:rPr>
                <w:rFonts w:cs="Arial"/>
                <w:lang w:val="en-SG"/>
              </w:rPr>
              <w:t>for</w:t>
            </w:r>
            <w:r w:rsidR="00DD2742">
              <w:rPr>
                <w:rFonts w:cs="Arial"/>
                <w:lang w:val="en-SG"/>
              </w:rPr>
              <w:t xml:space="preserve"> NSSAI count</w:t>
            </w:r>
          </w:p>
        </w:tc>
      </w:tr>
      <w:tr w:rsidR="00024AE1" w:rsidRPr="003C4E4F" w14:paraId="2CA72101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2113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9B48" w14:textId="470391BF" w:rsidR="00024AE1" w:rsidRPr="005A016A" w:rsidRDefault="003216C7" w:rsidP="006B074B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Modified </w:t>
            </w:r>
            <w:r w:rsidRPr="003216C7">
              <w:rPr>
                <w:rFonts w:cs="Arial"/>
                <w:lang w:val="en-SG"/>
              </w:rPr>
              <w:t xml:space="preserve">v_NumOfElements </w:t>
            </w:r>
            <w:r>
              <w:rPr>
                <w:rFonts w:cs="Arial"/>
                <w:lang w:val="en-SG"/>
              </w:rPr>
              <w:t xml:space="preserve">with </w:t>
            </w:r>
            <w:r w:rsidRPr="003216C7">
              <w:rPr>
                <w:rFonts w:cs="Arial"/>
                <w:lang w:val="en-SG"/>
              </w:rPr>
              <w:t>1 +</w:t>
            </w:r>
            <w:r w:rsidR="00D00E86">
              <w:rPr>
                <w:rFonts w:cs="Arial"/>
                <w:lang w:val="en-SG"/>
              </w:rPr>
              <w:t xml:space="preserve"> count.</w:t>
            </w:r>
          </w:p>
        </w:tc>
      </w:tr>
      <w:tr w:rsidR="00024AE1" w:rsidRPr="003C4E4F" w14:paraId="36C2F8F9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E2FB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2D3" w14:textId="65AA5C8A" w:rsidR="00024AE1" w:rsidRPr="003C4E4F" w:rsidRDefault="00FD277C" w:rsidP="00D64EC7">
            <w:pPr>
              <w:spacing w:after="0"/>
              <w:rPr>
                <w:rFonts w:ascii="Arial" w:hAnsi="Arial" w:cs="Arial"/>
              </w:rPr>
            </w:pPr>
            <w:r w:rsidRPr="00FD277C">
              <w:rPr>
                <w:rFonts w:ascii="Arial" w:hAnsi="Arial" w:cs="Arial"/>
              </w:rPr>
              <w:t>NG_NAS_Common</w:t>
            </w:r>
          </w:p>
        </w:tc>
      </w:tr>
      <w:tr w:rsidR="00024AE1" w:rsidRPr="003C4E4F" w14:paraId="1C3614F8" w14:textId="77777777" w:rsidTr="00D64E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626A5" w14:textId="77777777" w:rsidR="00024AE1" w:rsidRPr="003C4E4F" w:rsidRDefault="00024AE1" w:rsidP="00D64EC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7F00" w14:textId="77777777" w:rsidR="00024AE1" w:rsidRPr="003C4E4F" w:rsidRDefault="00024AE1" w:rsidP="00D64EC7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1CF2C22" w14:textId="77777777" w:rsidR="00024AE1" w:rsidRPr="003C4E4F" w:rsidRDefault="00024AE1" w:rsidP="00024AE1">
      <w:pPr>
        <w:rPr>
          <w:rFonts w:ascii="Arial" w:hAnsi="Arial" w:cs="Arial"/>
        </w:rPr>
      </w:pPr>
    </w:p>
    <w:p w14:paraId="63DCFD79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2115CCBB" w14:textId="77777777" w:rsidTr="00D64E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9C46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function f_ConvertPartialXtdRejectedS_NSSAI_ForMMICommand(template (value) PartialXtdRejectedNSSAI p_Partial_NSSAI) return charstring</w:t>
            </w:r>
          </w:p>
          <w:p w14:paraId="310CFBC7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{</w:t>
            </w:r>
          </w:p>
          <w:p w14:paraId="5A23CCAB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PartialXtdRejectedNSSAI v_Partial_NSSAI := valueof(p_Partial_NSSAI);</w:t>
            </w:r>
          </w:p>
          <w:p w14:paraId="2A6FB1FC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XtdRejectedS_NSSAI_List v_Xtd_List;</w:t>
            </w:r>
          </w:p>
          <w:p w14:paraId="1A0BDFAC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XtdRejectedS_NSSAI v_XtdRejectedS_NSSAI;</w:t>
            </w:r>
          </w:p>
          <w:p w14:paraId="54909C21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integer v_NumOfElements;</w:t>
            </w:r>
          </w:p>
          <w:p w14:paraId="4AC2853D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integer i;</w:t>
            </w:r>
          </w:p>
          <w:p w14:paraId="237E5A8A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var charstring v_S_NSSAIstring := "";</w:t>
            </w:r>
          </w:p>
          <w:p w14:paraId="416430C2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</w:t>
            </w:r>
          </w:p>
          <w:p w14:paraId="3BAF4709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if (ischosen (v_Partial_NSSAI.type0)) {</w:t>
            </w:r>
          </w:p>
          <w:p w14:paraId="4E4505D3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v_NumOfElements := 1 + bit2int(v_Partial_NSSAI.type0.numOfElements); //Anritsu TTCN CR required for 9.3.1.4.NR5GC</w:t>
            </w:r>
          </w:p>
          <w:p w14:paraId="48FD5C86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v_Xtd_List := v_Partial_NSSAI.type0.rejectS_NSSAI;</w:t>
            </w:r>
          </w:p>
          <w:p w14:paraId="3AD35799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} else {  // must be type 1</w:t>
            </w:r>
          </w:p>
          <w:p w14:paraId="58D45708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// ignore extra field: back off timer</w:t>
            </w:r>
          </w:p>
          <w:p w14:paraId="651BAE90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v_NumOfElements := bit2int(v_Partial_NSSAI.type1.numOfElements);</w:t>
            </w:r>
          </w:p>
          <w:p w14:paraId="7204B04A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v_Xtd_List := v_Partial_NSSAI.type1.rejectS_NSSAI;</w:t>
            </w:r>
          </w:p>
          <w:p w14:paraId="38EBE8E4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}</w:t>
            </w:r>
          </w:p>
          <w:p w14:paraId="4D523CC8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lastRenderedPageBreak/>
              <w:t xml:space="preserve">    </w:t>
            </w:r>
          </w:p>
          <w:p w14:paraId="66F2A935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for (i := 0; i &lt; v_NumOfElements; i := i+1) {</w:t>
            </w:r>
          </w:p>
          <w:p w14:paraId="06524D52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v_XtdRejectedS_NSSAI := v_Xtd_List[i];</w:t>
            </w:r>
          </w:p>
          <w:p w14:paraId="1E6CE7F5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v_S_NSSAIstring := v_S_NSSAIstring &amp; f_ConvertXtdRejectedS_NSSAI_ForMMICommand(v_XtdRejectedS_NSSAI);</w:t>
            </w:r>
          </w:p>
          <w:p w14:paraId="530B5913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if (i &lt; (v_NumOfElements-1)) { // add a colon to all but the last one</w:t>
            </w:r>
          </w:p>
          <w:p w14:paraId="75651B25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  v_S_NSSAIstring := v_S_NSSAIstring &amp; ":";</w:t>
            </w:r>
          </w:p>
          <w:p w14:paraId="42CF5433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  }</w:t>
            </w:r>
          </w:p>
          <w:p w14:paraId="26DE08D0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}</w:t>
            </w:r>
          </w:p>
          <w:p w14:paraId="2F04D6B3" w14:textId="77777777" w:rsidR="00D03FD7" w:rsidRPr="00D03FD7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  return v_S_NSSAIstring;</w:t>
            </w:r>
          </w:p>
          <w:p w14:paraId="66E9595A" w14:textId="67AD6146" w:rsidR="00024AE1" w:rsidRPr="003C4E4F" w:rsidRDefault="00D03FD7" w:rsidP="00D03FD7">
            <w:pPr>
              <w:rPr>
                <w:rFonts w:ascii="Arial" w:hAnsi="Arial" w:cs="Arial"/>
              </w:rPr>
            </w:pPr>
            <w:r w:rsidRPr="00D03FD7">
              <w:rPr>
                <w:rFonts w:ascii="Arial" w:hAnsi="Arial" w:cs="Arial"/>
              </w:rPr>
              <w:t xml:space="preserve">  }</w:t>
            </w:r>
          </w:p>
        </w:tc>
      </w:tr>
    </w:tbl>
    <w:p w14:paraId="5C5BDF26" w14:textId="77777777" w:rsidR="00024AE1" w:rsidRPr="003C4E4F" w:rsidRDefault="00024AE1" w:rsidP="00024AE1">
      <w:pPr>
        <w:rPr>
          <w:rFonts w:ascii="Arial" w:hAnsi="Arial" w:cs="Arial"/>
        </w:rPr>
      </w:pPr>
    </w:p>
    <w:p w14:paraId="4B8C9E01" w14:textId="77777777" w:rsidR="00024AE1" w:rsidRPr="003C4E4F" w:rsidRDefault="00024AE1" w:rsidP="00024AE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24AE1" w:rsidRPr="003C4E4F" w14:paraId="342AA823" w14:textId="77777777" w:rsidTr="00D64EC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801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function f_ConvertPartialXtdRejectedS_NSSAI_ForMMICommand(template (value) PartialXtdRejectedNSSAI p_Partial_NSSAI) return charstring</w:t>
            </w:r>
          </w:p>
          <w:p w14:paraId="1B327972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{</w:t>
            </w:r>
          </w:p>
          <w:p w14:paraId="7A69BE09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PartialXtdRejectedNSSAI v_Partial_NSSAI := valueof(p_Partial_NSSAI);</w:t>
            </w:r>
          </w:p>
          <w:p w14:paraId="45AC653E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XtdRejectedS_NSSAI_List v_Xtd_List;</w:t>
            </w:r>
          </w:p>
          <w:p w14:paraId="01B4CCAD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XtdRejectedS_NSSAI v_XtdRejectedS_NSSAI;</w:t>
            </w:r>
          </w:p>
          <w:p w14:paraId="101CB176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integer v_NumOfElements;</w:t>
            </w:r>
          </w:p>
          <w:p w14:paraId="37D0C094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integer i;</w:t>
            </w:r>
          </w:p>
          <w:p w14:paraId="5E78CDE6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var charstring v_S_NSSAIstring := "";</w:t>
            </w:r>
          </w:p>
          <w:p w14:paraId="5B7FCC1E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</w:t>
            </w:r>
          </w:p>
          <w:p w14:paraId="50C67363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if (ischosen (v_Partial_NSSAI.type0)) {</w:t>
            </w:r>
          </w:p>
          <w:p w14:paraId="68458AA8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v_NumOfElements := 1 + bit2int(v_Partial_NSSAI.type0.numOfElements); //Anritsu TTCN CR required for 9.3.1.4.NR5GC</w:t>
            </w:r>
          </w:p>
          <w:p w14:paraId="4EE54C3C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v_Xtd_List := v_Partial_NSSAI.type0.rejectS_NSSAI;</w:t>
            </w:r>
          </w:p>
          <w:p w14:paraId="4DAA87A4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} else {  // must be type 1</w:t>
            </w:r>
          </w:p>
          <w:p w14:paraId="2222835C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// ignore extra field: back off timer</w:t>
            </w:r>
          </w:p>
          <w:p w14:paraId="21161FAA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v_NumOfElements := </w:t>
            </w:r>
            <w:r w:rsidRPr="008F2CC9">
              <w:rPr>
                <w:rFonts w:ascii="Arial" w:hAnsi="Arial" w:cs="Arial"/>
                <w:highlight w:val="yellow"/>
              </w:rPr>
              <w:t>1 +</w:t>
            </w:r>
            <w:r w:rsidRPr="008F2CC9">
              <w:rPr>
                <w:rFonts w:ascii="Arial" w:hAnsi="Arial" w:cs="Arial"/>
              </w:rPr>
              <w:t xml:space="preserve"> bit2int(v_Partial_NSSAI.type1.numOfElements);</w:t>
            </w:r>
          </w:p>
          <w:p w14:paraId="68C97BEC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v_Xtd_List := v_Partial_NSSAI.type1.rejectS_NSSAI;</w:t>
            </w:r>
          </w:p>
          <w:p w14:paraId="14A3EB4C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}</w:t>
            </w:r>
          </w:p>
          <w:p w14:paraId="6F867EED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</w:t>
            </w:r>
          </w:p>
          <w:p w14:paraId="15C02C68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for (i := 0; i &lt; v_NumOfElements; i := i+1) {</w:t>
            </w:r>
          </w:p>
          <w:p w14:paraId="08745140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v_XtdRejectedS_NSSAI := v_Xtd_List[i];</w:t>
            </w:r>
          </w:p>
          <w:p w14:paraId="715DB1F4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lastRenderedPageBreak/>
              <w:t xml:space="preserve">      v_S_NSSAIstring := v_S_NSSAIstring &amp; f_ConvertXtdRejectedS_NSSAI_ForMMICommand(v_XtdRejectedS_NSSAI);</w:t>
            </w:r>
          </w:p>
          <w:p w14:paraId="3280D634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if (i &lt; (v_NumOfElements-1)) { // add a colon to all but the last one</w:t>
            </w:r>
          </w:p>
          <w:p w14:paraId="13A64669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  v_S_NSSAIstring := v_S_NSSAIstring &amp; ":";</w:t>
            </w:r>
          </w:p>
          <w:p w14:paraId="6CE7E27D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  }</w:t>
            </w:r>
          </w:p>
          <w:p w14:paraId="16E8C608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}</w:t>
            </w:r>
          </w:p>
          <w:p w14:paraId="7B01D4AE" w14:textId="77777777" w:rsidR="008F2CC9" w:rsidRPr="008F2CC9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  return v_S_NSSAIstring;</w:t>
            </w:r>
          </w:p>
          <w:p w14:paraId="28B1482D" w14:textId="104904C2" w:rsidR="00024AE1" w:rsidRPr="003C4E4F" w:rsidRDefault="008F2CC9" w:rsidP="008F2CC9">
            <w:pPr>
              <w:rPr>
                <w:rFonts w:ascii="Arial" w:hAnsi="Arial" w:cs="Arial"/>
              </w:rPr>
            </w:pPr>
            <w:r w:rsidRPr="008F2CC9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496B0DA0" w:rsidR="00007D89" w:rsidRPr="003C4E4F" w:rsidRDefault="00897C5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Hlk120026754"/>
      <w:r w:rsidRPr="00897C5E">
        <w:rPr>
          <w:rFonts w:cs="Arial"/>
          <w:b/>
        </w:rPr>
        <w:t>Samsung Shannon S5E9945ERD</w:t>
      </w:r>
    </w:p>
    <w:bookmarkEnd w:id="18"/>
    <w:p w14:paraId="29B59B52" w14:textId="1655B2B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897C5E" w:rsidRPr="00897C5E">
        <w:rPr>
          <w:rFonts w:ascii="Arial" w:hAnsi="Arial" w:cs="Arial"/>
        </w:rPr>
        <w:t xml:space="preserve">Samsung Shannon S5E9945ERD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30B18A96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</w:t>
      </w:r>
      <w:r w:rsidR="008F2CC9">
        <w:rPr>
          <w:rFonts w:ascii="Arial" w:hAnsi="Arial" w:cs="Arial"/>
        </w:rPr>
        <w:t>1</w:t>
      </w:r>
      <w:r w:rsidR="00222585">
        <w:rPr>
          <w:rFonts w:ascii="Arial" w:hAnsi="Arial" w:cs="Arial"/>
        </w:rPr>
        <w:t>_1</w:t>
      </w:r>
      <w:r w:rsidR="008F2CC9">
        <w:rPr>
          <w:rFonts w:ascii="Arial" w:hAnsi="Arial" w:cs="Arial"/>
        </w:rPr>
        <w:t>2</w:t>
      </w:r>
      <w:r w:rsidR="00DE2261">
        <w:rPr>
          <w:rFonts w:ascii="Arial" w:hAnsi="Arial" w:cs="Arial"/>
        </w:rPr>
        <w:t>_</w:t>
      </w:r>
      <w:r w:rsidR="008F2CC9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48014A3E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222585">
        <w:rPr>
          <w:rFonts w:ascii="Arial" w:hAnsi="Arial" w:cs="Arial"/>
        </w:rPr>
        <w:t>9_</w:t>
      </w:r>
      <w:r w:rsidR="008F2CC9">
        <w:rPr>
          <w:rFonts w:ascii="Arial" w:hAnsi="Arial" w:cs="Arial"/>
        </w:rPr>
        <w:t>1_12_3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1172019"/>
      <w:bookmarkStart w:id="23" w:name="_Toc140742507"/>
      <w:r w:rsidRPr="003C4E4F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4D96D8B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1C4969">
              <w:rPr>
                <w:rFonts w:ascii="Arial" w:hAnsi="Arial" w:cs="Arial"/>
                <w:bCs/>
                <w:szCs w:val="22"/>
              </w:rPr>
              <w:t>250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874DA" w:rsidRPr="004874DA">
              <w:rPr>
                <w:rFonts w:ascii="Arial" w:hAnsi="Arial" w:cs="Arial"/>
                <w:bCs/>
                <w:szCs w:val="22"/>
              </w:rPr>
              <w:t>eNS_Ph2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test case </w:t>
            </w:r>
            <w:r w:rsidR="00222585">
              <w:rPr>
                <w:rFonts w:ascii="Arial" w:hAnsi="Arial" w:cs="Arial"/>
                <w:bCs/>
                <w:szCs w:val="22"/>
              </w:rPr>
              <w:t>9.</w:t>
            </w:r>
            <w:r w:rsidR="008F2CC9">
              <w:rPr>
                <w:rFonts w:ascii="Arial" w:hAnsi="Arial" w:cs="Arial"/>
                <w:bCs/>
                <w:szCs w:val="22"/>
              </w:rPr>
              <w:t>1.12.3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AB2D1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04EC7" w14:textId="77777777" w:rsidR="001A34D3" w:rsidRDefault="001A34D3">
      <w:r>
        <w:separator/>
      </w:r>
    </w:p>
  </w:endnote>
  <w:endnote w:type="continuationSeparator" w:id="0">
    <w:p w14:paraId="32FB80D9" w14:textId="77777777" w:rsidR="001A34D3" w:rsidRDefault="001A3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5CDCC" w14:textId="77777777" w:rsidR="001A34D3" w:rsidRDefault="001A34D3">
      <w:r>
        <w:separator/>
      </w:r>
    </w:p>
  </w:footnote>
  <w:footnote w:type="continuationSeparator" w:id="0">
    <w:p w14:paraId="1AF28E66" w14:textId="77777777" w:rsidR="001A34D3" w:rsidRDefault="001A3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45440"/>
    <w:multiLevelType w:val="hybridMultilevel"/>
    <w:tmpl w:val="FBDA93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063F4"/>
    <w:multiLevelType w:val="hybridMultilevel"/>
    <w:tmpl w:val="96385F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2C7F38"/>
    <w:multiLevelType w:val="hybridMultilevel"/>
    <w:tmpl w:val="78F6D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A2EE9"/>
    <w:multiLevelType w:val="hybridMultilevel"/>
    <w:tmpl w:val="4E28DB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206644"/>
    <w:multiLevelType w:val="hybridMultilevel"/>
    <w:tmpl w:val="05E2F4DE"/>
    <w:lvl w:ilvl="0" w:tplc="846ED28C">
      <w:start w:val="1"/>
      <w:numFmt w:val="decimal"/>
      <w:lvlText w:val="%1."/>
      <w:lvlJc w:val="left"/>
      <w:pPr>
        <w:ind w:left="1080" w:hanging="360"/>
      </w:pPr>
      <w:rPr>
        <w:rFonts w:ascii="Arial" w:eastAsia="SimSun" w:hAnsi="Arial" w:cs="Arial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9A07F9"/>
    <w:multiLevelType w:val="hybridMultilevel"/>
    <w:tmpl w:val="49CC9F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C7A9F"/>
    <w:multiLevelType w:val="hybridMultilevel"/>
    <w:tmpl w:val="98DE25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767DB"/>
    <w:multiLevelType w:val="hybridMultilevel"/>
    <w:tmpl w:val="5E16D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83D77"/>
    <w:multiLevelType w:val="hybridMultilevel"/>
    <w:tmpl w:val="30E672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D24E1"/>
    <w:multiLevelType w:val="hybridMultilevel"/>
    <w:tmpl w:val="A376868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B482A"/>
    <w:multiLevelType w:val="hybridMultilevel"/>
    <w:tmpl w:val="00A28E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4525A"/>
    <w:multiLevelType w:val="hybridMultilevel"/>
    <w:tmpl w:val="2D8235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5"/>
  </w:num>
  <w:num w:numId="3" w16cid:durableId="1083718607">
    <w:abstractNumId w:val="2"/>
  </w:num>
  <w:num w:numId="4" w16cid:durableId="239678638">
    <w:abstractNumId w:val="11"/>
  </w:num>
  <w:num w:numId="5" w16cid:durableId="1074090378">
    <w:abstractNumId w:val="6"/>
  </w:num>
  <w:num w:numId="6" w16cid:durableId="1816293620">
    <w:abstractNumId w:val="13"/>
  </w:num>
  <w:num w:numId="7" w16cid:durableId="766846721">
    <w:abstractNumId w:val="14"/>
  </w:num>
  <w:num w:numId="8" w16cid:durableId="1338538981">
    <w:abstractNumId w:val="1"/>
  </w:num>
  <w:num w:numId="9" w16cid:durableId="1072044917">
    <w:abstractNumId w:val="0"/>
  </w:num>
  <w:num w:numId="10" w16cid:durableId="1053851618">
    <w:abstractNumId w:val="12"/>
  </w:num>
  <w:num w:numId="11" w16cid:durableId="1177422742">
    <w:abstractNumId w:val="3"/>
  </w:num>
  <w:num w:numId="12" w16cid:durableId="1244293537">
    <w:abstractNumId w:val="10"/>
  </w:num>
  <w:num w:numId="13" w16cid:durableId="1641693492">
    <w:abstractNumId w:val="7"/>
  </w:num>
  <w:num w:numId="14" w16cid:durableId="738597634">
    <w:abstractNumId w:val="8"/>
  </w:num>
  <w:num w:numId="15" w16cid:durableId="1394041109">
    <w:abstractNumId w:val="9"/>
  </w:num>
  <w:num w:numId="16" w16cid:durableId="213733449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D3D"/>
    <w:rsid w:val="00007D89"/>
    <w:rsid w:val="000105E6"/>
    <w:rsid w:val="00011403"/>
    <w:rsid w:val="00011E1F"/>
    <w:rsid w:val="00012FCE"/>
    <w:rsid w:val="000143F8"/>
    <w:rsid w:val="00014716"/>
    <w:rsid w:val="00015316"/>
    <w:rsid w:val="0001540E"/>
    <w:rsid w:val="00016E5C"/>
    <w:rsid w:val="00020D10"/>
    <w:rsid w:val="000224C2"/>
    <w:rsid w:val="00022E4A"/>
    <w:rsid w:val="00023D78"/>
    <w:rsid w:val="00024AE1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021"/>
    <w:rsid w:val="0006231A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948D9"/>
    <w:rsid w:val="000A0E6C"/>
    <w:rsid w:val="000A2482"/>
    <w:rsid w:val="000A6394"/>
    <w:rsid w:val="000B166E"/>
    <w:rsid w:val="000B1FC5"/>
    <w:rsid w:val="000B3A64"/>
    <w:rsid w:val="000B6E37"/>
    <w:rsid w:val="000B7784"/>
    <w:rsid w:val="000B7FED"/>
    <w:rsid w:val="000C038A"/>
    <w:rsid w:val="000C0A31"/>
    <w:rsid w:val="000C169D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0AD7"/>
    <w:rsid w:val="000E1B96"/>
    <w:rsid w:val="000E1C44"/>
    <w:rsid w:val="000E2F3D"/>
    <w:rsid w:val="000E3473"/>
    <w:rsid w:val="000E3931"/>
    <w:rsid w:val="000E5F24"/>
    <w:rsid w:val="000E6662"/>
    <w:rsid w:val="000E6F0A"/>
    <w:rsid w:val="000F2251"/>
    <w:rsid w:val="000F5619"/>
    <w:rsid w:val="000F619D"/>
    <w:rsid w:val="000F7225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26892"/>
    <w:rsid w:val="001336F6"/>
    <w:rsid w:val="00133F3B"/>
    <w:rsid w:val="00140954"/>
    <w:rsid w:val="001434A3"/>
    <w:rsid w:val="00145D43"/>
    <w:rsid w:val="001461F1"/>
    <w:rsid w:val="00147DBC"/>
    <w:rsid w:val="0015040D"/>
    <w:rsid w:val="001516A7"/>
    <w:rsid w:val="00153191"/>
    <w:rsid w:val="00162D70"/>
    <w:rsid w:val="00163481"/>
    <w:rsid w:val="00164CEB"/>
    <w:rsid w:val="001652BA"/>
    <w:rsid w:val="00170481"/>
    <w:rsid w:val="00171877"/>
    <w:rsid w:val="00172001"/>
    <w:rsid w:val="00173BE9"/>
    <w:rsid w:val="00174EBC"/>
    <w:rsid w:val="00174F31"/>
    <w:rsid w:val="0017792C"/>
    <w:rsid w:val="00182A57"/>
    <w:rsid w:val="00184FCC"/>
    <w:rsid w:val="001876CC"/>
    <w:rsid w:val="00192C46"/>
    <w:rsid w:val="00193B5B"/>
    <w:rsid w:val="001957ED"/>
    <w:rsid w:val="001A08B3"/>
    <w:rsid w:val="001A168C"/>
    <w:rsid w:val="001A1C81"/>
    <w:rsid w:val="001A34D3"/>
    <w:rsid w:val="001A36C2"/>
    <w:rsid w:val="001A4E95"/>
    <w:rsid w:val="001A7B60"/>
    <w:rsid w:val="001B3A8C"/>
    <w:rsid w:val="001B46C6"/>
    <w:rsid w:val="001B4DAE"/>
    <w:rsid w:val="001B52F0"/>
    <w:rsid w:val="001B5457"/>
    <w:rsid w:val="001B59B2"/>
    <w:rsid w:val="001B76EA"/>
    <w:rsid w:val="001B7A65"/>
    <w:rsid w:val="001C068C"/>
    <w:rsid w:val="001C1FEC"/>
    <w:rsid w:val="001C3B08"/>
    <w:rsid w:val="001C4969"/>
    <w:rsid w:val="001D0B2A"/>
    <w:rsid w:val="001D0F3F"/>
    <w:rsid w:val="001D2069"/>
    <w:rsid w:val="001D46C8"/>
    <w:rsid w:val="001D6EFA"/>
    <w:rsid w:val="001E0A52"/>
    <w:rsid w:val="001E29CB"/>
    <w:rsid w:val="001E3E0A"/>
    <w:rsid w:val="001E41F3"/>
    <w:rsid w:val="001E5125"/>
    <w:rsid w:val="001E70B3"/>
    <w:rsid w:val="001E790C"/>
    <w:rsid w:val="001F230F"/>
    <w:rsid w:val="001F249F"/>
    <w:rsid w:val="001F3DA6"/>
    <w:rsid w:val="001F66B3"/>
    <w:rsid w:val="002021C8"/>
    <w:rsid w:val="00210684"/>
    <w:rsid w:val="00212843"/>
    <w:rsid w:val="0021291F"/>
    <w:rsid w:val="0021371F"/>
    <w:rsid w:val="002140EC"/>
    <w:rsid w:val="0022013D"/>
    <w:rsid w:val="002203ED"/>
    <w:rsid w:val="00220A04"/>
    <w:rsid w:val="00222585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862"/>
    <w:rsid w:val="00266EE5"/>
    <w:rsid w:val="00267E6F"/>
    <w:rsid w:val="00267E81"/>
    <w:rsid w:val="00267FF3"/>
    <w:rsid w:val="00274529"/>
    <w:rsid w:val="00275D12"/>
    <w:rsid w:val="00275D1F"/>
    <w:rsid w:val="00277020"/>
    <w:rsid w:val="002770A0"/>
    <w:rsid w:val="00281BB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4380"/>
    <w:rsid w:val="002B5741"/>
    <w:rsid w:val="002B79EC"/>
    <w:rsid w:val="002C103D"/>
    <w:rsid w:val="002C11E5"/>
    <w:rsid w:val="002C519A"/>
    <w:rsid w:val="002C6BDD"/>
    <w:rsid w:val="002D1BDC"/>
    <w:rsid w:val="002D20DD"/>
    <w:rsid w:val="002D23B3"/>
    <w:rsid w:val="002D3344"/>
    <w:rsid w:val="002D3C44"/>
    <w:rsid w:val="002D6154"/>
    <w:rsid w:val="002E472E"/>
    <w:rsid w:val="002E62AA"/>
    <w:rsid w:val="002F3901"/>
    <w:rsid w:val="002F3D4B"/>
    <w:rsid w:val="002F5219"/>
    <w:rsid w:val="00305409"/>
    <w:rsid w:val="003103AE"/>
    <w:rsid w:val="00313A45"/>
    <w:rsid w:val="00320AF8"/>
    <w:rsid w:val="00320F4B"/>
    <w:rsid w:val="003212DA"/>
    <w:rsid w:val="003216C7"/>
    <w:rsid w:val="00330AEB"/>
    <w:rsid w:val="00330DA5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75B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701FD"/>
    <w:rsid w:val="00373877"/>
    <w:rsid w:val="00373BE8"/>
    <w:rsid w:val="00374DD4"/>
    <w:rsid w:val="0037529B"/>
    <w:rsid w:val="003802DE"/>
    <w:rsid w:val="00381B98"/>
    <w:rsid w:val="00382E0D"/>
    <w:rsid w:val="0038527D"/>
    <w:rsid w:val="003852D3"/>
    <w:rsid w:val="00387717"/>
    <w:rsid w:val="003908BC"/>
    <w:rsid w:val="00392720"/>
    <w:rsid w:val="00392FF3"/>
    <w:rsid w:val="00397A37"/>
    <w:rsid w:val="003A1460"/>
    <w:rsid w:val="003A2CBB"/>
    <w:rsid w:val="003A5727"/>
    <w:rsid w:val="003A5AA8"/>
    <w:rsid w:val="003A6ACE"/>
    <w:rsid w:val="003A7096"/>
    <w:rsid w:val="003A7669"/>
    <w:rsid w:val="003B4F6E"/>
    <w:rsid w:val="003B60D5"/>
    <w:rsid w:val="003B6134"/>
    <w:rsid w:val="003B6822"/>
    <w:rsid w:val="003C4E4F"/>
    <w:rsid w:val="003D046E"/>
    <w:rsid w:val="003D3824"/>
    <w:rsid w:val="003D3B15"/>
    <w:rsid w:val="003D4E6C"/>
    <w:rsid w:val="003E00D3"/>
    <w:rsid w:val="003E1A36"/>
    <w:rsid w:val="003E267C"/>
    <w:rsid w:val="003E5423"/>
    <w:rsid w:val="003E6E43"/>
    <w:rsid w:val="003F12BD"/>
    <w:rsid w:val="003F1524"/>
    <w:rsid w:val="003F185E"/>
    <w:rsid w:val="003F1E18"/>
    <w:rsid w:val="003F2B41"/>
    <w:rsid w:val="003F53F2"/>
    <w:rsid w:val="00401B10"/>
    <w:rsid w:val="00402697"/>
    <w:rsid w:val="0040655D"/>
    <w:rsid w:val="00410371"/>
    <w:rsid w:val="004209A6"/>
    <w:rsid w:val="00423AB6"/>
    <w:rsid w:val="004242F1"/>
    <w:rsid w:val="004252C5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1F75"/>
    <w:rsid w:val="0046510D"/>
    <w:rsid w:val="004704D4"/>
    <w:rsid w:val="00473E31"/>
    <w:rsid w:val="004740A6"/>
    <w:rsid w:val="00474BF4"/>
    <w:rsid w:val="0047783B"/>
    <w:rsid w:val="00483464"/>
    <w:rsid w:val="00483521"/>
    <w:rsid w:val="00485562"/>
    <w:rsid w:val="004874DA"/>
    <w:rsid w:val="00491E2E"/>
    <w:rsid w:val="00491FB6"/>
    <w:rsid w:val="00493085"/>
    <w:rsid w:val="00495888"/>
    <w:rsid w:val="00495D31"/>
    <w:rsid w:val="0049727D"/>
    <w:rsid w:val="004A120D"/>
    <w:rsid w:val="004A1C12"/>
    <w:rsid w:val="004A1D41"/>
    <w:rsid w:val="004A6CA4"/>
    <w:rsid w:val="004B038D"/>
    <w:rsid w:val="004B4F07"/>
    <w:rsid w:val="004B537F"/>
    <w:rsid w:val="004B5DDC"/>
    <w:rsid w:val="004B75B7"/>
    <w:rsid w:val="004C0B4E"/>
    <w:rsid w:val="004C2093"/>
    <w:rsid w:val="004C3C4E"/>
    <w:rsid w:val="004C5E35"/>
    <w:rsid w:val="004C652C"/>
    <w:rsid w:val="004C65CE"/>
    <w:rsid w:val="004D2755"/>
    <w:rsid w:val="004D3CE9"/>
    <w:rsid w:val="004D730A"/>
    <w:rsid w:val="004D7D01"/>
    <w:rsid w:val="004E2862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487E"/>
    <w:rsid w:val="0050517C"/>
    <w:rsid w:val="005100CD"/>
    <w:rsid w:val="00510463"/>
    <w:rsid w:val="00511316"/>
    <w:rsid w:val="00511420"/>
    <w:rsid w:val="005141D9"/>
    <w:rsid w:val="0051580D"/>
    <w:rsid w:val="005165A2"/>
    <w:rsid w:val="00517459"/>
    <w:rsid w:val="005302A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1B64"/>
    <w:rsid w:val="005D5B00"/>
    <w:rsid w:val="005D69D2"/>
    <w:rsid w:val="005E12AF"/>
    <w:rsid w:val="005E2C44"/>
    <w:rsid w:val="005E411B"/>
    <w:rsid w:val="005F019F"/>
    <w:rsid w:val="005F3B94"/>
    <w:rsid w:val="005F6751"/>
    <w:rsid w:val="00600D76"/>
    <w:rsid w:val="00601BBB"/>
    <w:rsid w:val="00601D23"/>
    <w:rsid w:val="00601DEF"/>
    <w:rsid w:val="00606360"/>
    <w:rsid w:val="006106A4"/>
    <w:rsid w:val="00610EDD"/>
    <w:rsid w:val="00611656"/>
    <w:rsid w:val="00614A76"/>
    <w:rsid w:val="00621188"/>
    <w:rsid w:val="006257ED"/>
    <w:rsid w:val="006262D3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447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3F9F"/>
    <w:rsid w:val="006842C0"/>
    <w:rsid w:val="00687177"/>
    <w:rsid w:val="006873A8"/>
    <w:rsid w:val="00690C39"/>
    <w:rsid w:val="00692D12"/>
    <w:rsid w:val="00693C41"/>
    <w:rsid w:val="006943F4"/>
    <w:rsid w:val="00695808"/>
    <w:rsid w:val="006959BA"/>
    <w:rsid w:val="00696BFD"/>
    <w:rsid w:val="00697189"/>
    <w:rsid w:val="006A0D88"/>
    <w:rsid w:val="006A4879"/>
    <w:rsid w:val="006A51A4"/>
    <w:rsid w:val="006B074B"/>
    <w:rsid w:val="006B266D"/>
    <w:rsid w:val="006B2A3E"/>
    <w:rsid w:val="006B339A"/>
    <w:rsid w:val="006B46FB"/>
    <w:rsid w:val="006B53E8"/>
    <w:rsid w:val="006D70DD"/>
    <w:rsid w:val="006E21FB"/>
    <w:rsid w:val="006E7807"/>
    <w:rsid w:val="006F0E64"/>
    <w:rsid w:val="006F1976"/>
    <w:rsid w:val="006F7A50"/>
    <w:rsid w:val="007014AF"/>
    <w:rsid w:val="00705950"/>
    <w:rsid w:val="00710116"/>
    <w:rsid w:val="00712D61"/>
    <w:rsid w:val="00715D0E"/>
    <w:rsid w:val="00715DCF"/>
    <w:rsid w:val="00720074"/>
    <w:rsid w:val="007207E0"/>
    <w:rsid w:val="00720A9B"/>
    <w:rsid w:val="0072197D"/>
    <w:rsid w:val="0072459A"/>
    <w:rsid w:val="00736AE7"/>
    <w:rsid w:val="0074042E"/>
    <w:rsid w:val="007408FD"/>
    <w:rsid w:val="0074146C"/>
    <w:rsid w:val="0074508C"/>
    <w:rsid w:val="007451EC"/>
    <w:rsid w:val="00745C21"/>
    <w:rsid w:val="00747FD2"/>
    <w:rsid w:val="00751967"/>
    <w:rsid w:val="007552A4"/>
    <w:rsid w:val="00755507"/>
    <w:rsid w:val="0076084B"/>
    <w:rsid w:val="00760D19"/>
    <w:rsid w:val="00763B0B"/>
    <w:rsid w:val="007657A2"/>
    <w:rsid w:val="007657DB"/>
    <w:rsid w:val="00770D7A"/>
    <w:rsid w:val="007734C6"/>
    <w:rsid w:val="00773D8C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28A3"/>
    <w:rsid w:val="007A348B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7A5"/>
    <w:rsid w:val="007C6A25"/>
    <w:rsid w:val="007D14CB"/>
    <w:rsid w:val="007D2D34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160D"/>
    <w:rsid w:val="008040A8"/>
    <w:rsid w:val="00807591"/>
    <w:rsid w:val="00812177"/>
    <w:rsid w:val="008279FA"/>
    <w:rsid w:val="00827F35"/>
    <w:rsid w:val="008300A9"/>
    <w:rsid w:val="00833ACE"/>
    <w:rsid w:val="008452C8"/>
    <w:rsid w:val="008476E7"/>
    <w:rsid w:val="0085108B"/>
    <w:rsid w:val="008526A8"/>
    <w:rsid w:val="008538FF"/>
    <w:rsid w:val="00856937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66BB"/>
    <w:rsid w:val="00897AF8"/>
    <w:rsid w:val="00897C5E"/>
    <w:rsid w:val="008A0D7B"/>
    <w:rsid w:val="008A216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07BF"/>
    <w:rsid w:val="008D3BC8"/>
    <w:rsid w:val="008D3CCC"/>
    <w:rsid w:val="008D4170"/>
    <w:rsid w:val="008D5D61"/>
    <w:rsid w:val="008E081D"/>
    <w:rsid w:val="008E16CB"/>
    <w:rsid w:val="008E2056"/>
    <w:rsid w:val="008E2E46"/>
    <w:rsid w:val="008E4BB4"/>
    <w:rsid w:val="008F2CC9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0C46"/>
    <w:rsid w:val="00931A2E"/>
    <w:rsid w:val="009320B9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641D7"/>
    <w:rsid w:val="00976D9B"/>
    <w:rsid w:val="009777D9"/>
    <w:rsid w:val="00981A8C"/>
    <w:rsid w:val="00981D8B"/>
    <w:rsid w:val="00982E76"/>
    <w:rsid w:val="00990551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4B16"/>
    <w:rsid w:val="009A5753"/>
    <w:rsid w:val="009A579D"/>
    <w:rsid w:val="009A5C10"/>
    <w:rsid w:val="009A7C64"/>
    <w:rsid w:val="009B2934"/>
    <w:rsid w:val="009B4549"/>
    <w:rsid w:val="009B53BA"/>
    <w:rsid w:val="009C13DE"/>
    <w:rsid w:val="009C32B6"/>
    <w:rsid w:val="009C4E34"/>
    <w:rsid w:val="009C4E5A"/>
    <w:rsid w:val="009D0AD0"/>
    <w:rsid w:val="009D24D1"/>
    <w:rsid w:val="009D444E"/>
    <w:rsid w:val="009E1353"/>
    <w:rsid w:val="009E3036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2E57"/>
    <w:rsid w:val="00A13D07"/>
    <w:rsid w:val="00A166F8"/>
    <w:rsid w:val="00A17C7D"/>
    <w:rsid w:val="00A20BFD"/>
    <w:rsid w:val="00A245AE"/>
    <w:rsid w:val="00A246B6"/>
    <w:rsid w:val="00A26126"/>
    <w:rsid w:val="00A277A1"/>
    <w:rsid w:val="00A30734"/>
    <w:rsid w:val="00A32E80"/>
    <w:rsid w:val="00A369F1"/>
    <w:rsid w:val="00A40E9F"/>
    <w:rsid w:val="00A42AA4"/>
    <w:rsid w:val="00A43ED2"/>
    <w:rsid w:val="00A43FC6"/>
    <w:rsid w:val="00A4573C"/>
    <w:rsid w:val="00A47E70"/>
    <w:rsid w:val="00A50CE4"/>
    <w:rsid w:val="00A50CF0"/>
    <w:rsid w:val="00A51B00"/>
    <w:rsid w:val="00A53091"/>
    <w:rsid w:val="00A547FA"/>
    <w:rsid w:val="00A55369"/>
    <w:rsid w:val="00A555CC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0A0A"/>
    <w:rsid w:val="00A917BE"/>
    <w:rsid w:val="00A91EB3"/>
    <w:rsid w:val="00A94FC1"/>
    <w:rsid w:val="00A9670C"/>
    <w:rsid w:val="00A96DC8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1534"/>
    <w:rsid w:val="00AF2203"/>
    <w:rsid w:val="00AF4EF8"/>
    <w:rsid w:val="00AF75F9"/>
    <w:rsid w:val="00AF7C92"/>
    <w:rsid w:val="00B0051B"/>
    <w:rsid w:val="00B00533"/>
    <w:rsid w:val="00B0233C"/>
    <w:rsid w:val="00B05D60"/>
    <w:rsid w:val="00B06F86"/>
    <w:rsid w:val="00B1188C"/>
    <w:rsid w:val="00B137DB"/>
    <w:rsid w:val="00B16609"/>
    <w:rsid w:val="00B215E0"/>
    <w:rsid w:val="00B258BB"/>
    <w:rsid w:val="00B309AB"/>
    <w:rsid w:val="00B37858"/>
    <w:rsid w:val="00B42BA5"/>
    <w:rsid w:val="00B44F9C"/>
    <w:rsid w:val="00B4590C"/>
    <w:rsid w:val="00B4768A"/>
    <w:rsid w:val="00B5366B"/>
    <w:rsid w:val="00B546B3"/>
    <w:rsid w:val="00B55816"/>
    <w:rsid w:val="00B629F0"/>
    <w:rsid w:val="00B62C46"/>
    <w:rsid w:val="00B67B97"/>
    <w:rsid w:val="00B71D89"/>
    <w:rsid w:val="00B7213E"/>
    <w:rsid w:val="00B75659"/>
    <w:rsid w:val="00B766B5"/>
    <w:rsid w:val="00B77245"/>
    <w:rsid w:val="00B82D8E"/>
    <w:rsid w:val="00B8493A"/>
    <w:rsid w:val="00B84BC9"/>
    <w:rsid w:val="00B8546A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0B4C"/>
    <w:rsid w:val="00BB2263"/>
    <w:rsid w:val="00BB54DC"/>
    <w:rsid w:val="00BB5DFC"/>
    <w:rsid w:val="00BC21A4"/>
    <w:rsid w:val="00BC25DD"/>
    <w:rsid w:val="00BC41FF"/>
    <w:rsid w:val="00BC62D7"/>
    <w:rsid w:val="00BD279D"/>
    <w:rsid w:val="00BD2E11"/>
    <w:rsid w:val="00BD3546"/>
    <w:rsid w:val="00BD3ACD"/>
    <w:rsid w:val="00BD3CC3"/>
    <w:rsid w:val="00BD6BB8"/>
    <w:rsid w:val="00BE084D"/>
    <w:rsid w:val="00BE21D6"/>
    <w:rsid w:val="00BE3327"/>
    <w:rsid w:val="00BE4A9F"/>
    <w:rsid w:val="00BE6C85"/>
    <w:rsid w:val="00BE718A"/>
    <w:rsid w:val="00BF081D"/>
    <w:rsid w:val="00BF160F"/>
    <w:rsid w:val="00BF1CA8"/>
    <w:rsid w:val="00BF1ED5"/>
    <w:rsid w:val="00BF3024"/>
    <w:rsid w:val="00BF3FD4"/>
    <w:rsid w:val="00BF4B08"/>
    <w:rsid w:val="00BF6488"/>
    <w:rsid w:val="00C00466"/>
    <w:rsid w:val="00C00C68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6C4B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255F"/>
    <w:rsid w:val="00C73B09"/>
    <w:rsid w:val="00C773BE"/>
    <w:rsid w:val="00C777AD"/>
    <w:rsid w:val="00C77AE3"/>
    <w:rsid w:val="00C809BD"/>
    <w:rsid w:val="00C813AF"/>
    <w:rsid w:val="00C81684"/>
    <w:rsid w:val="00C822B3"/>
    <w:rsid w:val="00C82ED8"/>
    <w:rsid w:val="00C8403D"/>
    <w:rsid w:val="00C85B0D"/>
    <w:rsid w:val="00C860BC"/>
    <w:rsid w:val="00C863E3"/>
    <w:rsid w:val="00C870F6"/>
    <w:rsid w:val="00C87494"/>
    <w:rsid w:val="00C90886"/>
    <w:rsid w:val="00C95985"/>
    <w:rsid w:val="00CA0A91"/>
    <w:rsid w:val="00CA4016"/>
    <w:rsid w:val="00CA4F8E"/>
    <w:rsid w:val="00CB2AA9"/>
    <w:rsid w:val="00CB7009"/>
    <w:rsid w:val="00CB71F7"/>
    <w:rsid w:val="00CC1C09"/>
    <w:rsid w:val="00CC2AD8"/>
    <w:rsid w:val="00CC5026"/>
    <w:rsid w:val="00CC6106"/>
    <w:rsid w:val="00CC68D0"/>
    <w:rsid w:val="00CC7B8F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0E86"/>
    <w:rsid w:val="00D03F9A"/>
    <w:rsid w:val="00D03FD7"/>
    <w:rsid w:val="00D04C46"/>
    <w:rsid w:val="00D06D51"/>
    <w:rsid w:val="00D07FD1"/>
    <w:rsid w:val="00D15598"/>
    <w:rsid w:val="00D166BC"/>
    <w:rsid w:val="00D203E7"/>
    <w:rsid w:val="00D20AE9"/>
    <w:rsid w:val="00D20DE0"/>
    <w:rsid w:val="00D24991"/>
    <w:rsid w:val="00D27704"/>
    <w:rsid w:val="00D32FB6"/>
    <w:rsid w:val="00D348C6"/>
    <w:rsid w:val="00D3549C"/>
    <w:rsid w:val="00D403E7"/>
    <w:rsid w:val="00D40E15"/>
    <w:rsid w:val="00D416EC"/>
    <w:rsid w:val="00D44572"/>
    <w:rsid w:val="00D50255"/>
    <w:rsid w:val="00D51308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1974"/>
    <w:rsid w:val="00D8246D"/>
    <w:rsid w:val="00D846E3"/>
    <w:rsid w:val="00D84AE9"/>
    <w:rsid w:val="00D86314"/>
    <w:rsid w:val="00DA4A5D"/>
    <w:rsid w:val="00DA7D8A"/>
    <w:rsid w:val="00DB05A7"/>
    <w:rsid w:val="00DB224E"/>
    <w:rsid w:val="00DB7D2F"/>
    <w:rsid w:val="00DC37F7"/>
    <w:rsid w:val="00DC3A27"/>
    <w:rsid w:val="00DC5AAA"/>
    <w:rsid w:val="00DD094C"/>
    <w:rsid w:val="00DD2742"/>
    <w:rsid w:val="00DE1CC8"/>
    <w:rsid w:val="00DE2261"/>
    <w:rsid w:val="00DE2476"/>
    <w:rsid w:val="00DE34CF"/>
    <w:rsid w:val="00DE5025"/>
    <w:rsid w:val="00DE662D"/>
    <w:rsid w:val="00DE673C"/>
    <w:rsid w:val="00DE7B22"/>
    <w:rsid w:val="00DF3D68"/>
    <w:rsid w:val="00DF6ED7"/>
    <w:rsid w:val="00DF7B72"/>
    <w:rsid w:val="00E020D6"/>
    <w:rsid w:val="00E03210"/>
    <w:rsid w:val="00E13F3D"/>
    <w:rsid w:val="00E152A3"/>
    <w:rsid w:val="00E210A7"/>
    <w:rsid w:val="00E2185D"/>
    <w:rsid w:val="00E218F1"/>
    <w:rsid w:val="00E2269B"/>
    <w:rsid w:val="00E22A43"/>
    <w:rsid w:val="00E22BED"/>
    <w:rsid w:val="00E27F8B"/>
    <w:rsid w:val="00E3119F"/>
    <w:rsid w:val="00E322E7"/>
    <w:rsid w:val="00E34898"/>
    <w:rsid w:val="00E3705C"/>
    <w:rsid w:val="00E37C01"/>
    <w:rsid w:val="00E41853"/>
    <w:rsid w:val="00E46587"/>
    <w:rsid w:val="00E50486"/>
    <w:rsid w:val="00E52A8D"/>
    <w:rsid w:val="00E537BE"/>
    <w:rsid w:val="00E55015"/>
    <w:rsid w:val="00E559F3"/>
    <w:rsid w:val="00E64829"/>
    <w:rsid w:val="00E704C5"/>
    <w:rsid w:val="00E70962"/>
    <w:rsid w:val="00E7418E"/>
    <w:rsid w:val="00E75219"/>
    <w:rsid w:val="00E770EE"/>
    <w:rsid w:val="00E805A2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403"/>
    <w:rsid w:val="00EC17E0"/>
    <w:rsid w:val="00EC2F03"/>
    <w:rsid w:val="00EC5518"/>
    <w:rsid w:val="00EC5D30"/>
    <w:rsid w:val="00ED4892"/>
    <w:rsid w:val="00ED54E8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1D17"/>
    <w:rsid w:val="00F33300"/>
    <w:rsid w:val="00F33E10"/>
    <w:rsid w:val="00F36BDB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29B9"/>
    <w:rsid w:val="00F64D7C"/>
    <w:rsid w:val="00F652AB"/>
    <w:rsid w:val="00F65C16"/>
    <w:rsid w:val="00F6639D"/>
    <w:rsid w:val="00F67EED"/>
    <w:rsid w:val="00F70BE5"/>
    <w:rsid w:val="00F7167C"/>
    <w:rsid w:val="00F73303"/>
    <w:rsid w:val="00F75D26"/>
    <w:rsid w:val="00F766AD"/>
    <w:rsid w:val="00F809CF"/>
    <w:rsid w:val="00F814D0"/>
    <w:rsid w:val="00F8227A"/>
    <w:rsid w:val="00F82B49"/>
    <w:rsid w:val="00F832B2"/>
    <w:rsid w:val="00F85509"/>
    <w:rsid w:val="00F908AE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B6FF3"/>
    <w:rsid w:val="00FC00B3"/>
    <w:rsid w:val="00FC1DC5"/>
    <w:rsid w:val="00FC2058"/>
    <w:rsid w:val="00FC54AD"/>
    <w:rsid w:val="00FC64D3"/>
    <w:rsid w:val="00FC6649"/>
    <w:rsid w:val="00FC66A7"/>
    <w:rsid w:val="00FC7EE6"/>
    <w:rsid w:val="00FD1FF8"/>
    <w:rsid w:val="00FD273C"/>
    <w:rsid w:val="00FD277C"/>
    <w:rsid w:val="00FD4998"/>
    <w:rsid w:val="00FD5085"/>
    <w:rsid w:val="00FE1BAE"/>
    <w:rsid w:val="00FE2E2F"/>
    <w:rsid w:val="00FE2E89"/>
    <w:rsid w:val="00FE6176"/>
    <w:rsid w:val="00FE7CC3"/>
    <w:rsid w:val="00FF0DF0"/>
    <w:rsid w:val="00FF0F20"/>
    <w:rsid w:val="00FF29DA"/>
    <w:rsid w:val="00FF34CE"/>
    <w:rsid w:val="00FF5477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8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3378</TotalTime>
  <Pages>21</Pages>
  <Words>4918</Words>
  <Characters>28038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492</cp:revision>
  <cp:lastPrinted>1900-01-01T00:00:00Z</cp:lastPrinted>
  <dcterms:created xsi:type="dcterms:W3CDTF">2023-07-20T10:54:00Z</dcterms:created>
  <dcterms:modified xsi:type="dcterms:W3CDTF">2024-03-14T11:47:00Z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