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768D31" w14:textId="77777777" w:rsidR="00214A9E" w:rsidRPr="00214A9E" w:rsidRDefault="00214A9E" w:rsidP="00214A9E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214A9E">
        <w:rPr>
          <w:rFonts w:ascii="Arial" w:hAnsi="Arial" w:cs="Arial"/>
          <w:b/>
          <w:noProof/>
          <w:sz w:val="24"/>
        </w:rPr>
        <w:t>3GPP TSG-</w:t>
      </w:r>
      <w:r w:rsidRPr="00214A9E">
        <w:rPr>
          <w:rFonts w:ascii="Arial" w:hAnsi="Arial" w:cs="Arial"/>
        </w:rPr>
        <w:fldChar w:fldCharType="begin"/>
      </w:r>
      <w:r w:rsidRPr="00214A9E">
        <w:rPr>
          <w:rFonts w:ascii="Arial" w:hAnsi="Arial" w:cs="Arial"/>
        </w:rPr>
        <w:instrText xml:space="preserve"> DOCPROPERTY  TSG/WGRef  \* MERGEFORMAT </w:instrText>
      </w:r>
      <w:r w:rsidRPr="00214A9E">
        <w:rPr>
          <w:rFonts w:ascii="Arial" w:hAnsi="Arial" w:cs="Arial"/>
        </w:rPr>
        <w:fldChar w:fldCharType="separate"/>
      </w:r>
      <w:r w:rsidRPr="00214A9E">
        <w:rPr>
          <w:rFonts w:ascii="Arial" w:hAnsi="Arial" w:cs="Arial"/>
          <w:b/>
          <w:noProof/>
          <w:sz w:val="24"/>
        </w:rPr>
        <w:t>RAN5</w:t>
      </w:r>
      <w:r w:rsidRPr="00214A9E">
        <w:rPr>
          <w:rFonts w:ascii="Arial" w:hAnsi="Arial" w:cs="Arial"/>
          <w:b/>
          <w:noProof/>
          <w:sz w:val="24"/>
        </w:rPr>
        <w:fldChar w:fldCharType="end"/>
      </w:r>
      <w:r w:rsidRPr="00214A9E">
        <w:rPr>
          <w:rFonts w:ascii="Arial" w:hAnsi="Arial" w:cs="Arial"/>
          <w:b/>
          <w:noProof/>
          <w:sz w:val="24"/>
        </w:rPr>
        <w:t xml:space="preserve"> Meeting #</w:t>
      </w:r>
      <w:r w:rsidRPr="00214A9E">
        <w:rPr>
          <w:rFonts w:ascii="Arial" w:hAnsi="Arial" w:cs="Arial"/>
        </w:rPr>
        <w:fldChar w:fldCharType="begin"/>
      </w:r>
      <w:r w:rsidRPr="00214A9E">
        <w:rPr>
          <w:rFonts w:ascii="Arial" w:hAnsi="Arial" w:cs="Arial"/>
        </w:rPr>
        <w:instrText xml:space="preserve"> DOCPROPERTY  MtgSeq  \* MERGEFORMAT </w:instrText>
      </w:r>
      <w:r w:rsidRPr="00214A9E">
        <w:rPr>
          <w:rFonts w:ascii="Arial" w:hAnsi="Arial" w:cs="Arial"/>
        </w:rPr>
        <w:fldChar w:fldCharType="separate"/>
      </w:r>
      <w:r w:rsidRPr="00214A9E">
        <w:rPr>
          <w:rFonts w:ascii="Arial" w:hAnsi="Arial" w:cs="Arial"/>
          <w:b/>
          <w:noProof/>
          <w:sz w:val="24"/>
        </w:rPr>
        <w:t>2024</w:t>
      </w:r>
      <w:r w:rsidRPr="00214A9E">
        <w:rPr>
          <w:rFonts w:ascii="Arial" w:hAnsi="Arial" w:cs="Arial"/>
        </w:rPr>
        <w:fldChar w:fldCharType="end"/>
      </w:r>
      <w:r w:rsidRPr="00214A9E">
        <w:rPr>
          <w:rFonts w:ascii="Arial" w:hAnsi="Arial" w:cs="Arial"/>
        </w:rPr>
        <w:fldChar w:fldCharType="begin"/>
      </w:r>
      <w:r w:rsidRPr="00214A9E">
        <w:rPr>
          <w:rFonts w:ascii="Arial" w:hAnsi="Arial" w:cs="Arial"/>
        </w:rPr>
        <w:instrText xml:space="preserve"> DOCPROPERTY  MtgTitle  \* MERGEFORMAT </w:instrText>
      </w:r>
      <w:r w:rsidRPr="00214A9E">
        <w:rPr>
          <w:rFonts w:ascii="Arial" w:hAnsi="Arial" w:cs="Arial"/>
        </w:rPr>
        <w:fldChar w:fldCharType="separate"/>
      </w:r>
      <w:r w:rsidRPr="00214A9E">
        <w:rPr>
          <w:rFonts w:ascii="Arial" w:hAnsi="Arial" w:cs="Arial"/>
          <w:b/>
          <w:noProof/>
          <w:sz w:val="24"/>
        </w:rPr>
        <w:t>-TTCN email</w:t>
      </w:r>
      <w:r w:rsidRPr="00214A9E">
        <w:rPr>
          <w:rFonts w:ascii="Arial" w:hAnsi="Arial" w:cs="Arial"/>
          <w:b/>
          <w:noProof/>
          <w:sz w:val="24"/>
        </w:rPr>
        <w:fldChar w:fldCharType="end"/>
      </w:r>
      <w:r w:rsidRPr="00214A9E">
        <w:rPr>
          <w:rFonts w:ascii="Arial" w:hAnsi="Arial" w:cs="Arial"/>
          <w:b/>
          <w:i/>
          <w:noProof/>
          <w:sz w:val="28"/>
        </w:rPr>
        <w:tab/>
      </w:r>
      <w:r w:rsidRPr="00214A9E">
        <w:rPr>
          <w:rFonts w:ascii="Arial" w:hAnsi="Arial" w:cs="Arial"/>
        </w:rPr>
        <w:fldChar w:fldCharType="begin"/>
      </w:r>
      <w:r w:rsidRPr="00214A9E">
        <w:rPr>
          <w:rFonts w:ascii="Arial" w:hAnsi="Arial" w:cs="Arial"/>
        </w:rPr>
        <w:instrText xml:space="preserve"> DOCPROPERTY  Tdoc#  \* MERGEFORMAT </w:instrText>
      </w:r>
      <w:r w:rsidRPr="00214A9E">
        <w:rPr>
          <w:rFonts w:ascii="Arial" w:hAnsi="Arial" w:cs="Arial"/>
        </w:rPr>
        <w:fldChar w:fldCharType="separate"/>
      </w:r>
      <w:r w:rsidRPr="00214A9E">
        <w:rPr>
          <w:rFonts w:ascii="Arial" w:hAnsi="Arial" w:cs="Arial"/>
          <w:b/>
          <w:i/>
          <w:noProof/>
          <w:sz w:val="28"/>
        </w:rPr>
        <w:t>R5s240243</w:t>
      </w:r>
      <w:r w:rsidRPr="00214A9E">
        <w:rPr>
          <w:rFonts w:ascii="Arial" w:hAnsi="Arial" w:cs="Arial"/>
          <w:b/>
          <w:i/>
          <w:noProof/>
          <w:sz w:val="28"/>
        </w:rPr>
        <w:fldChar w:fldCharType="end"/>
      </w:r>
    </w:p>
    <w:p w14:paraId="3913580F" w14:textId="77777777" w:rsidR="00214A9E" w:rsidRPr="00214A9E" w:rsidRDefault="00214A9E" w:rsidP="00214A9E">
      <w:pPr>
        <w:pStyle w:val="CRCoverPage"/>
        <w:outlineLvl w:val="0"/>
        <w:rPr>
          <w:rFonts w:ascii="Arial" w:hAnsi="Arial" w:cs="Arial"/>
          <w:b/>
          <w:noProof/>
          <w:sz w:val="24"/>
        </w:rPr>
      </w:pPr>
      <w:r w:rsidRPr="00214A9E">
        <w:rPr>
          <w:rFonts w:ascii="Arial" w:hAnsi="Arial" w:cs="Arial"/>
        </w:rPr>
        <w:fldChar w:fldCharType="begin"/>
      </w:r>
      <w:r w:rsidRPr="00214A9E">
        <w:rPr>
          <w:rFonts w:ascii="Arial" w:hAnsi="Arial" w:cs="Arial"/>
        </w:rPr>
        <w:instrText xml:space="preserve"> DOCPROPERTY  Location  \* MERGEFORMAT </w:instrText>
      </w:r>
      <w:r w:rsidRPr="00214A9E">
        <w:rPr>
          <w:rFonts w:ascii="Arial" w:hAnsi="Arial" w:cs="Arial"/>
        </w:rPr>
        <w:fldChar w:fldCharType="separate"/>
      </w:r>
      <w:r w:rsidRPr="00214A9E">
        <w:rPr>
          <w:rFonts w:ascii="Arial" w:hAnsi="Arial" w:cs="Arial"/>
          <w:b/>
          <w:noProof/>
          <w:sz w:val="24"/>
        </w:rPr>
        <w:t>Online</w:t>
      </w:r>
      <w:r w:rsidRPr="00214A9E">
        <w:rPr>
          <w:rFonts w:ascii="Arial" w:hAnsi="Arial" w:cs="Arial"/>
          <w:b/>
          <w:noProof/>
          <w:sz w:val="24"/>
        </w:rPr>
        <w:fldChar w:fldCharType="end"/>
      </w:r>
      <w:r w:rsidRPr="00214A9E">
        <w:rPr>
          <w:rFonts w:ascii="Arial" w:hAnsi="Arial" w:cs="Arial"/>
          <w:b/>
          <w:noProof/>
          <w:sz w:val="24"/>
        </w:rPr>
        <w:t xml:space="preserve">, </w:t>
      </w:r>
      <w:r w:rsidRPr="00214A9E">
        <w:rPr>
          <w:rFonts w:ascii="Arial" w:hAnsi="Arial" w:cs="Arial"/>
        </w:rPr>
        <w:fldChar w:fldCharType="begin"/>
      </w:r>
      <w:r w:rsidRPr="00214A9E">
        <w:rPr>
          <w:rFonts w:ascii="Arial" w:hAnsi="Arial" w:cs="Arial"/>
        </w:rPr>
        <w:instrText xml:space="preserve"> DOCPROPERTY  Country  \* MERGEFORMAT </w:instrText>
      </w:r>
      <w:r w:rsidRPr="00214A9E">
        <w:rPr>
          <w:rFonts w:ascii="Arial" w:hAnsi="Arial" w:cs="Arial"/>
        </w:rPr>
        <w:fldChar w:fldCharType="end"/>
      </w:r>
      <w:r w:rsidRPr="00214A9E">
        <w:rPr>
          <w:rFonts w:ascii="Arial" w:hAnsi="Arial" w:cs="Arial"/>
          <w:b/>
          <w:noProof/>
          <w:sz w:val="24"/>
        </w:rPr>
        <w:t xml:space="preserve">, </w:t>
      </w:r>
      <w:r w:rsidRPr="00214A9E">
        <w:rPr>
          <w:rFonts w:ascii="Arial" w:hAnsi="Arial" w:cs="Arial"/>
        </w:rPr>
        <w:fldChar w:fldCharType="begin"/>
      </w:r>
      <w:r w:rsidRPr="00214A9E">
        <w:rPr>
          <w:rFonts w:ascii="Arial" w:hAnsi="Arial" w:cs="Arial"/>
        </w:rPr>
        <w:instrText xml:space="preserve"> DOCPROPERTY  StartDate  \* MERGEFORMAT </w:instrText>
      </w:r>
      <w:r w:rsidRPr="00214A9E">
        <w:rPr>
          <w:rFonts w:ascii="Arial" w:hAnsi="Arial" w:cs="Arial"/>
        </w:rPr>
        <w:fldChar w:fldCharType="separate"/>
      </w:r>
      <w:r w:rsidRPr="00214A9E">
        <w:rPr>
          <w:rFonts w:ascii="Arial" w:hAnsi="Arial" w:cs="Arial"/>
          <w:b/>
          <w:noProof/>
          <w:sz w:val="24"/>
        </w:rPr>
        <w:t>8th Dec 2023</w:t>
      </w:r>
      <w:r w:rsidRPr="00214A9E">
        <w:rPr>
          <w:rFonts w:ascii="Arial" w:hAnsi="Arial" w:cs="Arial"/>
          <w:b/>
          <w:noProof/>
          <w:sz w:val="24"/>
        </w:rPr>
        <w:fldChar w:fldCharType="end"/>
      </w:r>
      <w:r w:rsidRPr="00214A9E">
        <w:rPr>
          <w:rFonts w:ascii="Arial" w:hAnsi="Arial" w:cs="Arial"/>
          <w:b/>
          <w:noProof/>
          <w:sz w:val="24"/>
        </w:rPr>
        <w:t xml:space="preserve"> - </w:t>
      </w:r>
      <w:r w:rsidRPr="00214A9E">
        <w:rPr>
          <w:rFonts w:ascii="Arial" w:hAnsi="Arial" w:cs="Arial"/>
        </w:rPr>
        <w:fldChar w:fldCharType="begin"/>
      </w:r>
      <w:r w:rsidRPr="00214A9E">
        <w:rPr>
          <w:rFonts w:ascii="Arial" w:hAnsi="Arial" w:cs="Arial"/>
        </w:rPr>
        <w:instrText xml:space="preserve"> DOCPROPERTY  EndDate  \* MERGEFORMAT </w:instrText>
      </w:r>
      <w:r w:rsidRPr="00214A9E">
        <w:rPr>
          <w:rFonts w:ascii="Arial" w:hAnsi="Arial" w:cs="Arial"/>
        </w:rPr>
        <w:fldChar w:fldCharType="separate"/>
      </w:r>
      <w:r w:rsidRPr="00214A9E">
        <w:rPr>
          <w:rFonts w:ascii="Arial" w:hAnsi="Arial" w:cs="Arial"/>
          <w:b/>
          <w:noProof/>
          <w:sz w:val="24"/>
        </w:rPr>
        <w:t>31st Dec 2024</w:t>
      </w:r>
      <w:r w:rsidRPr="00214A9E">
        <w:rPr>
          <w:rFonts w:ascii="Arial" w:hAnsi="Arial" w:cs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4A9E" w:rsidRPr="00214A9E" w14:paraId="6BF3C6C1" w14:textId="77777777" w:rsidTr="001F08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260753" w14:textId="77777777" w:rsidR="00214A9E" w:rsidRPr="00214A9E" w:rsidRDefault="00214A9E" w:rsidP="001F0862">
            <w:pPr>
              <w:pStyle w:val="CRCoverPage"/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214A9E">
              <w:rPr>
                <w:rFonts w:ascii="Arial" w:hAnsi="Arial" w:cs="Arial"/>
                <w:i/>
                <w:noProof/>
                <w:sz w:val="14"/>
              </w:rPr>
              <w:t>CR-Form-v12.2</w:t>
            </w:r>
          </w:p>
        </w:tc>
      </w:tr>
      <w:tr w:rsidR="00214A9E" w:rsidRPr="00214A9E" w14:paraId="23C5B714" w14:textId="77777777" w:rsidTr="001F08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CBE85" w14:textId="77777777" w:rsidR="00214A9E" w:rsidRPr="00214A9E" w:rsidRDefault="00214A9E" w:rsidP="001F0862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214A9E" w:rsidRPr="00214A9E" w14:paraId="6077A2F5" w14:textId="77777777" w:rsidTr="001F08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D4E09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214A9E" w:rsidRPr="00214A9E" w14:paraId="25A30E71" w14:textId="77777777" w:rsidTr="001F0862">
        <w:tc>
          <w:tcPr>
            <w:tcW w:w="142" w:type="dxa"/>
            <w:tcBorders>
              <w:left w:val="single" w:sz="4" w:space="0" w:color="auto"/>
            </w:tcBorders>
          </w:tcPr>
          <w:p w14:paraId="68B37C39" w14:textId="77777777" w:rsidR="00214A9E" w:rsidRPr="00214A9E" w:rsidRDefault="00214A9E" w:rsidP="001F0862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B19423" w14:textId="77777777" w:rsidR="00214A9E" w:rsidRPr="00214A9E" w:rsidRDefault="00214A9E" w:rsidP="001F0862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214A9E">
              <w:rPr>
                <w:rFonts w:ascii="Arial" w:hAnsi="Arial" w:cs="Arial"/>
              </w:rPr>
              <w:fldChar w:fldCharType="begin"/>
            </w:r>
            <w:r w:rsidRPr="00214A9E">
              <w:rPr>
                <w:rFonts w:ascii="Arial" w:hAnsi="Arial" w:cs="Arial"/>
              </w:rPr>
              <w:instrText xml:space="preserve"> DOCPROPERTY  Spec#  \* MERGEFORMAT </w:instrText>
            </w:r>
            <w:r w:rsidRPr="00214A9E">
              <w:rPr>
                <w:rFonts w:ascii="Arial" w:hAnsi="Arial" w:cs="Arial"/>
              </w:rPr>
              <w:fldChar w:fldCharType="separate"/>
            </w:r>
            <w:r w:rsidRPr="00214A9E">
              <w:rPr>
                <w:rFonts w:ascii="Arial" w:hAnsi="Arial" w:cs="Arial"/>
                <w:b/>
                <w:noProof/>
                <w:sz w:val="28"/>
              </w:rPr>
              <w:t>38.523-3</w:t>
            </w:r>
            <w:r w:rsidRPr="00214A9E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8CDF1A" w14:textId="77777777" w:rsidR="00214A9E" w:rsidRPr="00214A9E" w:rsidRDefault="00214A9E" w:rsidP="001F0862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57C0DD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</w:rPr>
              <w:fldChar w:fldCharType="begin"/>
            </w:r>
            <w:r w:rsidRPr="00214A9E">
              <w:rPr>
                <w:rFonts w:ascii="Arial" w:hAnsi="Arial" w:cs="Arial"/>
              </w:rPr>
              <w:instrText xml:space="preserve"> DOCPROPERTY  Cr#  \* MERGEFORMAT </w:instrText>
            </w:r>
            <w:r w:rsidRPr="00214A9E">
              <w:rPr>
                <w:rFonts w:ascii="Arial" w:hAnsi="Arial" w:cs="Arial"/>
              </w:rPr>
              <w:fldChar w:fldCharType="separate"/>
            </w:r>
            <w:r w:rsidRPr="00214A9E">
              <w:rPr>
                <w:rFonts w:ascii="Arial" w:hAnsi="Arial" w:cs="Arial"/>
                <w:b/>
                <w:noProof/>
                <w:sz w:val="28"/>
              </w:rPr>
              <w:t>3390</w:t>
            </w:r>
            <w:r w:rsidRPr="00214A9E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38E9EA6" w14:textId="77777777" w:rsidR="00214A9E" w:rsidRPr="00214A9E" w:rsidRDefault="00214A9E" w:rsidP="001F08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692145" w14:textId="77777777" w:rsidR="00214A9E" w:rsidRPr="00214A9E" w:rsidRDefault="00214A9E" w:rsidP="001F0862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noProof/>
              </w:rPr>
            </w:pPr>
            <w:r w:rsidRPr="00214A9E">
              <w:rPr>
                <w:rFonts w:ascii="Arial" w:hAnsi="Arial" w:cs="Arial"/>
              </w:rPr>
              <w:fldChar w:fldCharType="begin"/>
            </w:r>
            <w:r w:rsidRPr="00214A9E">
              <w:rPr>
                <w:rFonts w:ascii="Arial" w:hAnsi="Arial" w:cs="Arial"/>
              </w:rPr>
              <w:instrText xml:space="preserve"> DOCPROPERTY  Revision  \* MERGEFORMAT </w:instrText>
            </w:r>
            <w:r w:rsidRPr="00214A9E">
              <w:rPr>
                <w:rFonts w:ascii="Arial" w:hAnsi="Arial" w:cs="Arial"/>
              </w:rPr>
              <w:fldChar w:fldCharType="separate"/>
            </w:r>
            <w:r w:rsidRPr="00214A9E">
              <w:rPr>
                <w:rFonts w:ascii="Arial" w:hAnsi="Arial" w:cs="Arial"/>
                <w:b/>
                <w:noProof/>
                <w:sz w:val="28"/>
              </w:rPr>
              <w:t>-</w:t>
            </w:r>
            <w:r w:rsidRPr="00214A9E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92E1B2C" w14:textId="77777777" w:rsidR="00214A9E" w:rsidRPr="00214A9E" w:rsidRDefault="00214A9E" w:rsidP="001F08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D54F49" w14:textId="77777777" w:rsidR="00214A9E" w:rsidRPr="00214A9E" w:rsidRDefault="00214A9E" w:rsidP="001F0862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214A9E">
              <w:rPr>
                <w:rFonts w:ascii="Arial" w:hAnsi="Arial" w:cs="Arial"/>
              </w:rPr>
              <w:fldChar w:fldCharType="begin"/>
            </w:r>
            <w:r w:rsidRPr="00214A9E">
              <w:rPr>
                <w:rFonts w:ascii="Arial" w:hAnsi="Arial" w:cs="Arial"/>
              </w:rPr>
              <w:instrText xml:space="preserve"> DOCPROPERTY  Version  \* MERGEFORMAT </w:instrText>
            </w:r>
            <w:r w:rsidRPr="00214A9E">
              <w:rPr>
                <w:rFonts w:ascii="Arial" w:hAnsi="Arial" w:cs="Arial"/>
              </w:rPr>
              <w:fldChar w:fldCharType="separate"/>
            </w:r>
            <w:r w:rsidRPr="00214A9E">
              <w:rPr>
                <w:rFonts w:ascii="Arial" w:hAnsi="Arial" w:cs="Arial"/>
                <w:b/>
                <w:noProof/>
                <w:sz w:val="28"/>
              </w:rPr>
              <w:t>17.9.0</w:t>
            </w:r>
            <w:r w:rsidRPr="00214A9E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4F775E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214A9E" w:rsidRPr="00214A9E" w14:paraId="3EA57E2D" w14:textId="77777777" w:rsidTr="001F08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6DCEDA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214A9E" w:rsidRPr="00214A9E" w14:paraId="3995AAA9" w14:textId="77777777" w:rsidTr="001F08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E65D49" w14:textId="77777777" w:rsidR="00214A9E" w:rsidRPr="00214A9E" w:rsidRDefault="00214A9E" w:rsidP="001F0862">
            <w:pPr>
              <w:pStyle w:val="CRCoverPage"/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14A9E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14A9E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HELP</w:t>
              </w:r>
            </w:hyperlink>
            <w:r w:rsidRPr="00214A9E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14A9E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14A9E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214A9E">
                <w:rPr>
                  <w:rStyle w:val="Hyperlink"/>
                  <w:rFonts w:ascii="Arial" w:hAnsi="Arial" w:cs="Arial"/>
                  <w:i/>
                  <w:noProof/>
                </w:rPr>
                <w:t>http://www.3gpp.org/Change-Requests</w:t>
              </w:r>
            </w:hyperlink>
            <w:r w:rsidRPr="00214A9E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214A9E" w:rsidRPr="00214A9E" w14:paraId="2F448FD9" w14:textId="77777777" w:rsidTr="001F0862">
        <w:tc>
          <w:tcPr>
            <w:tcW w:w="9641" w:type="dxa"/>
            <w:gridSpan w:val="9"/>
          </w:tcPr>
          <w:p w14:paraId="3DC0FA06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744F3F3C" w14:textId="77777777" w:rsidR="00214A9E" w:rsidRPr="00214A9E" w:rsidRDefault="00214A9E" w:rsidP="00214A9E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4A9E" w:rsidRPr="00214A9E" w14:paraId="227A86E0" w14:textId="77777777" w:rsidTr="001F0862">
        <w:tc>
          <w:tcPr>
            <w:tcW w:w="2835" w:type="dxa"/>
          </w:tcPr>
          <w:p w14:paraId="1F39E4F9" w14:textId="77777777" w:rsidR="00214A9E" w:rsidRPr="00214A9E" w:rsidRDefault="00214A9E" w:rsidP="001F0862">
            <w:pPr>
              <w:pStyle w:val="CRCoverPage"/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14A9E">
              <w:rPr>
                <w:rFonts w:ascii="Arial" w:hAnsi="Arial"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11E7D2" w14:textId="77777777" w:rsidR="00214A9E" w:rsidRPr="00214A9E" w:rsidRDefault="00214A9E" w:rsidP="001F0862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F72214" w14:textId="77777777" w:rsidR="00214A9E" w:rsidRPr="00214A9E" w:rsidRDefault="00214A9E" w:rsidP="001F0862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E33B59" w14:textId="77777777" w:rsidR="00214A9E" w:rsidRPr="00214A9E" w:rsidRDefault="00214A9E" w:rsidP="001F0862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214A9E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689641" w14:textId="77777777" w:rsidR="00214A9E" w:rsidRPr="00214A9E" w:rsidRDefault="00214A9E" w:rsidP="001F0862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591C0C" w14:textId="77777777" w:rsidR="00214A9E" w:rsidRPr="00214A9E" w:rsidRDefault="00214A9E" w:rsidP="001F0862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214A9E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95C96F" w14:textId="77777777" w:rsidR="00214A9E" w:rsidRPr="00214A9E" w:rsidRDefault="00214A9E" w:rsidP="001F0862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5D6F54" w14:textId="77777777" w:rsidR="00214A9E" w:rsidRPr="00214A9E" w:rsidRDefault="00214A9E" w:rsidP="001F0862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84D8B6" w14:textId="77777777" w:rsidR="00214A9E" w:rsidRPr="00214A9E" w:rsidRDefault="00214A9E" w:rsidP="001F0862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</w:p>
        </w:tc>
      </w:tr>
    </w:tbl>
    <w:p w14:paraId="51950129" w14:textId="77777777" w:rsidR="00214A9E" w:rsidRPr="00214A9E" w:rsidRDefault="00214A9E" w:rsidP="00214A9E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14A9E" w:rsidRPr="00214A9E" w14:paraId="14412D28" w14:textId="77777777" w:rsidTr="001F0862">
        <w:tc>
          <w:tcPr>
            <w:tcW w:w="9640" w:type="dxa"/>
            <w:gridSpan w:val="11"/>
          </w:tcPr>
          <w:p w14:paraId="5C5A6E2A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214A9E" w:rsidRPr="00214A9E" w14:paraId="3510CBF5" w14:textId="77777777" w:rsidTr="001F08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6E2097" w14:textId="77777777" w:rsidR="00214A9E" w:rsidRPr="00214A9E" w:rsidRDefault="00214A9E" w:rsidP="001F0862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14A9E">
              <w:rPr>
                <w:rFonts w:ascii="Arial" w:hAnsi="Arial" w:cs="Arial"/>
                <w:b/>
                <w:i/>
                <w:noProof/>
              </w:rPr>
              <w:t>Title:</w:t>
            </w:r>
            <w:r w:rsidRPr="00214A9E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E4F827" w14:textId="77777777" w:rsidR="00214A9E" w:rsidRPr="00214A9E" w:rsidRDefault="00214A9E" w:rsidP="001F0862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</w:rPr>
              <w:fldChar w:fldCharType="begin"/>
            </w:r>
            <w:r w:rsidRPr="00214A9E">
              <w:rPr>
                <w:rFonts w:ascii="Arial" w:hAnsi="Arial" w:cs="Arial"/>
              </w:rPr>
              <w:instrText xml:space="preserve"> DOCPROPERTY  CrTitle  \* MERGEFORMAT </w:instrText>
            </w:r>
            <w:r w:rsidRPr="00214A9E">
              <w:rPr>
                <w:rFonts w:ascii="Arial" w:hAnsi="Arial" w:cs="Arial"/>
              </w:rPr>
              <w:fldChar w:fldCharType="separate"/>
            </w:r>
            <w:r w:rsidRPr="00214A9E">
              <w:rPr>
                <w:rFonts w:ascii="Arial" w:hAnsi="Arial" w:cs="Arial"/>
              </w:rPr>
              <w:t>Correction to NR5GC testcase 7.1.1.9.1</w:t>
            </w:r>
            <w:r w:rsidRPr="00214A9E">
              <w:rPr>
                <w:rFonts w:ascii="Arial" w:hAnsi="Arial" w:cs="Arial"/>
              </w:rPr>
              <w:fldChar w:fldCharType="end"/>
            </w:r>
          </w:p>
        </w:tc>
      </w:tr>
      <w:tr w:rsidR="00214A9E" w:rsidRPr="00214A9E" w14:paraId="6AB8E2E9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606D3D09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CB639A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214A9E" w:rsidRPr="00214A9E" w14:paraId="09BDE676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51E5E7EC" w14:textId="77777777" w:rsidR="00214A9E" w:rsidRPr="00214A9E" w:rsidRDefault="00214A9E" w:rsidP="001F0862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14A9E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FF3C6C" w14:textId="77777777" w:rsidR="00214A9E" w:rsidRPr="00214A9E" w:rsidRDefault="00214A9E" w:rsidP="001F0862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</w:rPr>
              <w:fldChar w:fldCharType="begin"/>
            </w:r>
            <w:r w:rsidRPr="00214A9E">
              <w:rPr>
                <w:rFonts w:ascii="Arial" w:hAnsi="Arial" w:cs="Arial"/>
              </w:rPr>
              <w:instrText xml:space="preserve"> DOCPROPERTY  SourceIfWg  \* MERGEFORMAT </w:instrText>
            </w:r>
            <w:r w:rsidRPr="00214A9E">
              <w:rPr>
                <w:rFonts w:ascii="Arial" w:hAnsi="Arial" w:cs="Arial"/>
              </w:rPr>
              <w:fldChar w:fldCharType="separate"/>
            </w:r>
            <w:r w:rsidRPr="00214A9E">
              <w:rPr>
                <w:rFonts w:ascii="Arial" w:hAnsi="Arial" w:cs="Arial"/>
                <w:noProof/>
              </w:rPr>
              <w:t>ROHDE &amp; SCHWARZ</w:t>
            </w:r>
            <w:r w:rsidRPr="00214A9E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214A9E" w:rsidRPr="00214A9E" w14:paraId="437155E7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553EEDA5" w14:textId="77777777" w:rsidR="00214A9E" w:rsidRPr="00214A9E" w:rsidRDefault="00214A9E" w:rsidP="001F0862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14A9E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2FB64B" w14:textId="65305926" w:rsidR="00214A9E" w:rsidRPr="00214A9E" w:rsidRDefault="00214A9E" w:rsidP="001F0862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</w:rPr>
              <w:t>R5</w:t>
            </w:r>
            <w:r w:rsidRPr="00214A9E">
              <w:rPr>
                <w:rFonts w:ascii="Arial" w:hAnsi="Arial" w:cs="Arial"/>
              </w:rPr>
              <w:fldChar w:fldCharType="begin"/>
            </w:r>
            <w:r w:rsidRPr="00214A9E">
              <w:rPr>
                <w:rFonts w:ascii="Arial" w:hAnsi="Arial" w:cs="Arial"/>
              </w:rPr>
              <w:instrText xml:space="preserve"> DOCPROPERTY  SourceIfTsg  \* MERGEFORMAT </w:instrText>
            </w:r>
            <w:r w:rsidRPr="00214A9E">
              <w:rPr>
                <w:rFonts w:ascii="Arial" w:hAnsi="Arial" w:cs="Arial"/>
              </w:rPr>
              <w:fldChar w:fldCharType="end"/>
            </w:r>
          </w:p>
        </w:tc>
      </w:tr>
      <w:tr w:rsidR="00214A9E" w:rsidRPr="00214A9E" w14:paraId="068FADEC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6DF96604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CBA543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214A9E" w:rsidRPr="00214A9E" w14:paraId="2783C8AD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510FDB26" w14:textId="77777777" w:rsidR="00214A9E" w:rsidRPr="00214A9E" w:rsidRDefault="00214A9E" w:rsidP="001F0862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14A9E">
              <w:rPr>
                <w:rFonts w:ascii="Arial" w:hAnsi="Arial"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572548" w14:textId="77777777" w:rsidR="00214A9E" w:rsidRPr="00214A9E" w:rsidRDefault="00214A9E" w:rsidP="001F0862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</w:rPr>
              <w:fldChar w:fldCharType="begin"/>
            </w:r>
            <w:r w:rsidRPr="00214A9E">
              <w:rPr>
                <w:rFonts w:ascii="Arial" w:hAnsi="Arial" w:cs="Arial"/>
              </w:rPr>
              <w:instrText xml:space="preserve"> DOCPROPERTY  RelatedWis  \* MERGEFORMAT </w:instrText>
            </w:r>
            <w:r w:rsidRPr="00214A9E">
              <w:rPr>
                <w:rFonts w:ascii="Arial" w:hAnsi="Arial" w:cs="Arial"/>
              </w:rPr>
              <w:fldChar w:fldCharType="separate"/>
            </w:r>
            <w:r w:rsidRPr="00214A9E">
              <w:rPr>
                <w:rFonts w:ascii="Arial" w:hAnsi="Arial" w:cs="Arial"/>
                <w:noProof/>
              </w:rPr>
              <w:t>TEI15_Test, 5GS_NR_LTE-UEConTest</w:t>
            </w:r>
            <w:r w:rsidRPr="00214A9E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23E2B3F" w14:textId="77777777" w:rsidR="00214A9E" w:rsidRPr="00214A9E" w:rsidRDefault="00214A9E" w:rsidP="001F0862">
            <w:pPr>
              <w:pStyle w:val="CRCoverPage"/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0E05E6" w14:textId="77777777" w:rsidR="00214A9E" w:rsidRPr="00214A9E" w:rsidRDefault="00214A9E" w:rsidP="001F0862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0525B0" w14:textId="77777777" w:rsidR="00214A9E" w:rsidRPr="00214A9E" w:rsidRDefault="00214A9E" w:rsidP="001F0862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</w:rPr>
              <w:fldChar w:fldCharType="begin"/>
            </w:r>
            <w:r w:rsidRPr="00214A9E">
              <w:rPr>
                <w:rFonts w:ascii="Arial" w:hAnsi="Arial" w:cs="Arial"/>
              </w:rPr>
              <w:instrText xml:space="preserve"> DOCPROPERTY  ResDate  \* MERGEFORMAT </w:instrText>
            </w:r>
            <w:r w:rsidRPr="00214A9E">
              <w:rPr>
                <w:rFonts w:ascii="Arial" w:hAnsi="Arial" w:cs="Arial"/>
              </w:rPr>
              <w:fldChar w:fldCharType="separate"/>
            </w:r>
            <w:r w:rsidRPr="00214A9E">
              <w:rPr>
                <w:rFonts w:ascii="Arial" w:hAnsi="Arial" w:cs="Arial"/>
                <w:noProof/>
              </w:rPr>
              <w:t>2024-03-13</w:t>
            </w:r>
            <w:r w:rsidRPr="00214A9E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214A9E" w:rsidRPr="00214A9E" w14:paraId="35F7691F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05B65284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88583C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ADDE2D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3118CD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9129A5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214A9E" w:rsidRPr="00214A9E" w14:paraId="271D333D" w14:textId="77777777" w:rsidTr="001F08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889D5B" w14:textId="77777777" w:rsidR="00214A9E" w:rsidRPr="00214A9E" w:rsidRDefault="00214A9E" w:rsidP="001F0862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14A9E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0996C1" w14:textId="77777777" w:rsidR="00214A9E" w:rsidRPr="00214A9E" w:rsidRDefault="00214A9E" w:rsidP="001F0862">
            <w:pPr>
              <w:pStyle w:val="CRCoverPage"/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214A9E">
              <w:rPr>
                <w:rFonts w:ascii="Arial" w:hAnsi="Arial" w:cs="Arial"/>
              </w:rPr>
              <w:fldChar w:fldCharType="begin"/>
            </w:r>
            <w:r w:rsidRPr="00214A9E">
              <w:rPr>
                <w:rFonts w:ascii="Arial" w:hAnsi="Arial" w:cs="Arial"/>
              </w:rPr>
              <w:instrText xml:space="preserve"> DOCPROPERTY  Cat  \* MERGEFORMAT </w:instrText>
            </w:r>
            <w:r w:rsidRPr="00214A9E">
              <w:rPr>
                <w:rFonts w:ascii="Arial" w:hAnsi="Arial" w:cs="Arial"/>
              </w:rPr>
              <w:fldChar w:fldCharType="separate"/>
            </w:r>
            <w:r w:rsidRPr="00214A9E">
              <w:rPr>
                <w:rFonts w:ascii="Arial" w:hAnsi="Arial" w:cs="Arial"/>
                <w:b/>
                <w:noProof/>
              </w:rPr>
              <w:t>F</w:t>
            </w:r>
            <w:r w:rsidRPr="00214A9E">
              <w:rPr>
                <w:rFonts w:ascii="Arial" w:hAnsi="Arial" w:cs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E95D20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A68DDD" w14:textId="77777777" w:rsidR="00214A9E" w:rsidRPr="00214A9E" w:rsidRDefault="00214A9E" w:rsidP="001F0862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214A9E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9D06DD" w14:textId="77777777" w:rsidR="00214A9E" w:rsidRPr="00214A9E" w:rsidRDefault="00214A9E" w:rsidP="001F0862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</w:rPr>
              <w:fldChar w:fldCharType="begin"/>
            </w:r>
            <w:r w:rsidRPr="00214A9E">
              <w:rPr>
                <w:rFonts w:ascii="Arial" w:hAnsi="Arial" w:cs="Arial"/>
              </w:rPr>
              <w:instrText xml:space="preserve"> DOCPROPERTY  Release  \* MERGEFORMAT </w:instrText>
            </w:r>
            <w:r w:rsidRPr="00214A9E">
              <w:rPr>
                <w:rFonts w:ascii="Arial" w:hAnsi="Arial" w:cs="Arial"/>
              </w:rPr>
              <w:fldChar w:fldCharType="separate"/>
            </w:r>
            <w:r w:rsidRPr="00214A9E">
              <w:rPr>
                <w:rFonts w:ascii="Arial" w:hAnsi="Arial" w:cs="Arial"/>
                <w:noProof/>
              </w:rPr>
              <w:t>Rel-17</w:t>
            </w:r>
            <w:r w:rsidRPr="00214A9E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214A9E" w:rsidRPr="00214A9E" w14:paraId="02FF7D43" w14:textId="77777777" w:rsidTr="001F08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4374AB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DF7EDE" w14:textId="77777777" w:rsidR="00214A9E" w:rsidRPr="00214A9E" w:rsidRDefault="00214A9E" w:rsidP="001F0862">
            <w:pPr>
              <w:pStyle w:val="CRCoverPage"/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214A9E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214A9E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214A9E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br/>
            </w:r>
            <w:r w:rsidRPr="00214A9E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  <w:t>release)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br/>
            </w:r>
            <w:r w:rsidRPr="00214A9E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br/>
            </w:r>
            <w:r w:rsidRPr="00214A9E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br/>
            </w:r>
            <w:r w:rsidRPr="00214A9E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0D12CDB6" w14:textId="77777777" w:rsidR="00214A9E" w:rsidRPr="00214A9E" w:rsidRDefault="00214A9E" w:rsidP="001F0862">
            <w:pPr>
              <w:pStyle w:val="CRCoverPage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214A9E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14A9E">
                <w:rPr>
                  <w:rStyle w:val="Hyperlink"/>
                  <w:rFonts w:ascii="Arial" w:hAnsi="Arial" w:cs="Arial"/>
                  <w:noProof/>
                  <w:sz w:val="18"/>
                </w:rPr>
                <w:t>TR 21.900</w:t>
              </w:r>
            </w:hyperlink>
            <w:r w:rsidRPr="00214A9E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6A8866" w14:textId="77777777" w:rsidR="00214A9E" w:rsidRPr="00214A9E" w:rsidRDefault="00214A9E" w:rsidP="001F08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214A9E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214A9E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br/>
              <w:t>Rel-19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  <w:t>(Release 19)</w:t>
            </w:r>
          </w:p>
        </w:tc>
      </w:tr>
      <w:tr w:rsidR="00214A9E" w:rsidRPr="00214A9E" w14:paraId="682BEC2C" w14:textId="77777777" w:rsidTr="001F0862">
        <w:tc>
          <w:tcPr>
            <w:tcW w:w="1843" w:type="dxa"/>
          </w:tcPr>
          <w:p w14:paraId="1E751C67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CF6394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214A9E" w:rsidRPr="00214A9E" w14:paraId="305E3AD3" w14:textId="77777777" w:rsidTr="001F08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1031CB" w14:textId="77777777" w:rsidR="00214A9E" w:rsidRPr="00214A9E" w:rsidRDefault="00214A9E" w:rsidP="00214A9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14A9E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532279" w14:textId="05128253" w:rsidR="00214A9E" w:rsidRPr="00214A9E" w:rsidRDefault="00214A9E" w:rsidP="00214A9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  <w:noProof/>
                <w:lang w:eastAsia="zh-CN"/>
              </w:rPr>
              <w:t>TTCN</w:t>
            </w:r>
            <w:r w:rsidRPr="00214A9E">
              <w:rPr>
                <w:rFonts w:ascii="Arial" w:hAnsi="Arial" w:cs="Arial"/>
                <w:noProof/>
              </w:rPr>
              <w:t xml:space="preserve"> will send a Status PDU by calling function f_NR_TxSTATUS_PDU if receive UE loop back step1 data in step4Aa. When Initialization of RLC variables, use constant value of </w:t>
            </w:r>
            <w:proofErr w:type="spellStart"/>
            <w:r w:rsidRPr="00214A9E">
              <w:rPr>
                <w:rFonts w:ascii="Arial" w:hAnsi="Arial" w:cs="Arial"/>
              </w:rPr>
              <w:t>AM_SN_Size</w:t>
            </w:r>
            <w:proofErr w:type="spellEnd"/>
            <w:r w:rsidRPr="00214A9E">
              <w:rPr>
                <w:rFonts w:ascii="Arial" w:hAnsi="Arial" w:cs="Arial"/>
              </w:rPr>
              <w:t xml:space="preserve"> =18 which not consider the </w:t>
            </w:r>
            <w:proofErr w:type="spellStart"/>
            <w:r w:rsidRPr="00214A9E">
              <w:rPr>
                <w:rFonts w:ascii="Arial" w:hAnsi="Arial" w:cs="Arial"/>
              </w:rPr>
              <w:t>suitation</w:t>
            </w:r>
            <w:proofErr w:type="spellEnd"/>
            <w:r w:rsidRPr="00214A9E">
              <w:rPr>
                <w:rFonts w:ascii="Arial" w:hAnsi="Arial" w:cs="Arial"/>
              </w:rPr>
              <w:t xml:space="preserve"> of Redcap device that should use </w:t>
            </w:r>
            <w:proofErr w:type="gramStart"/>
            <w:r w:rsidRPr="00214A9E">
              <w:rPr>
                <w:rFonts w:ascii="Arial" w:hAnsi="Arial" w:cs="Arial"/>
              </w:rPr>
              <w:t>12 bit</w:t>
            </w:r>
            <w:proofErr w:type="gramEnd"/>
            <w:r w:rsidRPr="00214A9E">
              <w:rPr>
                <w:rFonts w:ascii="Arial" w:hAnsi="Arial" w:cs="Arial"/>
              </w:rPr>
              <w:t xml:space="preserve"> SN.</w:t>
            </w:r>
          </w:p>
        </w:tc>
      </w:tr>
      <w:tr w:rsidR="00214A9E" w:rsidRPr="00214A9E" w14:paraId="1EDF7F97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37357" w14:textId="77777777" w:rsidR="00214A9E" w:rsidRPr="00214A9E" w:rsidRDefault="00214A9E" w:rsidP="00214A9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C9D68" w14:textId="77777777" w:rsidR="00214A9E" w:rsidRPr="00214A9E" w:rsidRDefault="00214A9E" w:rsidP="00214A9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214A9E" w:rsidRPr="00214A9E" w14:paraId="188CF1B7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E9167" w14:textId="77777777" w:rsidR="00214A9E" w:rsidRPr="00214A9E" w:rsidRDefault="00214A9E" w:rsidP="00214A9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14A9E">
              <w:rPr>
                <w:rFonts w:ascii="Arial" w:hAnsi="Arial"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8D1C8C" w14:textId="321E7083" w:rsidR="00214A9E" w:rsidRPr="00214A9E" w:rsidRDefault="00214A9E" w:rsidP="00214A9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  <w:lang w:val="en-US"/>
              </w:rPr>
              <w:t>Add condition to decide what SN to use before step4Aa.</w:t>
            </w:r>
          </w:p>
        </w:tc>
      </w:tr>
      <w:tr w:rsidR="00214A9E" w:rsidRPr="00214A9E" w14:paraId="5D646E9E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1BE90" w14:textId="77777777" w:rsidR="00214A9E" w:rsidRPr="00214A9E" w:rsidRDefault="00214A9E" w:rsidP="00214A9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98864A" w14:textId="77777777" w:rsidR="00214A9E" w:rsidRPr="00214A9E" w:rsidRDefault="00214A9E" w:rsidP="00214A9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214A9E" w:rsidRPr="00214A9E" w14:paraId="7E3EBB1C" w14:textId="77777777" w:rsidTr="001F08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F483E7" w14:textId="77777777" w:rsidR="00214A9E" w:rsidRPr="00214A9E" w:rsidRDefault="00214A9E" w:rsidP="00214A9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14A9E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53352" w14:textId="54CF1A92" w:rsidR="00214A9E" w:rsidRPr="00214A9E" w:rsidRDefault="00214A9E" w:rsidP="00214A9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  <w:noProof/>
              </w:rPr>
              <w:t>A conformant UE can fail the test cases</w:t>
            </w:r>
          </w:p>
        </w:tc>
      </w:tr>
      <w:tr w:rsidR="00214A9E" w:rsidRPr="00214A9E" w14:paraId="35458F1E" w14:textId="77777777" w:rsidTr="001F0862">
        <w:tc>
          <w:tcPr>
            <w:tcW w:w="2694" w:type="dxa"/>
            <w:gridSpan w:val="2"/>
          </w:tcPr>
          <w:p w14:paraId="479D17C9" w14:textId="77777777" w:rsidR="00214A9E" w:rsidRPr="00214A9E" w:rsidRDefault="00214A9E" w:rsidP="00214A9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A6422C" w14:textId="77777777" w:rsidR="00214A9E" w:rsidRPr="00214A9E" w:rsidRDefault="00214A9E" w:rsidP="00214A9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214A9E" w:rsidRPr="00214A9E" w14:paraId="4DA29201" w14:textId="77777777" w:rsidTr="001F08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03290" w14:textId="77777777" w:rsidR="00214A9E" w:rsidRPr="00214A9E" w:rsidRDefault="00214A9E" w:rsidP="00214A9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14A9E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08EC9" w14:textId="082252C3" w:rsidR="00214A9E" w:rsidRPr="00214A9E" w:rsidRDefault="00214A9E" w:rsidP="00214A9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  <w:color w:val="000000"/>
              </w:rPr>
              <w:t>7.1.1.9.1</w:t>
            </w:r>
            <w:r w:rsidRPr="00214A9E">
              <w:rPr>
                <w:rFonts w:ascii="Arial" w:hAnsi="Arial" w:cs="Arial"/>
                <w:color w:val="000000"/>
              </w:rPr>
              <w:t>.NR5GC</w:t>
            </w:r>
          </w:p>
        </w:tc>
      </w:tr>
      <w:tr w:rsidR="00214A9E" w:rsidRPr="00214A9E" w14:paraId="73CF0E7C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81A29" w14:textId="77777777" w:rsidR="00214A9E" w:rsidRPr="00214A9E" w:rsidRDefault="00214A9E" w:rsidP="00214A9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08304" w14:textId="77777777" w:rsidR="00214A9E" w:rsidRPr="00214A9E" w:rsidRDefault="00214A9E" w:rsidP="00214A9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214A9E" w:rsidRPr="00214A9E" w14:paraId="4A2AB0F5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6BA9AC" w14:textId="77777777" w:rsidR="00214A9E" w:rsidRPr="00214A9E" w:rsidRDefault="00214A9E" w:rsidP="00214A9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92AC9" w14:textId="77777777" w:rsidR="00214A9E" w:rsidRPr="00214A9E" w:rsidRDefault="00214A9E" w:rsidP="00214A9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14A9E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CB522A" w14:textId="77777777" w:rsidR="00214A9E" w:rsidRPr="00214A9E" w:rsidRDefault="00214A9E" w:rsidP="00214A9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14A9E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1BD360" w14:textId="77777777" w:rsidR="00214A9E" w:rsidRPr="00214A9E" w:rsidRDefault="00214A9E" w:rsidP="00214A9E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88D39C" w14:textId="77777777" w:rsidR="00214A9E" w:rsidRPr="00214A9E" w:rsidRDefault="00214A9E" w:rsidP="00214A9E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214A9E" w:rsidRPr="00214A9E" w14:paraId="41C8F9D2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38410" w14:textId="77777777" w:rsidR="00214A9E" w:rsidRPr="00214A9E" w:rsidRDefault="00214A9E" w:rsidP="00214A9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14A9E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E4A94" w14:textId="77777777" w:rsidR="00214A9E" w:rsidRPr="00214A9E" w:rsidRDefault="00214A9E" w:rsidP="00214A9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FF7C3" w14:textId="1F0879EC" w:rsidR="00214A9E" w:rsidRPr="00214A9E" w:rsidRDefault="00214A9E" w:rsidP="00214A9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14A9E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D0F889" w14:textId="77777777" w:rsidR="00214A9E" w:rsidRPr="00214A9E" w:rsidRDefault="00214A9E" w:rsidP="00214A9E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  <w:noProof/>
              </w:rPr>
              <w:t xml:space="preserve"> Other core specifications</w:t>
            </w:r>
            <w:r w:rsidRPr="00214A9E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DB93FC" w14:textId="0AD8F387" w:rsidR="00214A9E" w:rsidRPr="00214A9E" w:rsidRDefault="00214A9E" w:rsidP="00214A9E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214A9E" w:rsidRPr="00214A9E" w14:paraId="4D061022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4CDDF" w14:textId="77777777" w:rsidR="00214A9E" w:rsidRPr="00214A9E" w:rsidRDefault="00214A9E" w:rsidP="00214A9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14A9E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FAC305" w14:textId="77777777" w:rsidR="00214A9E" w:rsidRPr="00214A9E" w:rsidRDefault="00214A9E" w:rsidP="00214A9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187CF2" w14:textId="233A1965" w:rsidR="00214A9E" w:rsidRPr="00214A9E" w:rsidRDefault="00214A9E" w:rsidP="00214A9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14A9E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E197F" w14:textId="77777777" w:rsidR="00214A9E" w:rsidRPr="00214A9E" w:rsidRDefault="00214A9E" w:rsidP="00214A9E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A4DEDA" w14:textId="40034B06" w:rsidR="00214A9E" w:rsidRPr="00214A9E" w:rsidRDefault="00214A9E" w:rsidP="00214A9E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214A9E" w:rsidRPr="00214A9E" w14:paraId="2A4B613E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5D85E" w14:textId="77777777" w:rsidR="00214A9E" w:rsidRPr="00214A9E" w:rsidRDefault="00214A9E" w:rsidP="00214A9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14A9E">
              <w:rPr>
                <w:rFonts w:ascii="Arial" w:hAnsi="Arial"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6A7D32" w14:textId="77777777" w:rsidR="00214A9E" w:rsidRPr="00214A9E" w:rsidRDefault="00214A9E" w:rsidP="00214A9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221" w14:textId="06ECF62F" w:rsidR="00214A9E" w:rsidRPr="00214A9E" w:rsidRDefault="00214A9E" w:rsidP="00214A9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14A9E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C5CA51" w14:textId="77777777" w:rsidR="00214A9E" w:rsidRPr="00214A9E" w:rsidRDefault="00214A9E" w:rsidP="00214A9E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F743F" w14:textId="5961FBDF" w:rsidR="00214A9E" w:rsidRPr="00214A9E" w:rsidRDefault="00214A9E" w:rsidP="00214A9E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214A9E" w:rsidRPr="00214A9E" w14:paraId="41CD50BC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E3E86" w14:textId="77777777" w:rsidR="00214A9E" w:rsidRPr="00214A9E" w:rsidRDefault="00214A9E" w:rsidP="00214A9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115A97" w14:textId="77777777" w:rsidR="00214A9E" w:rsidRPr="00214A9E" w:rsidRDefault="00214A9E" w:rsidP="00214A9E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214A9E" w:rsidRPr="00214A9E" w14:paraId="4B32DCC2" w14:textId="77777777" w:rsidTr="001F08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9F1C20" w14:textId="77777777" w:rsidR="00214A9E" w:rsidRPr="00214A9E" w:rsidRDefault="00214A9E" w:rsidP="00214A9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14A9E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70409" w14:textId="77777777" w:rsidR="00214A9E" w:rsidRPr="00214A9E" w:rsidRDefault="00214A9E" w:rsidP="00214A9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  <w:tr w:rsidR="00214A9E" w:rsidRPr="00214A9E" w14:paraId="14831A5F" w14:textId="77777777" w:rsidTr="001F08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4BD251" w14:textId="77777777" w:rsidR="00214A9E" w:rsidRPr="00214A9E" w:rsidRDefault="00214A9E" w:rsidP="00214A9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D07771" w14:textId="77777777" w:rsidR="00214A9E" w:rsidRPr="00214A9E" w:rsidRDefault="00214A9E" w:rsidP="00214A9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214A9E" w:rsidRPr="00214A9E" w14:paraId="4866D5C6" w14:textId="77777777" w:rsidTr="001F08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976CC8" w14:textId="77777777" w:rsidR="00214A9E" w:rsidRPr="00214A9E" w:rsidRDefault="00214A9E" w:rsidP="00214A9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14A9E">
              <w:rPr>
                <w:rFonts w:ascii="Arial" w:hAnsi="Arial"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34E5F6" w14:textId="77777777" w:rsidR="00214A9E" w:rsidRPr="00214A9E" w:rsidRDefault="00214A9E" w:rsidP="00214A9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2C23EABE" w14:textId="77777777" w:rsidR="00214A9E" w:rsidRDefault="00214A9E" w:rsidP="00214A9E">
      <w:pPr>
        <w:pStyle w:val="CRCoverPage"/>
        <w:spacing w:after="0"/>
        <w:rPr>
          <w:noProof/>
          <w:sz w:val="8"/>
          <w:szCs w:val="8"/>
        </w:rPr>
      </w:pPr>
    </w:p>
    <w:p w14:paraId="59F31AC1" w14:textId="77777777" w:rsidR="00214A9E" w:rsidRDefault="00214A9E" w:rsidP="00214A9E">
      <w:pPr>
        <w:rPr>
          <w:noProof/>
        </w:rPr>
      </w:pPr>
    </w:p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53959675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3C72B08A" w14:textId="7A7879BB" w:rsidR="00E335DA" w:rsidRDefault="0016339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335DA" w:rsidRPr="00245A69">
        <w:rPr>
          <w:rFonts w:ascii="Arial" w:hAnsi="Arial" w:cs="Arial"/>
          <w:iCs/>
        </w:rPr>
        <w:t>Table of Contents</w:t>
      </w:r>
      <w:r w:rsidR="00E335DA">
        <w:tab/>
      </w:r>
      <w:r w:rsidR="00E335DA">
        <w:fldChar w:fldCharType="begin"/>
      </w:r>
      <w:r w:rsidR="00E335DA">
        <w:instrText xml:space="preserve"> PAGEREF _Toc153959675 \h </w:instrText>
      </w:r>
      <w:r w:rsidR="00E335DA">
        <w:fldChar w:fldCharType="separate"/>
      </w:r>
      <w:r w:rsidR="00E335DA">
        <w:t>3</w:t>
      </w:r>
      <w:r w:rsidR="00E335DA">
        <w:fldChar w:fldCharType="end"/>
      </w:r>
    </w:p>
    <w:p w14:paraId="16EB7BDF" w14:textId="581D0D87" w:rsidR="00E335DA" w:rsidRDefault="00E335D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45A6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45A6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_Toc153959676 \h </w:instrText>
      </w:r>
      <w:r>
        <w:fldChar w:fldCharType="separate"/>
      </w:r>
      <w:r>
        <w:t>3</w:t>
      </w:r>
      <w:r>
        <w:fldChar w:fldCharType="end"/>
      </w:r>
    </w:p>
    <w:p w14:paraId="62FBD667" w14:textId="09F7C2FA" w:rsidR="00E335DA" w:rsidRDefault="00E335D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45A6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45A6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_Toc153959677 \h </w:instrText>
      </w:r>
      <w:r>
        <w:fldChar w:fldCharType="separate"/>
      </w:r>
      <w:r>
        <w:t>3</w:t>
      </w:r>
      <w:r>
        <w:fldChar w:fldCharType="end"/>
      </w:r>
    </w:p>
    <w:p w14:paraId="725D16B1" w14:textId="7D463EA7" w:rsidR="00E335DA" w:rsidRDefault="00E335D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45A69">
        <w:rPr>
          <w:b/>
          <w:bCs/>
        </w:rPr>
        <w:t>2.1</w:t>
      </w:r>
      <w:r>
        <w:t xml:space="preserve"> Change 1</w:t>
      </w:r>
      <w:r>
        <w:tab/>
      </w:r>
      <w:r>
        <w:fldChar w:fldCharType="begin"/>
      </w:r>
      <w:r>
        <w:instrText xml:space="preserve"> PAGEREF _Toc153959678 \h </w:instrText>
      </w:r>
      <w:r>
        <w:fldChar w:fldCharType="separate"/>
      </w:r>
      <w:r>
        <w:t>3</w:t>
      </w:r>
      <w:r>
        <w:fldChar w:fldCharType="end"/>
      </w:r>
    </w:p>
    <w:p w14:paraId="25F511A4" w14:textId="742EA4BC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Toc153959676"/>
      <w:bookmarkStart w:id="32" w:name="_Hlk116565148"/>
      <w:bookmarkStart w:id="33" w:name="_Hlk114649573"/>
      <w:bookmarkStart w:id="34" w:name="_Hlk107318485"/>
      <w:bookmarkStart w:id="35" w:name="OLE_LINK10"/>
      <w:bookmarkStart w:id="36" w:name="OLE_LINK11"/>
      <w:bookmarkStart w:id="37" w:name="OLE_LINK12"/>
      <w:bookmarkStart w:id="38" w:name="OLE_LINK13"/>
      <w:r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D4B6A07" w14:textId="348FAC78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803B22">
        <w:rPr>
          <w:rFonts w:ascii="Arial" w:hAnsi="Arial" w:cs="Arial"/>
        </w:rPr>
        <w:t xml:space="preserve">This document lists all the essential changes needed to correct problems in the </w:t>
      </w:r>
      <w:r w:rsidR="00803B22" w:rsidRPr="00803B22">
        <w:rPr>
          <w:rFonts w:ascii="Arial" w:hAnsi="Arial" w:cs="Arial"/>
          <w:lang w:eastAsia="ja-JP"/>
        </w:rPr>
        <w:t>iwd-TTCN3-B2022-09_D23wk</w:t>
      </w:r>
      <w:r w:rsidR="00D13472">
        <w:rPr>
          <w:rFonts w:ascii="Arial" w:hAnsi="Arial" w:cs="Arial"/>
          <w:lang w:eastAsia="ja-JP"/>
        </w:rPr>
        <w:t>49</w:t>
      </w:r>
      <w:r w:rsidR="00803B22" w:rsidRPr="00803B22">
        <w:rPr>
          <w:rFonts w:ascii="Arial" w:hAnsi="Arial" w:cs="Arial"/>
          <w:lang w:eastAsia="ja-JP"/>
        </w:rPr>
        <w:t xml:space="preserve"> </w:t>
      </w:r>
      <w:r w:rsidRPr="00803B22">
        <w:rPr>
          <w:rFonts w:ascii="Arial" w:hAnsi="Arial" w:cs="Arial"/>
        </w:rPr>
        <w:t>related to the title of this CR</w:t>
      </w:r>
      <w:r w:rsidRPr="00803B22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2"/>
    <w:bookmarkEnd w:id="33"/>
    <w:bookmarkEnd w:id="34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9" w:name="_Toc295288959"/>
      <w:bookmarkStart w:id="40" w:name="_Toc122434488"/>
      <w:bookmarkStart w:id="41" w:name="_Toc153959677"/>
      <w:r>
        <w:rPr>
          <w:b/>
        </w:rPr>
        <w:t>Corrections required</w:t>
      </w:r>
      <w:bookmarkEnd w:id="39"/>
      <w:bookmarkEnd w:id="40"/>
      <w:bookmarkEnd w:id="41"/>
    </w:p>
    <w:bookmarkEnd w:id="35"/>
    <w:bookmarkEnd w:id="36"/>
    <w:bookmarkEnd w:id="37"/>
    <w:bookmarkEnd w:id="38"/>
    <w:p w14:paraId="5D4AC0A4" w14:textId="6D66ECAA"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p w14:paraId="24CDE8E0" w14:textId="0A1AB689" w:rsidR="0000252C" w:rsidRPr="002D00F9" w:rsidRDefault="0000252C" w:rsidP="00803B22">
      <w:pPr>
        <w:pStyle w:val="Heading2"/>
      </w:pPr>
      <w:bookmarkStart w:id="42" w:name="_Toc153959678"/>
      <w:r>
        <w:rPr>
          <w:b/>
          <w:bCs/>
        </w:rPr>
        <w:t>2</w:t>
      </w:r>
      <w:r w:rsidRPr="002D00F9">
        <w:rPr>
          <w:b/>
          <w:bCs/>
        </w:rPr>
        <w:t>.1</w:t>
      </w:r>
      <w:r w:rsidRPr="002D00F9">
        <w:t xml:space="preserve"> Change </w:t>
      </w:r>
      <w:r w:rsidR="00D47C3C">
        <w:t>1</w:t>
      </w:r>
      <w:bookmarkEnd w:id="42"/>
    </w:p>
    <w:tbl>
      <w:tblPr>
        <w:tblW w:w="102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288"/>
      </w:tblGrid>
      <w:tr w:rsidR="0000252C" w:rsidRPr="00B76627" w14:paraId="4BA3C366" w14:textId="77777777" w:rsidTr="00803B2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207AAEA9" w:rsidR="0000252C" w:rsidRPr="00803B22" w:rsidRDefault="00BD6CEB" w:rsidP="00CF28C6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BD6CEB">
              <w:rPr>
                <w:rFonts w:ascii="Arial" w:hAnsi="Arial" w:cs="Arial"/>
                <w:lang w:val="en-US" w:eastAsia="zh-CN"/>
              </w:rPr>
              <w:t>function fl_TC_7_1_1_9_1_NR_TestBody</w:t>
            </w:r>
          </w:p>
        </w:tc>
      </w:tr>
      <w:tr w:rsidR="0000252C" w:rsidRPr="00B76627" w14:paraId="6C18186E" w14:textId="77777777" w:rsidTr="00803B2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78D3" w14:textId="09FD7664" w:rsidR="00D13472" w:rsidRPr="00803B22" w:rsidRDefault="00DE3D91" w:rsidP="00961457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>TTCN</w:t>
            </w:r>
            <w:r>
              <w:rPr>
                <w:rFonts w:ascii="Arial" w:hAnsi="Arial" w:cs="Arial"/>
                <w:noProof/>
              </w:rPr>
              <w:t xml:space="preserve"> will send a Status PDU by calling function </w:t>
            </w:r>
            <w:r w:rsidRPr="00650E94">
              <w:rPr>
                <w:rFonts w:ascii="Arial" w:hAnsi="Arial" w:cs="Arial"/>
                <w:noProof/>
              </w:rPr>
              <w:t>f_NR_TxSTATUS_PDU</w:t>
            </w:r>
            <w:r>
              <w:rPr>
                <w:rFonts w:ascii="Arial" w:hAnsi="Arial" w:cs="Arial"/>
                <w:noProof/>
              </w:rPr>
              <w:t xml:space="preserve"> if receive UE loop back step1 data in step4Aa. When </w:t>
            </w:r>
            <w:r w:rsidRPr="00650E94">
              <w:rPr>
                <w:rFonts w:ascii="Arial" w:hAnsi="Arial" w:cs="Arial"/>
                <w:noProof/>
              </w:rPr>
              <w:t>Initialization of RLC variables</w:t>
            </w:r>
            <w:r>
              <w:rPr>
                <w:rFonts w:ascii="Arial" w:hAnsi="Arial" w:cs="Arial"/>
                <w:noProof/>
              </w:rPr>
              <w:t xml:space="preserve">, use constant value of </w:t>
            </w:r>
            <w:proofErr w:type="spellStart"/>
            <w:r>
              <w:t>AM_SN_Size</w:t>
            </w:r>
            <w:proofErr w:type="spellEnd"/>
            <w:r>
              <w:t xml:space="preserve"> =18 which not consider the </w:t>
            </w:r>
            <w:proofErr w:type="spellStart"/>
            <w:r>
              <w:t>suitation</w:t>
            </w:r>
            <w:proofErr w:type="spellEnd"/>
            <w:r>
              <w:t xml:space="preserve"> of Redcap device that should use </w:t>
            </w:r>
            <w:proofErr w:type="gramStart"/>
            <w:r>
              <w:t>12 bit</w:t>
            </w:r>
            <w:proofErr w:type="gramEnd"/>
            <w:r>
              <w:t xml:space="preserve"> SN.</w:t>
            </w:r>
          </w:p>
        </w:tc>
      </w:tr>
      <w:tr w:rsidR="0000252C" w:rsidRPr="00B76627" w14:paraId="0B447D65" w14:textId="77777777" w:rsidTr="00803B2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3E28" w14:textId="5A04C491" w:rsidR="00D13472" w:rsidRPr="00803B22" w:rsidRDefault="0017594D" w:rsidP="00CF28C6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Add condition to decide what SN to use before step4Aa.</w:t>
            </w:r>
          </w:p>
        </w:tc>
      </w:tr>
      <w:tr w:rsidR="0000252C" w:rsidRPr="00B76627" w14:paraId="09F3FF68" w14:textId="77777777" w:rsidTr="00803B22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0733" w14:textId="01DD27E1" w:rsidR="0000252C" w:rsidRPr="00803B22" w:rsidRDefault="00BD6CEB" w:rsidP="00CF28C6">
            <w:pPr>
              <w:spacing w:after="0"/>
              <w:rPr>
                <w:rFonts w:ascii="Arial" w:hAnsi="Arial" w:cs="Arial"/>
                <w:color w:val="000000"/>
              </w:rPr>
            </w:pPr>
            <w:bookmarkStart w:id="43" w:name="_GoBack"/>
            <w:bookmarkEnd w:id="43"/>
            <w:r w:rsidRPr="00BD6CEB">
              <w:rPr>
                <w:rFonts w:ascii="Arial" w:hAnsi="Arial" w:cs="Arial"/>
                <w:color w:val="000000"/>
              </w:rPr>
              <w:t>MAC_NR5GC.ttcn</w:t>
            </w:r>
          </w:p>
        </w:tc>
      </w:tr>
      <w:tr w:rsidR="006C4E11" w:rsidRPr="00B76627" w14:paraId="7106F7E1" w14:textId="77777777" w:rsidTr="00803B22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6C4E11" w:rsidRPr="006C4E11" w:rsidRDefault="006C4E11" w:rsidP="00CF28C6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2906CC88" w:rsidR="006C4E11" w:rsidRPr="00803B22" w:rsidRDefault="006C4E11" w:rsidP="00CF28C6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0491AE02" w:rsidR="00D81F50" w:rsidRDefault="006365D3" w:rsidP="00D81F50">
      <w:pPr>
        <w:spacing w:after="0"/>
        <w:rPr>
          <w:rFonts w:ascii="Tahoma" w:hAnsi="Tahoma"/>
          <w:b/>
          <w:lang w:eastAsia="en-GB"/>
        </w:rPr>
      </w:pPr>
      <w:r>
        <w:rPr>
          <w:b/>
          <w:lang w:eastAsia="en-GB"/>
        </w:rPr>
        <w:t xml:space="preserve"> </w:t>
      </w:r>
      <w:r w:rsidR="00D81F50">
        <w:rPr>
          <w:rFonts w:ascii="Tahoma" w:hAnsi="Tahoma"/>
          <w:b/>
          <w:lang w:eastAsia="en-GB"/>
        </w:rPr>
        <w:t>Before Change: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  <w:gridCol w:w="714"/>
      </w:tblGrid>
      <w:tr w:rsidR="00FE1F75" w:rsidRPr="0036513C" w14:paraId="27564BC4" w14:textId="77777777" w:rsidTr="00803B22">
        <w:tc>
          <w:tcPr>
            <w:tcW w:w="9629" w:type="dxa"/>
          </w:tcPr>
          <w:p w14:paraId="2B8FEF51" w14:textId="77777777" w:rsidR="00BD6CEB" w:rsidRPr="00BD6CEB" w:rsidRDefault="00BD6CEB" w:rsidP="00BD6C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D6CEB">
              <w:rPr>
                <w:rFonts w:ascii="Arial" w:hAnsi="Arial" w:cs="Arial"/>
                <w:lang w:val="en-US" w:eastAsia="zh-CN"/>
              </w:rPr>
              <w:t>function fl_TC_7_1_1_9_1_NR_</w:t>
            </w:r>
            <w:proofErr w:type="gramStart"/>
            <w:r w:rsidRPr="00BD6CEB">
              <w:rPr>
                <w:rFonts w:ascii="Arial" w:hAnsi="Arial" w:cs="Arial"/>
                <w:lang w:val="en-US" w:eastAsia="zh-CN"/>
              </w:rPr>
              <w:t>TestBody(</w:t>
            </w:r>
            <w:proofErr w:type="spellStart"/>
            <w:proofErr w:type="gramEnd"/>
            <w:r w:rsidRPr="00BD6CEB">
              <w:rPr>
                <w:rFonts w:ascii="Arial" w:hAnsi="Arial" w:cs="Arial"/>
                <w:lang w:val="en-US" w:eastAsia="zh-CN"/>
              </w:rPr>
              <w:t>DRB_Identity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p_NR_DRB_Id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>,</w:t>
            </w:r>
          </w:p>
          <w:p w14:paraId="4BDCB225" w14:textId="77777777" w:rsidR="00BD6CEB" w:rsidRPr="00BD6CEB" w:rsidRDefault="00BD6CEB" w:rsidP="00BD6C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D6CEB">
              <w:rPr>
                <w:rFonts w:ascii="Arial" w:hAnsi="Arial" w:cs="Arial"/>
                <w:lang w:val="en-US" w:eastAsia="zh-CN"/>
              </w:rPr>
              <w:t xml:space="preserve">                                       template (value)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NR_RadioBearerList_Type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p_NR_RadioBearerList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>) runs on NR5GC_PTC</w:t>
            </w:r>
          </w:p>
          <w:p w14:paraId="6CAB065D" w14:textId="77777777" w:rsidR="00BD6CEB" w:rsidRPr="00BD6CEB" w:rsidRDefault="00BD6CEB" w:rsidP="00BD6C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D6CEB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gramStart"/>
            <w:r w:rsidRPr="00BD6CEB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BD6CEB">
              <w:rPr>
                <w:rFonts w:ascii="Arial" w:hAnsi="Arial" w:cs="Arial"/>
                <w:lang w:val="en-US" w:eastAsia="zh-CN"/>
              </w:rPr>
              <w:t>/@sic R5-206320 R5-213132 sic@</w:t>
            </w:r>
          </w:p>
          <w:p w14:paraId="781FFE37" w14:textId="77777777" w:rsidR="00BD6CEB" w:rsidRPr="00BD6CEB" w:rsidRDefault="00BD6CEB" w:rsidP="00BD6C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D6CEB">
              <w:rPr>
                <w:rFonts w:ascii="Arial" w:hAnsi="Arial" w:cs="Arial"/>
                <w:lang w:val="en-US" w:eastAsia="zh-CN"/>
              </w:rPr>
              <w:t xml:space="preserve">   var B6_Type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D6CEB">
              <w:rPr>
                <w:rFonts w:ascii="Arial" w:hAnsi="Arial" w:cs="Arial"/>
                <w:lang w:val="en-US" w:eastAsia="zh-CN"/>
              </w:rPr>
              <w:t>LCID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D6CEB">
              <w:rPr>
                <w:rFonts w:ascii="Arial" w:hAnsi="Arial" w:cs="Arial"/>
                <w:lang w:val="en-US" w:eastAsia="zh-CN"/>
              </w:rPr>
              <w:t xml:space="preserve">= int2bit(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f_NR_LogicalChannelId_DRB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p_NR_DRB_Id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>),6);</w:t>
            </w:r>
          </w:p>
          <w:p w14:paraId="7E687B7D" w14:textId="77777777" w:rsidR="00BD6CEB" w:rsidRPr="00BD6CEB" w:rsidRDefault="00BD6CEB" w:rsidP="00BD6C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D6CEB">
              <w:rPr>
                <w:rFonts w:ascii="Arial" w:hAnsi="Arial" w:cs="Arial"/>
                <w:lang w:val="en-US" w:eastAsia="zh-CN"/>
              </w:rPr>
              <w:t xml:space="preserve">   var template (value)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NR_RLC_BearerToAddModList_Type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v_RLC_BearerConfigList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>;</w:t>
            </w:r>
          </w:p>
          <w:p w14:paraId="09565FD4" w14:textId="77777777" w:rsidR="00BD6CEB" w:rsidRPr="00BD6CEB" w:rsidRDefault="00BD6CEB" w:rsidP="00BD6C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D6CEB">
              <w:rPr>
                <w:rFonts w:ascii="Arial" w:hAnsi="Arial" w:cs="Arial"/>
                <w:lang w:val="en-US" w:eastAsia="zh-CN"/>
              </w:rPr>
              <w:t xml:space="preserve">   var template (value)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NR_RLC_BearerToAddModList_Type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v_NR_RLC_</w:t>
            </w:r>
            <w:proofErr w:type="gramStart"/>
            <w:r w:rsidRPr="00BD6CEB">
              <w:rPr>
                <w:rFonts w:ascii="Arial" w:hAnsi="Arial" w:cs="Arial"/>
                <w:lang w:val="en-US" w:eastAsia="zh-CN"/>
              </w:rPr>
              <w:t>BearerToAddModList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 xml:space="preserve">;   </w:t>
            </w:r>
            <w:proofErr w:type="gramEnd"/>
            <w:r w:rsidRPr="00BD6CEB">
              <w:rPr>
                <w:rFonts w:ascii="Arial" w:hAnsi="Arial" w:cs="Arial"/>
                <w:lang w:val="en-US" w:eastAsia="zh-CN"/>
              </w:rPr>
              <w:t xml:space="preserve">    //@sic R5s201457 sic@</w:t>
            </w:r>
          </w:p>
          <w:p w14:paraId="51A6ED67" w14:textId="77777777" w:rsidR="00BD6CEB" w:rsidRPr="00BD6CEB" w:rsidRDefault="00BD6CEB" w:rsidP="00BD6C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D6CEB">
              <w:rPr>
                <w:rFonts w:ascii="Arial" w:hAnsi="Arial" w:cs="Arial"/>
                <w:lang w:val="en-US" w:eastAsia="zh-CN"/>
              </w:rPr>
              <w:t xml:space="preserve">   var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RLC_Config.am.ul_AM_RLC.t_</w:t>
            </w:r>
            <w:proofErr w:type="gramStart"/>
            <w:r w:rsidRPr="00BD6CEB">
              <w:rPr>
                <w:rFonts w:ascii="Arial" w:hAnsi="Arial" w:cs="Arial"/>
                <w:lang w:val="en-US" w:eastAsia="zh-CN"/>
              </w:rPr>
              <w:t>PollRetransmit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v</w:t>
            </w:r>
            <w:proofErr w:type="gramEnd"/>
            <w:r w:rsidRPr="00BD6CEB">
              <w:rPr>
                <w:rFonts w:ascii="Arial" w:hAnsi="Arial" w:cs="Arial"/>
                <w:lang w:val="en-US" w:eastAsia="zh-CN"/>
              </w:rPr>
              <w:t>_T_PollRetransmit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f_NR_UL_AM_T_PollRetransmit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>(f_NR_CellInfo_GetIsFR1(nr_Cell1));</w:t>
            </w:r>
          </w:p>
          <w:p w14:paraId="27B9AEF1" w14:textId="77777777" w:rsidR="00BD6CEB" w:rsidRDefault="00BD6CEB" w:rsidP="00BD6C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D6CEB">
              <w:rPr>
                <w:rFonts w:ascii="Arial" w:hAnsi="Arial" w:cs="Arial"/>
                <w:lang w:val="en-US" w:eastAsia="zh-CN"/>
              </w:rPr>
              <w:t xml:space="preserve">   var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RLC_Config.am.dl_AM_RLC.t_Reassembly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v_T_</w:t>
            </w:r>
            <w:proofErr w:type="gramStart"/>
            <w:r w:rsidRPr="00BD6CEB">
              <w:rPr>
                <w:rFonts w:ascii="Arial" w:hAnsi="Arial" w:cs="Arial"/>
                <w:lang w:val="en-US" w:eastAsia="zh-CN"/>
              </w:rPr>
              <w:t>Reassembly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>:=</w:t>
            </w:r>
            <w:proofErr w:type="gramEnd"/>
            <w:r w:rsidRPr="00BD6C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f_NR_DL_A</w:t>
            </w:r>
            <w:proofErr w:type="spellEnd"/>
          </w:p>
          <w:p w14:paraId="582E2E3E" w14:textId="77777777" w:rsidR="00BD6CEB" w:rsidRDefault="00BD6CEB" w:rsidP="00BD6C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1600D83" w14:textId="19792932" w:rsidR="00FE1F75" w:rsidRPr="00FA6A31" w:rsidRDefault="00BD6CEB" w:rsidP="00BD6C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val="en-US" w:eastAsia="zh-CN"/>
              </w:rPr>
            </w:pPr>
            <w:r w:rsidRPr="00FA6A31">
              <w:rPr>
                <w:rFonts w:ascii="Arial" w:hAnsi="Arial" w:cs="Arial"/>
                <w:b/>
                <w:lang w:val="en-US" w:eastAsia="zh-CN"/>
              </w:rPr>
              <w:lastRenderedPageBreak/>
              <w:t xml:space="preserve"> &lt;Code Skipped&gt;</w:t>
            </w:r>
          </w:p>
          <w:p w14:paraId="2661CF93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>// @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 xml:space="preserve"> "Step 4a - Void" WA#WI=1221582</w:t>
            </w:r>
          </w:p>
          <w:p w14:paraId="1164F3E0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//Initialization of RLC variables</w:t>
            </w:r>
          </w:p>
          <w:p w14:paraId="68EC9810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v_RLC_</w:t>
            </w:r>
            <w:proofErr w:type="gramStart"/>
            <w:r w:rsidRPr="00FA6A31">
              <w:rPr>
                <w:rFonts w:ascii="Arial" w:hAnsi="Arial" w:cs="Arial"/>
                <w:lang w:val="en-US" w:eastAsia="zh-CN"/>
              </w:rPr>
              <w:t>Rec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FA6A31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f_NR_InitRLC_Record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>();</w:t>
            </w:r>
          </w:p>
          <w:p w14:paraId="579286C9" w14:textId="44DF31EC" w:rsid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5"/>
              <w:rPr>
                <w:rFonts w:ascii="Arial" w:hAnsi="Arial" w:cs="Arial"/>
                <w:lang w:val="en-US" w:eastAsia="zh-CN"/>
              </w:rPr>
            </w:pP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v_RLC_Rec.AM_RX_</w:t>
            </w:r>
            <w:proofErr w:type="gramStart"/>
            <w:r w:rsidRPr="00FA6A31">
              <w:rPr>
                <w:rFonts w:ascii="Arial" w:hAnsi="Arial" w:cs="Arial"/>
                <w:lang w:val="en-US" w:eastAsia="zh-CN"/>
              </w:rPr>
              <w:t>Next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FA6A31">
              <w:rPr>
                <w:rFonts w:ascii="Arial" w:hAnsi="Arial" w:cs="Arial"/>
                <w:lang w:val="en-US" w:eastAsia="zh-CN"/>
              </w:rPr>
              <w:t>= 1;</w:t>
            </w:r>
          </w:p>
          <w:p w14:paraId="680FE55E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5"/>
              <w:rPr>
                <w:rFonts w:ascii="Arial" w:hAnsi="Arial" w:cs="Arial"/>
                <w:lang w:val="en-US" w:eastAsia="zh-CN"/>
              </w:rPr>
            </w:pPr>
          </w:p>
          <w:p w14:paraId="08BEF993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// @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 xml:space="preserve"> "Step 4Aa" 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>@</w:t>
            </w:r>
          </w:p>
          <w:p w14:paraId="21793F9D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//@sic R5-232641 R5s230370 sic@</w:t>
            </w:r>
          </w:p>
          <w:p w14:paraId="438A4140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t_Watchdog.start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>(1.0);</w:t>
            </w:r>
          </w:p>
          <w:p w14:paraId="29F61E93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alt {</w:t>
            </w:r>
          </w:p>
          <w:p w14:paraId="61FFBD93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DRB.receive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car_NR_DRB_COMMON_IND_RLC_</w:t>
            </w:r>
            <w:proofErr w:type="gramStart"/>
            <w:r w:rsidRPr="00FA6A31">
              <w:rPr>
                <w:rFonts w:ascii="Arial" w:hAnsi="Arial" w:cs="Arial"/>
                <w:lang w:val="en-US" w:eastAsia="zh-CN"/>
              </w:rPr>
              <w:t>PDUList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FA6A31">
              <w:rPr>
                <w:rFonts w:ascii="Arial" w:hAnsi="Arial" w:cs="Arial"/>
                <w:lang w:val="en-US" w:eastAsia="zh-CN"/>
              </w:rPr>
              <w:t xml:space="preserve">nr_Cell1, 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p_NR_DRB_Id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 xml:space="preserve">,  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cr_TimingInfo_Any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>, ?))</w:t>
            </w:r>
          </w:p>
          <w:p w14:paraId="2B1897E1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698766A8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f_NR_TxSTATUS_</w:t>
            </w:r>
            <w:proofErr w:type="gramStart"/>
            <w:r w:rsidRPr="00FA6A31">
              <w:rPr>
                <w:rFonts w:ascii="Arial" w:hAnsi="Arial" w:cs="Arial"/>
                <w:lang w:val="en-US" w:eastAsia="zh-CN"/>
              </w:rPr>
              <w:t>PDU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FA6A31">
              <w:rPr>
                <w:rFonts w:ascii="Arial" w:hAnsi="Arial" w:cs="Arial"/>
                <w:lang w:val="en-US" w:eastAsia="zh-CN"/>
              </w:rPr>
              <w:t>v_RLC_Rec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p_NR_DRB_Id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>);</w:t>
            </w:r>
          </w:p>
          <w:p w14:paraId="0A7A25A8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    // @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 xml:space="preserve"> "UE has looped back step1 data" 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>@</w:t>
            </w:r>
          </w:p>
          <w:p w14:paraId="0B0363B8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FA6A31">
              <w:rPr>
                <w:rFonts w:ascii="Arial" w:hAnsi="Arial" w:cs="Arial"/>
                <w:lang w:val="en-US" w:eastAsia="zh-CN"/>
              </w:rPr>
              <w:t>IsDataRecvd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FA6A31">
              <w:rPr>
                <w:rFonts w:ascii="Arial" w:hAnsi="Arial" w:cs="Arial"/>
                <w:lang w:val="en-US" w:eastAsia="zh-CN"/>
              </w:rPr>
              <w:t>= true;</w:t>
            </w:r>
          </w:p>
          <w:p w14:paraId="1C153A7A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t_Watchdog.stop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>;</w:t>
            </w:r>
          </w:p>
          <w:p w14:paraId="7571095F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0C81846A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t_Watchdog.timeout</w:t>
            </w:r>
            <w:proofErr w:type="spellEnd"/>
          </w:p>
          <w:p w14:paraId="5FC19692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  { }</w:t>
            </w:r>
          </w:p>
          <w:p w14:paraId="61BBB332" w14:textId="20BA447F" w:rsidR="00BD6CEB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6FAF794F" w14:textId="7EB0DA82" w:rsidR="00BD6CEB" w:rsidRPr="00E335DA" w:rsidRDefault="00BD6CEB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14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Default="007867BA" w:rsidP="007867BA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7867BA" w:rsidRPr="005E74CE" w14:paraId="3BC76BB3" w14:textId="77777777" w:rsidTr="00FA6A31">
        <w:trPr>
          <w:trHeight w:val="8382"/>
        </w:trPr>
        <w:tc>
          <w:tcPr>
            <w:tcW w:w="10435" w:type="dxa"/>
          </w:tcPr>
          <w:p w14:paraId="2294C9E4" w14:textId="77777777" w:rsidR="00FA6A31" w:rsidRPr="00BD6CEB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D6CEB">
              <w:rPr>
                <w:rFonts w:ascii="Arial" w:hAnsi="Arial" w:cs="Arial"/>
                <w:lang w:val="en-US" w:eastAsia="zh-CN"/>
              </w:rPr>
              <w:t>function fl_TC_7_1_1_9_1_NR_</w:t>
            </w:r>
            <w:proofErr w:type="gramStart"/>
            <w:r w:rsidRPr="00BD6CEB">
              <w:rPr>
                <w:rFonts w:ascii="Arial" w:hAnsi="Arial" w:cs="Arial"/>
                <w:lang w:val="en-US" w:eastAsia="zh-CN"/>
              </w:rPr>
              <w:t>TestBody(</w:t>
            </w:r>
            <w:proofErr w:type="spellStart"/>
            <w:proofErr w:type="gramEnd"/>
            <w:r w:rsidRPr="00BD6CEB">
              <w:rPr>
                <w:rFonts w:ascii="Arial" w:hAnsi="Arial" w:cs="Arial"/>
                <w:lang w:val="en-US" w:eastAsia="zh-CN"/>
              </w:rPr>
              <w:t>DRB_Identity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p_NR_DRB_Id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>,</w:t>
            </w:r>
          </w:p>
          <w:p w14:paraId="4111E327" w14:textId="77777777" w:rsidR="00FA6A31" w:rsidRPr="00BD6CEB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D6CEB">
              <w:rPr>
                <w:rFonts w:ascii="Arial" w:hAnsi="Arial" w:cs="Arial"/>
                <w:lang w:val="en-US" w:eastAsia="zh-CN"/>
              </w:rPr>
              <w:t xml:space="preserve">                                       template (value)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NR_RadioBearerList_Type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p_NR_RadioBearerList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>) runs on NR5GC_PTC</w:t>
            </w:r>
          </w:p>
          <w:p w14:paraId="66443944" w14:textId="77777777" w:rsidR="00FA6A31" w:rsidRPr="00BD6CEB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D6CEB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gramStart"/>
            <w:r w:rsidRPr="00BD6CEB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BD6CEB">
              <w:rPr>
                <w:rFonts w:ascii="Arial" w:hAnsi="Arial" w:cs="Arial"/>
                <w:lang w:val="en-US" w:eastAsia="zh-CN"/>
              </w:rPr>
              <w:t>/@sic R5-206320 R5-213132 sic@</w:t>
            </w:r>
          </w:p>
          <w:p w14:paraId="6255C755" w14:textId="77777777" w:rsidR="00FA6A31" w:rsidRPr="00BD6CEB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D6CEB">
              <w:rPr>
                <w:rFonts w:ascii="Arial" w:hAnsi="Arial" w:cs="Arial"/>
                <w:lang w:val="en-US" w:eastAsia="zh-CN"/>
              </w:rPr>
              <w:t xml:space="preserve">   var B6_Type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D6CEB">
              <w:rPr>
                <w:rFonts w:ascii="Arial" w:hAnsi="Arial" w:cs="Arial"/>
                <w:lang w:val="en-US" w:eastAsia="zh-CN"/>
              </w:rPr>
              <w:t>LCID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D6CEB">
              <w:rPr>
                <w:rFonts w:ascii="Arial" w:hAnsi="Arial" w:cs="Arial"/>
                <w:lang w:val="en-US" w:eastAsia="zh-CN"/>
              </w:rPr>
              <w:t xml:space="preserve">= int2bit(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f_NR_LogicalChannelId_DRB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p_NR_DRB_Id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>),6);</w:t>
            </w:r>
          </w:p>
          <w:p w14:paraId="0FCCFBB9" w14:textId="77777777" w:rsidR="00FA6A31" w:rsidRPr="00BD6CEB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D6CEB">
              <w:rPr>
                <w:rFonts w:ascii="Arial" w:hAnsi="Arial" w:cs="Arial"/>
                <w:lang w:val="en-US" w:eastAsia="zh-CN"/>
              </w:rPr>
              <w:t xml:space="preserve">   var template (value)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NR_RLC_BearerToAddModList_Type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v_RLC_BearerConfigList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>;</w:t>
            </w:r>
          </w:p>
          <w:p w14:paraId="45E194A4" w14:textId="77777777" w:rsidR="00FA6A31" w:rsidRPr="00BD6CEB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D6CEB">
              <w:rPr>
                <w:rFonts w:ascii="Arial" w:hAnsi="Arial" w:cs="Arial"/>
                <w:lang w:val="en-US" w:eastAsia="zh-CN"/>
              </w:rPr>
              <w:t xml:space="preserve">   var template (value)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NR_RLC_BearerToAddModList_Type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v_NR_RLC_</w:t>
            </w:r>
            <w:proofErr w:type="gramStart"/>
            <w:r w:rsidRPr="00BD6CEB">
              <w:rPr>
                <w:rFonts w:ascii="Arial" w:hAnsi="Arial" w:cs="Arial"/>
                <w:lang w:val="en-US" w:eastAsia="zh-CN"/>
              </w:rPr>
              <w:t>BearerToAddModList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 xml:space="preserve">;   </w:t>
            </w:r>
            <w:proofErr w:type="gramEnd"/>
            <w:r w:rsidRPr="00BD6CEB">
              <w:rPr>
                <w:rFonts w:ascii="Arial" w:hAnsi="Arial" w:cs="Arial"/>
                <w:lang w:val="en-US" w:eastAsia="zh-CN"/>
              </w:rPr>
              <w:t xml:space="preserve">    //@sic R5s201457 sic@</w:t>
            </w:r>
          </w:p>
          <w:p w14:paraId="7A102666" w14:textId="77777777" w:rsidR="00FA6A31" w:rsidRPr="00BD6CEB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D6CEB">
              <w:rPr>
                <w:rFonts w:ascii="Arial" w:hAnsi="Arial" w:cs="Arial"/>
                <w:lang w:val="en-US" w:eastAsia="zh-CN"/>
              </w:rPr>
              <w:t xml:space="preserve">   var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RLC_Config.am.ul_AM_RLC.t_</w:t>
            </w:r>
            <w:proofErr w:type="gramStart"/>
            <w:r w:rsidRPr="00BD6CEB">
              <w:rPr>
                <w:rFonts w:ascii="Arial" w:hAnsi="Arial" w:cs="Arial"/>
                <w:lang w:val="en-US" w:eastAsia="zh-CN"/>
              </w:rPr>
              <w:t>PollRetransmit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v</w:t>
            </w:r>
            <w:proofErr w:type="gramEnd"/>
            <w:r w:rsidRPr="00BD6CEB">
              <w:rPr>
                <w:rFonts w:ascii="Arial" w:hAnsi="Arial" w:cs="Arial"/>
                <w:lang w:val="en-US" w:eastAsia="zh-CN"/>
              </w:rPr>
              <w:t>_T_PollRetransmit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f_NR_UL_AM_T_PollRetransmit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>(f_NR_CellInfo_GetIsFR1(nr_Cell1));</w:t>
            </w:r>
          </w:p>
          <w:p w14:paraId="589E1A8D" w14:textId="77777777" w:rsid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D6CEB">
              <w:rPr>
                <w:rFonts w:ascii="Arial" w:hAnsi="Arial" w:cs="Arial"/>
                <w:lang w:val="en-US" w:eastAsia="zh-CN"/>
              </w:rPr>
              <w:t xml:space="preserve">   var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RLC_Config.am.dl_AM_RLC.t_Reassembly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v_T_</w:t>
            </w:r>
            <w:proofErr w:type="gramStart"/>
            <w:r w:rsidRPr="00BD6CEB">
              <w:rPr>
                <w:rFonts w:ascii="Arial" w:hAnsi="Arial" w:cs="Arial"/>
                <w:lang w:val="en-US" w:eastAsia="zh-CN"/>
              </w:rPr>
              <w:t>Reassembly</w:t>
            </w:r>
            <w:proofErr w:type="spellEnd"/>
            <w:r w:rsidRPr="00BD6CEB">
              <w:rPr>
                <w:rFonts w:ascii="Arial" w:hAnsi="Arial" w:cs="Arial"/>
                <w:lang w:val="en-US" w:eastAsia="zh-CN"/>
              </w:rPr>
              <w:t>:=</w:t>
            </w:r>
            <w:proofErr w:type="gramEnd"/>
            <w:r w:rsidRPr="00BD6C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D6CEB">
              <w:rPr>
                <w:rFonts w:ascii="Arial" w:hAnsi="Arial" w:cs="Arial"/>
                <w:lang w:val="en-US" w:eastAsia="zh-CN"/>
              </w:rPr>
              <w:t>f_NR_DL_A</w:t>
            </w:r>
            <w:proofErr w:type="spellEnd"/>
          </w:p>
          <w:p w14:paraId="446D8B08" w14:textId="77777777" w:rsid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97B9CC1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val="en-US" w:eastAsia="zh-CN"/>
              </w:rPr>
            </w:pPr>
            <w:r w:rsidRPr="00FA6A31">
              <w:rPr>
                <w:rFonts w:ascii="Arial" w:hAnsi="Arial" w:cs="Arial"/>
                <w:b/>
                <w:lang w:val="en-US" w:eastAsia="zh-CN"/>
              </w:rPr>
              <w:t xml:space="preserve"> &lt;Code Skipped&gt;</w:t>
            </w:r>
          </w:p>
          <w:p w14:paraId="563972B3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>// @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 xml:space="preserve"> "Step 4a - Void" WA#WI=1221582</w:t>
            </w:r>
          </w:p>
          <w:p w14:paraId="74F22E04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//Initialization of RLC variables</w:t>
            </w:r>
          </w:p>
          <w:p w14:paraId="09DC4C5D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v_RLC_</w:t>
            </w:r>
            <w:proofErr w:type="gramStart"/>
            <w:r w:rsidRPr="00FA6A31">
              <w:rPr>
                <w:rFonts w:ascii="Arial" w:hAnsi="Arial" w:cs="Arial"/>
                <w:lang w:val="en-US" w:eastAsia="zh-CN"/>
              </w:rPr>
              <w:t>Rec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FA6A31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f_NR_InitRLC_Record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>();</w:t>
            </w:r>
          </w:p>
          <w:p w14:paraId="636A3777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v_RLC_Rec.AM_RX_</w:t>
            </w:r>
            <w:proofErr w:type="gramStart"/>
            <w:r w:rsidRPr="00FA6A31">
              <w:rPr>
                <w:rFonts w:ascii="Arial" w:hAnsi="Arial" w:cs="Arial"/>
                <w:lang w:val="en-US" w:eastAsia="zh-CN"/>
              </w:rPr>
              <w:t>Next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FA6A31">
              <w:rPr>
                <w:rFonts w:ascii="Arial" w:hAnsi="Arial" w:cs="Arial"/>
                <w:lang w:val="en-US" w:eastAsia="zh-CN"/>
              </w:rPr>
              <w:t>= 1;</w:t>
            </w:r>
          </w:p>
          <w:p w14:paraId="7CDECC75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A56AADB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FA6A31">
              <w:rPr>
                <w:rFonts w:ascii="Arial" w:hAnsi="Arial" w:cs="Arial"/>
                <w:highlight w:val="yellow"/>
                <w:lang w:val="en-US" w:eastAsia="zh-CN"/>
              </w:rPr>
              <w:t>if(f_NR_38508_</w:t>
            </w:r>
            <w:proofErr w:type="gramStart"/>
            <w:r w:rsidRPr="00FA6A31">
              <w:rPr>
                <w:rFonts w:ascii="Arial" w:hAnsi="Arial" w:cs="Arial"/>
                <w:highlight w:val="yellow"/>
                <w:lang w:val="en-US" w:eastAsia="zh-CN"/>
              </w:rPr>
              <w:t>SetSNFieldLengthAM(</w:t>
            </w:r>
            <w:proofErr w:type="gramEnd"/>
            <w:r w:rsidRPr="00FA6A31">
              <w:rPr>
                <w:rFonts w:ascii="Arial" w:hAnsi="Arial" w:cs="Arial"/>
                <w:highlight w:val="yellow"/>
                <w:lang w:val="en-US" w:eastAsia="zh-CN"/>
              </w:rPr>
              <w:t>) == size12){</w:t>
            </w:r>
          </w:p>
          <w:p w14:paraId="39E53AE6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FA6A31">
              <w:rPr>
                <w:rFonts w:ascii="Arial" w:hAnsi="Arial" w:cs="Arial"/>
                <w:highlight w:val="yellow"/>
                <w:lang w:val="en-US" w:eastAsia="zh-CN"/>
              </w:rPr>
              <w:t xml:space="preserve">      </w:t>
            </w:r>
            <w:proofErr w:type="spellStart"/>
            <w:r w:rsidRPr="00FA6A31">
              <w:rPr>
                <w:rFonts w:ascii="Arial" w:hAnsi="Arial" w:cs="Arial"/>
                <w:highlight w:val="yellow"/>
                <w:lang w:val="en-US" w:eastAsia="zh-CN"/>
              </w:rPr>
              <w:t>v_RLC_Rec.AM_SN_</w:t>
            </w:r>
            <w:proofErr w:type="gramStart"/>
            <w:r w:rsidRPr="00FA6A31">
              <w:rPr>
                <w:rFonts w:ascii="Arial" w:hAnsi="Arial" w:cs="Arial"/>
                <w:highlight w:val="yellow"/>
                <w:lang w:val="en-US" w:eastAsia="zh-CN"/>
              </w:rPr>
              <w:t>Size</w:t>
            </w:r>
            <w:proofErr w:type="spellEnd"/>
            <w:r w:rsidRPr="00FA6A31">
              <w:rPr>
                <w:rFonts w:ascii="Arial" w:hAnsi="Arial" w:cs="Arial"/>
                <w:highlight w:val="yellow"/>
                <w:lang w:val="en-US" w:eastAsia="zh-CN"/>
              </w:rPr>
              <w:t xml:space="preserve"> :</w:t>
            </w:r>
            <w:proofErr w:type="gramEnd"/>
            <w:r w:rsidRPr="00FA6A31">
              <w:rPr>
                <w:rFonts w:ascii="Arial" w:hAnsi="Arial" w:cs="Arial"/>
                <w:highlight w:val="yellow"/>
                <w:lang w:val="en-US" w:eastAsia="zh-CN"/>
              </w:rPr>
              <w:t xml:space="preserve">=12;  </w:t>
            </w:r>
          </w:p>
          <w:p w14:paraId="2A114AE5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FA6A31">
              <w:rPr>
                <w:rFonts w:ascii="Arial" w:hAnsi="Arial" w:cs="Arial"/>
                <w:highlight w:val="yellow"/>
                <w:lang w:val="en-US" w:eastAsia="zh-CN"/>
              </w:rPr>
              <w:t xml:space="preserve">    </w:t>
            </w:r>
            <w:proofErr w:type="gramStart"/>
            <w:r w:rsidRPr="00FA6A31">
              <w:rPr>
                <w:rFonts w:ascii="Arial" w:hAnsi="Arial" w:cs="Arial"/>
                <w:highlight w:val="yellow"/>
                <w:lang w:val="en-US" w:eastAsia="zh-CN"/>
              </w:rPr>
              <w:t>}else</w:t>
            </w:r>
            <w:proofErr w:type="gramEnd"/>
            <w:r w:rsidRPr="00FA6A31">
              <w:rPr>
                <w:rFonts w:ascii="Arial" w:hAnsi="Arial" w:cs="Arial"/>
                <w:highlight w:val="yellow"/>
                <w:lang w:val="en-US" w:eastAsia="zh-CN"/>
              </w:rPr>
              <w:t>{</w:t>
            </w:r>
          </w:p>
          <w:p w14:paraId="7472F5A6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FA6A31">
              <w:rPr>
                <w:rFonts w:ascii="Arial" w:hAnsi="Arial" w:cs="Arial"/>
                <w:highlight w:val="yellow"/>
                <w:lang w:val="en-US" w:eastAsia="zh-CN"/>
              </w:rPr>
              <w:t xml:space="preserve">        </w:t>
            </w:r>
            <w:proofErr w:type="spellStart"/>
            <w:r w:rsidRPr="00FA6A31">
              <w:rPr>
                <w:rFonts w:ascii="Arial" w:hAnsi="Arial" w:cs="Arial"/>
                <w:highlight w:val="yellow"/>
                <w:lang w:val="en-US" w:eastAsia="zh-CN"/>
              </w:rPr>
              <w:t>v_RLC_Rec.AM_SN_</w:t>
            </w:r>
            <w:proofErr w:type="gramStart"/>
            <w:r w:rsidRPr="00FA6A31">
              <w:rPr>
                <w:rFonts w:ascii="Arial" w:hAnsi="Arial" w:cs="Arial"/>
                <w:highlight w:val="yellow"/>
                <w:lang w:val="en-US" w:eastAsia="zh-CN"/>
              </w:rPr>
              <w:t>Size</w:t>
            </w:r>
            <w:proofErr w:type="spellEnd"/>
            <w:r w:rsidRPr="00FA6A31">
              <w:rPr>
                <w:rFonts w:ascii="Arial" w:hAnsi="Arial" w:cs="Arial"/>
                <w:highlight w:val="yellow"/>
                <w:lang w:val="en-US" w:eastAsia="zh-CN"/>
              </w:rPr>
              <w:t xml:space="preserve"> :</w:t>
            </w:r>
            <w:proofErr w:type="gramEnd"/>
            <w:r w:rsidRPr="00FA6A31">
              <w:rPr>
                <w:rFonts w:ascii="Arial" w:hAnsi="Arial" w:cs="Arial"/>
                <w:highlight w:val="yellow"/>
                <w:lang w:val="en-US" w:eastAsia="zh-CN"/>
              </w:rPr>
              <w:t xml:space="preserve">=18; </w:t>
            </w:r>
          </w:p>
          <w:p w14:paraId="7946E5ED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highlight w:val="yellow"/>
                <w:lang w:val="en-US" w:eastAsia="zh-CN"/>
              </w:rPr>
              <w:t xml:space="preserve">    }</w:t>
            </w:r>
          </w:p>
          <w:p w14:paraId="2FEFA26B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// @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 xml:space="preserve"> "Step 4Aa" 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>@</w:t>
            </w:r>
          </w:p>
          <w:p w14:paraId="1736BD50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//@sic R5-232641 R5s230370 sic@</w:t>
            </w:r>
          </w:p>
          <w:p w14:paraId="2A0962C2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t_Watchdog.start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>(1.0);</w:t>
            </w:r>
          </w:p>
          <w:p w14:paraId="451E64E6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alt {</w:t>
            </w:r>
          </w:p>
          <w:p w14:paraId="3A119CC7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DRB.receive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car_NR_DRB_COMMON_IND_RLC_</w:t>
            </w:r>
            <w:proofErr w:type="gramStart"/>
            <w:r w:rsidRPr="00FA6A31">
              <w:rPr>
                <w:rFonts w:ascii="Arial" w:hAnsi="Arial" w:cs="Arial"/>
                <w:lang w:val="en-US" w:eastAsia="zh-CN"/>
              </w:rPr>
              <w:t>PDUList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FA6A31">
              <w:rPr>
                <w:rFonts w:ascii="Arial" w:hAnsi="Arial" w:cs="Arial"/>
                <w:lang w:val="en-US" w:eastAsia="zh-CN"/>
              </w:rPr>
              <w:t xml:space="preserve">nr_Cell1, 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p_NR_DRB_Id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 xml:space="preserve">,  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cr_TimingInfo_Any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>, ?))</w:t>
            </w:r>
          </w:p>
          <w:p w14:paraId="50B8543C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4A8468BF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f_NR_TxSTATUS_</w:t>
            </w:r>
            <w:proofErr w:type="gramStart"/>
            <w:r w:rsidRPr="00FA6A31">
              <w:rPr>
                <w:rFonts w:ascii="Arial" w:hAnsi="Arial" w:cs="Arial"/>
                <w:lang w:val="en-US" w:eastAsia="zh-CN"/>
              </w:rPr>
              <w:t>PDU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FA6A31">
              <w:rPr>
                <w:rFonts w:ascii="Arial" w:hAnsi="Arial" w:cs="Arial"/>
                <w:lang w:val="en-US" w:eastAsia="zh-CN"/>
              </w:rPr>
              <w:t>v_RLC_Rec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p_NR_DRB_Id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>);</w:t>
            </w:r>
          </w:p>
          <w:p w14:paraId="54B35741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    // @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 xml:space="preserve"> "UE has looped back step1 data" 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>@</w:t>
            </w:r>
          </w:p>
          <w:p w14:paraId="7F2739B8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FA6A31">
              <w:rPr>
                <w:rFonts w:ascii="Arial" w:hAnsi="Arial" w:cs="Arial"/>
                <w:lang w:val="en-US" w:eastAsia="zh-CN"/>
              </w:rPr>
              <w:t>IsDataRecvd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FA6A31">
              <w:rPr>
                <w:rFonts w:ascii="Arial" w:hAnsi="Arial" w:cs="Arial"/>
                <w:lang w:val="en-US" w:eastAsia="zh-CN"/>
              </w:rPr>
              <w:t>= true;</w:t>
            </w:r>
          </w:p>
          <w:p w14:paraId="1EDE3145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t_Watchdog.stop</w:t>
            </w:r>
            <w:proofErr w:type="spellEnd"/>
            <w:r w:rsidRPr="00FA6A31">
              <w:rPr>
                <w:rFonts w:ascii="Arial" w:hAnsi="Arial" w:cs="Arial"/>
                <w:lang w:val="en-US" w:eastAsia="zh-CN"/>
              </w:rPr>
              <w:t>;</w:t>
            </w:r>
          </w:p>
          <w:p w14:paraId="4D14ED6C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36E51B68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FA6A31">
              <w:rPr>
                <w:rFonts w:ascii="Arial" w:hAnsi="Arial" w:cs="Arial"/>
                <w:lang w:val="en-US" w:eastAsia="zh-CN"/>
              </w:rPr>
              <w:t>t_Watchdog.timeout</w:t>
            </w:r>
            <w:proofErr w:type="spellEnd"/>
          </w:p>
          <w:p w14:paraId="0E593016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  { }</w:t>
            </w:r>
          </w:p>
          <w:p w14:paraId="0E968487" w14:textId="77777777" w:rsid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554E66B7" w14:textId="3CB62672" w:rsidR="007867BA" w:rsidRPr="00E335DA" w:rsidRDefault="007867BA" w:rsidP="00CE3DF8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</w:tc>
      </w:tr>
    </w:tbl>
    <w:p w14:paraId="263E3850" w14:textId="77777777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sectPr w:rsidR="003A71A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C5FB47" w14:textId="77777777" w:rsidR="00D4757C" w:rsidRDefault="00D4757C">
      <w:r>
        <w:separator/>
      </w:r>
    </w:p>
  </w:endnote>
  <w:endnote w:type="continuationSeparator" w:id="0">
    <w:p w14:paraId="15397457" w14:textId="77777777" w:rsidR="00D4757C" w:rsidRDefault="00D47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AF997" w14:textId="77777777" w:rsidR="00E335DA" w:rsidRDefault="00E335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B0289" w14:textId="77777777" w:rsidR="00E335DA" w:rsidRDefault="00E335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E4F1C" w14:textId="77777777" w:rsidR="00E335DA" w:rsidRDefault="00E335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CF848F" w14:textId="77777777" w:rsidR="00D4757C" w:rsidRDefault="00D4757C">
      <w:r>
        <w:separator/>
      </w:r>
    </w:p>
  </w:footnote>
  <w:footnote w:type="continuationSeparator" w:id="0">
    <w:p w14:paraId="1F934C32" w14:textId="77777777" w:rsidR="00D4757C" w:rsidRDefault="00D475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1"/>
  </w:num>
  <w:num w:numId="5">
    <w:abstractNumId w:val="4"/>
  </w:num>
  <w:num w:numId="6">
    <w:abstractNumId w:val="18"/>
  </w:num>
  <w:num w:numId="7">
    <w:abstractNumId w:val="7"/>
  </w:num>
  <w:num w:numId="8">
    <w:abstractNumId w:val="26"/>
  </w:num>
  <w:num w:numId="9">
    <w:abstractNumId w:val="2"/>
  </w:num>
  <w:num w:numId="10">
    <w:abstractNumId w:val="28"/>
  </w:num>
  <w:num w:numId="11">
    <w:abstractNumId w:val="11"/>
  </w:num>
  <w:num w:numId="12">
    <w:abstractNumId w:val="5"/>
  </w:num>
  <w:num w:numId="13">
    <w:abstractNumId w:val="19"/>
  </w:num>
  <w:num w:numId="14">
    <w:abstractNumId w:val="17"/>
  </w:num>
  <w:num w:numId="15">
    <w:abstractNumId w:val="3"/>
  </w:num>
  <w:num w:numId="16">
    <w:abstractNumId w:val="22"/>
  </w:num>
  <w:num w:numId="17">
    <w:abstractNumId w:val="10"/>
  </w:num>
  <w:num w:numId="18">
    <w:abstractNumId w:val="1"/>
  </w:num>
  <w:num w:numId="19">
    <w:abstractNumId w:val="14"/>
  </w:num>
  <w:num w:numId="20">
    <w:abstractNumId w:val="13"/>
  </w:num>
  <w:num w:numId="21">
    <w:abstractNumId w:val="24"/>
  </w:num>
  <w:num w:numId="22">
    <w:abstractNumId w:val="27"/>
  </w:num>
  <w:num w:numId="23">
    <w:abstractNumId w:val="16"/>
  </w:num>
  <w:num w:numId="24">
    <w:abstractNumId w:val="20"/>
  </w:num>
  <w:num w:numId="25">
    <w:abstractNumId w:val="23"/>
  </w:num>
  <w:num w:numId="26">
    <w:abstractNumId w:val="31"/>
  </w:num>
  <w:num w:numId="27">
    <w:abstractNumId w:val="0"/>
  </w:num>
  <w:num w:numId="28">
    <w:abstractNumId w:val="6"/>
  </w:num>
  <w:num w:numId="29">
    <w:abstractNumId w:val="29"/>
  </w:num>
  <w:num w:numId="30">
    <w:abstractNumId w:val="9"/>
  </w:num>
  <w:num w:numId="31">
    <w:abstractNumId w:val="25"/>
  </w:num>
  <w:num w:numId="32">
    <w:abstractNumId w:val="12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56CC7"/>
    <w:rsid w:val="000664D0"/>
    <w:rsid w:val="00067F4B"/>
    <w:rsid w:val="00071B36"/>
    <w:rsid w:val="00072BA6"/>
    <w:rsid w:val="00073289"/>
    <w:rsid w:val="000757B5"/>
    <w:rsid w:val="00076E09"/>
    <w:rsid w:val="00077D70"/>
    <w:rsid w:val="00085DE6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34A2"/>
    <w:rsid w:val="000F7BA9"/>
    <w:rsid w:val="0010143A"/>
    <w:rsid w:val="00102FC3"/>
    <w:rsid w:val="0010314F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33781"/>
    <w:rsid w:val="00133A10"/>
    <w:rsid w:val="00142C41"/>
    <w:rsid w:val="001442E4"/>
    <w:rsid w:val="0014445A"/>
    <w:rsid w:val="00145D43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E08"/>
    <w:rsid w:val="001870B2"/>
    <w:rsid w:val="00187F9F"/>
    <w:rsid w:val="00190C77"/>
    <w:rsid w:val="00190DA0"/>
    <w:rsid w:val="00192A98"/>
    <w:rsid w:val="00192C46"/>
    <w:rsid w:val="001A41A3"/>
    <w:rsid w:val="001A7B60"/>
    <w:rsid w:val="001B0638"/>
    <w:rsid w:val="001B113C"/>
    <w:rsid w:val="001B2930"/>
    <w:rsid w:val="001B574A"/>
    <w:rsid w:val="001B7A65"/>
    <w:rsid w:val="001C2BC3"/>
    <w:rsid w:val="001C3FD6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1E4CA9"/>
    <w:rsid w:val="001F4C3F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4A9E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81236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3027E8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CC"/>
    <w:rsid w:val="003266DF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617E"/>
    <w:rsid w:val="004B75B7"/>
    <w:rsid w:val="004C0637"/>
    <w:rsid w:val="004C11F0"/>
    <w:rsid w:val="004C519B"/>
    <w:rsid w:val="004D0A50"/>
    <w:rsid w:val="004D1BC2"/>
    <w:rsid w:val="004D33F4"/>
    <w:rsid w:val="004D34FA"/>
    <w:rsid w:val="004D5FF3"/>
    <w:rsid w:val="004D7DC1"/>
    <w:rsid w:val="004E31D5"/>
    <w:rsid w:val="004E3487"/>
    <w:rsid w:val="004F2381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936"/>
    <w:rsid w:val="00563A25"/>
    <w:rsid w:val="00563F06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E74CE"/>
    <w:rsid w:val="005F14D0"/>
    <w:rsid w:val="005F70CB"/>
    <w:rsid w:val="005F7E45"/>
    <w:rsid w:val="00601BAD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64FE"/>
    <w:rsid w:val="00674EE6"/>
    <w:rsid w:val="00675E52"/>
    <w:rsid w:val="006804F8"/>
    <w:rsid w:val="0068251B"/>
    <w:rsid w:val="00682B4D"/>
    <w:rsid w:val="00685A39"/>
    <w:rsid w:val="006874CE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34AA"/>
    <w:rsid w:val="006B46FB"/>
    <w:rsid w:val="006B74D8"/>
    <w:rsid w:val="006B7C54"/>
    <w:rsid w:val="006B7E16"/>
    <w:rsid w:val="006C163C"/>
    <w:rsid w:val="006C3FA2"/>
    <w:rsid w:val="006C46D7"/>
    <w:rsid w:val="006C4E11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06F5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3A7"/>
    <w:rsid w:val="00741AD6"/>
    <w:rsid w:val="00742C1C"/>
    <w:rsid w:val="00743BED"/>
    <w:rsid w:val="00744D26"/>
    <w:rsid w:val="00747E23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2097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5D5D"/>
    <w:rsid w:val="00860B56"/>
    <w:rsid w:val="008615F3"/>
    <w:rsid w:val="0086163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7823"/>
    <w:rsid w:val="008B7D98"/>
    <w:rsid w:val="008C024C"/>
    <w:rsid w:val="008C09EF"/>
    <w:rsid w:val="008C12F6"/>
    <w:rsid w:val="008C144C"/>
    <w:rsid w:val="008C2F24"/>
    <w:rsid w:val="008C5EBB"/>
    <w:rsid w:val="008C7542"/>
    <w:rsid w:val="008D0AB2"/>
    <w:rsid w:val="008D2AB1"/>
    <w:rsid w:val="008D4C7F"/>
    <w:rsid w:val="008D7C70"/>
    <w:rsid w:val="008E2F2B"/>
    <w:rsid w:val="008E3CDF"/>
    <w:rsid w:val="008E5CDE"/>
    <w:rsid w:val="008E6343"/>
    <w:rsid w:val="008E7A97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9EF"/>
    <w:rsid w:val="00966B8B"/>
    <w:rsid w:val="00971D0D"/>
    <w:rsid w:val="00975AA8"/>
    <w:rsid w:val="009766BF"/>
    <w:rsid w:val="00977590"/>
    <w:rsid w:val="009777D9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362B"/>
    <w:rsid w:val="009B4A57"/>
    <w:rsid w:val="009B6076"/>
    <w:rsid w:val="009B6D4C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742D"/>
    <w:rsid w:val="00A1758F"/>
    <w:rsid w:val="00A17BFC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6B84"/>
    <w:rsid w:val="00A47E40"/>
    <w:rsid w:val="00A47E70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FC7"/>
    <w:rsid w:val="00AA4982"/>
    <w:rsid w:val="00AA5EBD"/>
    <w:rsid w:val="00AA7B2D"/>
    <w:rsid w:val="00AB28BE"/>
    <w:rsid w:val="00AB307F"/>
    <w:rsid w:val="00AB50B4"/>
    <w:rsid w:val="00AB7288"/>
    <w:rsid w:val="00AB7901"/>
    <w:rsid w:val="00AC347D"/>
    <w:rsid w:val="00AC3A0C"/>
    <w:rsid w:val="00AC410B"/>
    <w:rsid w:val="00AD106B"/>
    <w:rsid w:val="00AD1C5A"/>
    <w:rsid w:val="00AD1CD8"/>
    <w:rsid w:val="00AD4C94"/>
    <w:rsid w:val="00AD771E"/>
    <w:rsid w:val="00AE1B39"/>
    <w:rsid w:val="00AE4E75"/>
    <w:rsid w:val="00AE64E7"/>
    <w:rsid w:val="00AF2960"/>
    <w:rsid w:val="00AF2B8B"/>
    <w:rsid w:val="00AF528F"/>
    <w:rsid w:val="00AF650D"/>
    <w:rsid w:val="00AF6800"/>
    <w:rsid w:val="00AF718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CD1"/>
    <w:rsid w:val="00BB3DA8"/>
    <w:rsid w:val="00BB5DFC"/>
    <w:rsid w:val="00BC0165"/>
    <w:rsid w:val="00BC04EB"/>
    <w:rsid w:val="00BC32DE"/>
    <w:rsid w:val="00BC56DF"/>
    <w:rsid w:val="00BD0055"/>
    <w:rsid w:val="00BD1499"/>
    <w:rsid w:val="00BD279D"/>
    <w:rsid w:val="00BD4FE1"/>
    <w:rsid w:val="00BD5520"/>
    <w:rsid w:val="00BD5550"/>
    <w:rsid w:val="00BD6BB8"/>
    <w:rsid w:val="00BD6CEB"/>
    <w:rsid w:val="00BD765A"/>
    <w:rsid w:val="00BE1956"/>
    <w:rsid w:val="00BE24A9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6909"/>
    <w:rsid w:val="00C228B6"/>
    <w:rsid w:val="00C25193"/>
    <w:rsid w:val="00C36C6D"/>
    <w:rsid w:val="00C42A1D"/>
    <w:rsid w:val="00C46AD4"/>
    <w:rsid w:val="00C54B55"/>
    <w:rsid w:val="00C607E1"/>
    <w:rsid w:val="00C62FB3"/>
    <w:rsid w:val="00C638C2"/>
    <w:rsid w:val="00C67A18"/>
    <w:rsid w:val="00C67C70"/>
    <w:rsid w:val="00C75557"/>
    <w:rsid w:val="00C803B9"/>
    <w:rsid w:val="00C82805"/>
    <w:rsid w:val="00C82D71"/>
    <w:rsid w:val="00C85897"/>
    <w:rsid w:val="00C906E9"/>
    <w:rsid w:val="00C91272"/>
    <w:rsid w:val="00C915E8"/>
    <w:rsid w:val="00C94BCC"/>
    <w:rsid w:val="00C94ECA"/>
    <w:rsid w:val="00C9580A"/>
    <w:rsid w:val="00C95985"/>
    <w:rsid w:val="00CA1037"/>
    <w:rsid w:val="00CA2D23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707A"/>
    <w:rsid w:val="00CF7502"/>
    <w:rsid w:val="00D028D2"/>
    <w:rsid w:val="00D03F9A"/>
    <w:rsid w:val="00D073E9"/>
    <w:rsid w:val="00D115A0"/>
    <w:rsid w:val="00D13472"/>
    <w:rsid w:val="00D14011"/>
    <w:rsid w:val="00D15775"/>
    <w:rsid w:val="00D174F5"/>
    <w:rsid w:val="00D20B1A"/>
    <w:rsid w:val="00D22028"/>
    <w:rsid w:val="00D22052"/>
    <w:rsid w:val="00D2376A"/>
    <w:rsid w:val="00D25C7A"/>
    <w:rsid w:val="00D27DEF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757C"/>
    <w:rsid w:val="00D47BE9"/>
    <w:rsid w:val="00D47C3C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81774"/>
    <w:rsid w:val="00D81F50"/>
    <w:rsid w:val="00D83E18"/>
    <w:rsid w:val="00D875C9"/>
    <w:rsid w:val="00D878A0"/>
    <w:rsid w:val="00D9377B"/>
    <w:rsid w:val="00D93A1E"/>
    <w:rsid w:val="00D94BA1"/>
    <w:rsid w:val="00D96C63"/>
    <w:rsid w:val="00DA0A41"/>
    <w:rsid w:val="00DA13DE"/>
    <w:rsid w:val="00DA327F"/>
    <w:rsid w:val="00DA759D"/>
    <w:rsid w:val="00DB1EA4"/>
    <w:rsid w:val="00DB5DB1"/>
    <w:rsid w:val="00DB693F"/>
    <w:rsid w:val="00DC1838"/>
    <w:rsid w:val="00DC2D28"/>
    <w:rsid w:val="00DC7A20"/>
    <w:rsid w:val="00DD0AE4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35DA"/>
    <w:rsid w:val="00E34B15"/>
    <w:rsid w:val="00E36DC6"/>
    <w:rsid w:val="00E42F79"/>
    <w:rsid w:val="00E43CBA"/>
    <w:rsid w:val="00E45349"/>
    <w:rsid w:val="00E45DDC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33F8"/>
    <w:rsid w:val="00E83DBF"/>
    <w:rsid w:val="00E844BD"/>
    <w:rsid w:val="00E85335"/>
    <w:rsid w:val="00E85D01"/>
    <w:rsid w:val="00E87B73"/>
    <w:rsid w:val="00E9224F"/>
    <w:rsid w:val="00EA003A"/>
    <w:rsid w:val="00EA0317"/>
    <w:rsid w:val="00EA2D1E"/>
    <w:rsid w:val="00EA3B36"/>
    <w:rsid w:val="00EA6238"/>
    <w:rsid w:val="00EB2A58"/>
    <w:rsid w:val="00EB2F04"/>
    <w:rsid w:val="00EB3043"/>
    <w:rsid w:val="00EB5698"/>
    <w:rsid w:val="00EB78CD"/>
    <w:rsid w:val="00EC02C4"/>
    <w:rsid w:val="00EC1D63"/>
    <w:rsid w:val="00ED0225"/>
    <w:rsid w:val="00ED2373"/>
    <w:rsid w:val="00ED44A2"/>
    <w:rsid w:val="00ED54BF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CE1"/>
    <w:rsid w:val="00F55D7F"/>
    <w:rsid w:val="00F56BB4"/>
    <w:rsid w:val="00F56BEB"/>
    <w:rsid w:val="00F600E0"/>
    <w:rsid w:val="00F637E7"/>
    <w:rsid w:val="00F647A3"/>
    <w:rsid w:val="00F66DC6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A6A31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A6A31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A6B98-9606-4132-90D3-C6F70FE72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585</Words>
  <Characters>5911</Characters>
  <Application>Microsoft Office Word</Application>
  <DocSecurity>0</DocSecurity>
  <Lines>49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6484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2024-03-13T09:30:00Z</dcterms:created>
  <dcterms:modified xsi:type="dcterms:W3CDTF">2024-03-13T09:33:00Z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