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54E30" w14:textId="1BBC3F92" w:rsidR="003E235E" w:rsidRDefault="003E235E" w:rsidP="003E2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F26E0F">
          <w:rPr>
            <w:b/>
            <w:i/>
            <w:noProof/>
            <w:sz w:val="28"/>
          </w:rPr>
          <w:t>222</w:t>
        </w:r>
      </w:fldSimple>
    </w:p>
    <w:p w14:paraId="298553A4" w14:textId="77777777" w:rsidR="003E235E" w:rsidRDefault="003E235E" w:rsidP="003E23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235E" w14:paraId="79491084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68A00" w14:textId="77777777" w:rsidR="003E235E" w:rsidRDefault="003E235E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E235E" w14:paraId="6E660D73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0B952A" w14:textId="77777777" w:rsidR="003E235E" w:rsidRDefault="003E235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235E" w14:paraId="27986D3E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EE086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2A249B1C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1DA3A0F8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62FB79" w14:textId="77777777" w:rsidR="003E235E" w:rsidRPr="00410371" w:rsidRDefault="003E235E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5561F55" w14:textId="77777777" w:rsidR="003E235E" w:rsidRDefault="003E235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FCD991" w14:textId="77777777" w:rsidR="003E235E" w:rsidRPr="00410371" w:rsidRDefault="003E235E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3308</w:t>
              </w:r>
            </w:fldSimple>
          </w:p>
        </w:tc>
        <w:tc>
          <w:tcPr>
            <w:tcW w:w="709" w:type="dxa"/>
          </w:tcPr>
          <w:p w14:paraId="763379C5" w14:textId="77777777" w:rsidR="003E235E" w:rsidRDefault="003E235E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D38290" w14:textId="5BCAAB2F" w:rsidR="003E235E" w:rsidRPr="00410371" w:rsidRDefault="00F26E0F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0449BDD" w14:textId="77777777" w:rsidR="003E235E" w:rsidRDefault="003E235E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1C470D" w14:textId="2D788FFB" w:rsidR="003E235E" w:rsidRPr="00410371" w:rsidRDefault="003E235E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F26E0F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DE886D" w14:textId="77777777" w:rsidR="003E235E" w:rsidRDefault="003E235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3E235E" w14:paraId="38676874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5F4F05" w14:textId="77777777" w:rsidR="003E235E" w:rsidRDefault="003E235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3E235E" w14:paraId="2BEB3A38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F0AB8" w14:textId="77777777" w:rsidR="003E235E" w:rsidRPr="00F25D98" w:rsidRDefault="003E235E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235E" w14:paraId="009999C1" w14:textId="77777777" w:rsidTr="00BD0D20">
        <w:tc>
          <w:tcPr>
            <w:tcW w:w="9641" w:type="dxa"/>
            <w:gridSpan w:val="9"/>
          </w:tcPr>
          <w:p w14:paraId="7A25361B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AC42FA" w14:textId="77777777" w:rsidR="003E235E" w:rsidRDefault="003E235E" w:rsidP="003E23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235E" w14:paraId="3F845CD7" w14:textId="77777777" w:rsidTr="00BD0D20">
        <w:tc>
          <w:tcPr>
            <w:tcW w:w="2835" w:type="dxa"/>
          </w:tcPr>
          <w:p w14:paraId="2E923DB3" w14:textId="77777777" w:rsidR="003E235E" w:rsidRDefault="003E235E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55C8F1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0A9DA1" w14:textId="77777777" w:rsidR="003E235E" w:rsidRDefault="003E235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4E0400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C5E06" w14:textId="77777777" w:rsidR="003E235E" w:rsidRDefault="003E235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AFE6D7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37BE12" w14:textId="77777777" w:rsidR="003E235E" w:rsidRDefault="003E235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836499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713EE" w14:textId="77777777" w:rsidR="003E235E" w:rsidRDefault="003E235E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EA739A" w14:textId="77777777" w:rsidR="003E235E" w:rsidRDefault="003E235E" w:rsidP="003E23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235E" w14:paraId="178604F9" w14:textId="77777777" w:rsidTr="00BD0D20">
        <w:tc>
          <w:tcPr>
            <w:tcW w:w="9640" w:type="dxa"/>
            <w:gridSpan w:val="11"/>
          </w:tcPr>
          <w:p w14:paraId="6461D06E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474C34F4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798559" w14:textId="77777777" w:rsidR="003E235E" w:rsidRDefault="003E235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D6659" w14:textId="77777777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eCPSOR testcases 6.3.2.3 and 6.3.2.4</w:t>
              </w:r>
            </w:fldSimple>
          </w:p>
        </w:tc>
      </w:tr>
      <w:tr w:rsidR="003E235E" w14:paraId="03D64986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1985F90" w14:textId="77777777" w:rsidR="003E235E" w:rsidRDefault="003E235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6F8DE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4EAC878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ECF4A3C" w14:textId="77777777" w:rsidR="003E235E" w:rsidRDefault="003E235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5FAE40" w14:textId="77777777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E235E" w14:paraId="23435DE6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BD8C579" w14:textId="77777777" w:rsidR="003E235E" w:rsidRDefault="003E235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1CA06D" w14:textId="671A44E2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E235E" w14:paraId="5265BFEC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A761466" w14:textId="77777777" w:rsidR="003E235E" w:rsidRDefault="003E235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970B5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303899E6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480975A" w14:textId="77777777" w:rsidR="003E235E" w:rsidRDefault="003E235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3B30A2" w14:textId="77777777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DC5A7FF" w14:textId="77777777" w:rsidR="003E235E" w:rsidRDefault="003E235E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A9FE7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653895" w14:textId="77777777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2023-12-14</w:t>
              </w:r>
            </w:fldSimple>
          </w:p>
        </w:tc>
      </w:tr>
      <w:tr w:rsidR="003E235E" w14:paraId="33FF897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674EA72" w14:textId="77777777" w:rsidR="003E235E" w:rsidRDefault="003E235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2BB61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B5945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CC8E86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847815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5AA2968F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492072" w14:textId="77777777" w:rsidR="003E235E" w:rsidRDefault="003E235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EB88A" w14:textId="77777777" w:rsidR="003E235E" w:rsidRDefault="003E235E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AA5B2E" w14:textId="77777777" w:rsidR="003E235E" w:rsidRDefault="003E235E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8AD67" w14:textId="77777777" w:rsidR="003E235E" w:rsidRDefault="003E235E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A14361" w14:textId="77777777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E235E" w14:paraId="46E907F1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76E03D" w14:textId="77777777" w:rsidR="003E235E" w:rsidRDefault="003E235E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855A67" w14:textId="77777777" w:rsidR="003E235E" w:rsidRDefault="003E235E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E9FDE0" w14:textId="77777777" w:rsidR="003E235E" w:rsidRDefault="003E235E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BD801E" w14:textId="77777777" w:rsidR="003E235E" w:rsidRPr="007C2097" w:rsidRDefault="003E235E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E235E" w14:paraId="2DE7E8ED" w14:textId="77777777" w:rsidTr="00BD0D20">
        <w:tc>
          <w:tcPr>
            <w:tcW w:w="1843" w:type="dxa"/>
          </w:tcPr>
          <w:p w14:paraId="74E28AEE" w14:textId="77777777" w:rsidR="003E235E" w:rsidRDefault="003E235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F8B942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2C51E6EB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DF9EAB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7D16B" w14:textId="77777777" w:rsidR="003E235E" w:rsidRDefault="003E235E" w:rsidP="003E2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SOR transparent container IE’s IEI and IE length part (first 3 octets) should not be included in the Payload container IE, according to 24.501 9.11.3.39. Current implementation is encoding the IE length (2 octets) inside cs_NG_SORTransparentContainerValue.</w:t>
            </w:r>
          </w:p>
          <w:p w14:paraId="29999AF6" w14:textId="77777777" w:rsidR="003E235E" w:rsidRDefault="003E235E" w:rsidP="003E235E">
            <w:pPr>
              <w:pStyle w:val="CRCoverPage"/>
              <w:spacing w:after="0"/>
              <w:rPr>
                <w:noProof/>
              </w:rPr>
            </w:pPr>
          </w:p>
          <w:p w14:paraId="01D6E668" w14:textId="04DAA5D7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applicable to both 6.3.2.3 and 6.3.2.4</w:t>
            </w:r>
          </w:p>
        </w:tc>
      </w:tr>
      <w:tr w:rsidR="003E235E" w14:paraId="5C17F290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4959F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CD3D8" w14:textId="77777777" w:rsidR="003E235E" w:rsidRDefault="003E235E" w:rsidP="003E2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5AD3D44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16A23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182CE" w14:textId="5318E4BF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Set IE length to </w:t>
            </w:r>
            <w:r w:rsidRPr="000A6DCD">
              <w:rPr>
                <w:b/>
                <w:bCs/>
                <w:noProof/>
              </w:rPr>
              <w:t>omit</w:t>
            </w:r>
            <w:r>
              <w:rPr>
                <w:noProof/>
              </w:rPr>
              <w:t xml:space="preserve"> in calling the template cs_NG_SORTransparentContainerValue</w:t>
            </w:r>
          </w:p>
        </w:tc>
      </w:tr>
      <w:tr w:rsidR="003E235E" w14:paraId="1777EEA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29D08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EE019" w14:textId="77777777" w:rsidR="003E235E" w:rsidRDefault="003E235E" w:rsidP="003E2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7CAA8C6D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B791F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28F27" w14:textId="7D0C63B3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3E235E" w14:paraId="755101DF" w14:textId="77777777" w:rsidTr="00BD0D20">
        <w:tc>
          <w:tcPr>
            <w:tcW w:w="2694" w:type="dxa"/>
            <w:gridSpan w:val="2"/>
          </w:tcPr>
          <w:p w14:paraId="35DA39D1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8E976" w14:textId="77777777" w:rsidR="003E235E" w:rsidRDefault="003E235E" w:rsidP="003E2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2B472164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C1B615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31707" w14:textId="5F59D4F1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6.3.2.3.NR5GC, 6.3.2.4.NR5GC</w:t>
            </w:r>
          </w:p>
        </w:tc>
      </w:tr>
      <w:tr w:rsidR="003E235E" w14:paraId="55224BE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B57E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79D82" w14:textId="77777777" w:rsidR="003E235E" w:rsidRDefault="003E235E" w:rsidP="003E2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79D3628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7E326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1DBAE" w14:textId="77777777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3588DE" w14:textId="77777777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D05A48" w14:textId="77777777" w:rsidR="003E235E" w:rsidRDefault="003E235E" w:rsidP="003E23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244763" w14:textId="77777777" w:rsidR="003E235E" w:rsidRDefault="003E235E" w:rsidP="003E2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235E" w14:paraId="2145E30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7AC69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E0A31" w14:textId="77777777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9CFAC" w14:textId="5D34F324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0B31B" w14:textId="77777777" w:rsidR="003E235E" w:rsidRDefault="003E235E" w:rsidP="003E23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3E070" w14:textId="75D190E1" w:rsidR="003E235E" w:rsidRDefault="003E235E" w:rsidP="003E2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235E" w14:paraId="43CEB68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7D09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D79CB" w14:textId="77777777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62B14" w14:textId="53609042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F58EF" w14:textId="77777777" w:rsidR="003E235E" w:rsidRDefault="003E235E" w:rsidP="003E2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AB48" w14:textId="03AFEE78" w:rsidR="003E235E" w:rsidRDefault="003E235E" w:rsidP="003E2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235E" w14:paraId="7FC5F9B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E57C6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A403D" w14:textId="77777777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F40FF" w14:textId="3A8B0832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D5280" w14:textId="77777777" w:rsidR="003E235E" w:rsidRDefault="003E235E" w:rsidP="003E2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42C680" w14:textId="0F5C2646" w:rsidR="003E235E" w:rsidRDefault="003E235E" w:rsidP="003E2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235E" w14:paraId="2FA0FC4C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9375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ACF57" w14:textId="77777777" w:rsidR="003E235E" w:rsidRDefault="003E235E" w:rsidP="003E235E">
            <w:pPr>
              <w:pStyle w:val="CRCoverPage"/>
              <w:spacing w:after="0"/>
              <w:rPr>
                <w:noProof/>
              </w:rPr>
            </w:pPr>
          </w:p>
        </w:tc>
      </w:tr>
      <w:tr w:rsidR="003E235E" w14:paraId="76C8650F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BB238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0FA8A" w14:textId="4DAB7DEE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change for 6.3.2.1 was agreed in R5s230749</w:t>
            </w:r>
          </w:p>
        </w:tc>
      </w:tr>
      <w:tr w:rsidR="003E235E" w:rsidRPr="008863B9" w14:paraId="6AC0A337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9E3FE" w14:textId="77777777" w:rsidR="003E235E" w:rsidRPr="008863B9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0C3E59" w14:textId="77777777" w:rsidR="003E235E" w:rsidRPr="008863B9" w:rsidRDefault="003E235E" w:rsidP="003E23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235E" w14:paraId="56313081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253D6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7374C" w14:textId="77777777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6CF85B" w14:textId="77777777" w:rsidR="003E235E" w:rsidRDefault="003E235E" w:rsidP="003E235E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5344664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137B5F41" w14:textId="032F6C30" w:rsidR="003E235E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E235E" w:rsidRPr="00A01C32">
        <w:rPr>
          <w:rFonts w:cs="Arial"/>
          <w:iCs/>
        </w:rPr>
        <w:t>Table of Contents</w:t>
      </w:r>
      <w:r w:rsidR="003E235E">
        <w:tab/>
      </w:r>
      <w:r w:rsidR="003E235E">
        <w:fldChar w:fldCharType="begin"/>
      </w:r>
      <w:r w:rsidR="003E235E">
        <w:instrText xml:space="preserve"> PAGEREF _Toc153446647 \h </w:instrText>
      </w:r>
      <w:r w:rsidR="003E235E">
        <w:fldChar w:fldCharType="separate"/>
      </w:r>
      <w:r w:rsidR="003E235E">
        <w:t>2</w:t>
      </w:r>
      <w:r w:rsidR="003E235E">
        <w:fldChar w:fldCharType="end"/>
      </w:r>
    </w:p>
    <w:p w14:paraId="7F020ADD" w14:textId="335F6D48" w:rsidR="003E235E" w:rsidRDefault="003E235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1C3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1C3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_Toc153446648 \h </w:instrText>
      </w:r>
      <w:r>
        <w:fldChar w:fldCharType="separate"/>
      </w:r>
      <w:r>
        <w:t>2</w:t>
      </w:r>
      <w:r>
        <w:fldChar w:fldCharType="end"/>
      </w:r>
    </w:p>
    <w:p w14:paraId="0C67C0B7" w14:textId="6E6F1AAB" w:rsidR="003E235E" w:rsidRDefault="003E235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1C3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1C3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_Toc153446649 \h </w:instrText>
      </w:r>
      <w:r>
        <w:fldChar w:fldCharType="separate"/>
      </w:r>
      <w:r>
        <w:t>2</w:t>
      </w:r>
      <w:r>
        <w:fldChar w:fldCharType="end"/>
      </w:r>
    </w:p>
    <w:p w14:paraId="0358ECD9" w14:textId="64C59193" w:rsidR="003E235E" w:rsidRDefault="003E235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01C3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01C3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_Toc153446650 \h </w:instrText>
      </w:r>
      <w:r>
        <w:fldChar w:fldCharType="separate"/>
      </w:r>
      <w:r>
        <w:t>2</w:t>
      </w:r>
      <w:r>
        <w:fldChar w:fldCharType="end"/>
      </w:r>
    </w:p>
    <w:p w14:paraId="0582F570" w14:textId="6FC3FA87" w:rsidR="003E235E" w:rsidRDefault="003E235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01C3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01C32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_Toc153446651 \h </w:instrText>
      </w:r>
      <w:r>
        <w:fldChar w:fldCharType="separate"/>
      </w:r>
      <w:r>
        <w:t>3</w:t>
      </w:r>
      <w:r>
        <w:fldChar w:fldCharType="end"/>
      </w:r>
    </w:p>
    <w:p w14:paraId="35A74BEB" w14:textId="31E40407" w:rsidR="00DA3F1F" w:rsidRDefault="00007D89" w:rsidP="00DA3F1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A3F1F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53443350"/>
      <w:bookmarkStart w:id="20" w:name="_Toc153446648"/>
      <w:bookmarkStart w:id="21" w:name="_Hlk107318485"/>
      <w:r w:rsidR="00DA3F1F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E18542E" w14:textId="77777777" w:rsidR="00DA3F1F" w:rsidRDefault="00DA3F1F" w:rsidP="00DA3F1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36625270" w14:textId="77777777" w:rsidR="00DA3F1F" w:rsidRDefault="00DA3F1F" w:rsidP="00DA3F1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501518D" w14:textId="77777777" w:rsidR="00DA3F1F" w:rsidRDefault="00DA3F1F" w:rsidP="00DA3F1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5E2D0D38" w14:textId="77777777" w:rsidR="00DA3F1F" w:rsidRPr="00DA3F1F" w:rsidRDefault="00DA3F1F" w:rsidP="00DA3F1F">
      <w:pPr>
        <w:rPr>
          <w:lang w:eastAsia="ja-JP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446649"/>
      <w:r w:rsidRPr="00854C55">
        <w:rPr>
          <w:b/>
        </w:rPr>
        <w:t>Corrections required</w:t>
      </w:r>
      <w:bookmarkEnd w:id="22"/>
      <w:bookmarkEnd w:id="23"/>
      <w:bookmarkEnd w:id="24"/>
    </w:p>
    <w:p w14:paraId="2958711E" w14:textId="77777777" w:rsidR="00257C7D" w:rsidRDefault="00257C7D" w:rsidP="00257C7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54888063"/>
      <w:bookmarkStart w:id="26" w:name="_Toc100131355"/>
      <w:bookmarkStart w:id="27" w:name="_Toc153446650"/>
      <w:bookmarkStart w:id="28" w:name="_Toc122434493"/>
      <w:bookmarkStart w:id="29" w:name="_Toc295288970"/>
      <w:bookmarkStart w:id="30" w:name="_Toc325725665"/>
      <w:r>
        <w:rPr>
          <w:b/>
          <w:lang w:val="pt-BR"/>
        </w:rPr>
        <w:t>Change 1</w:t>
      </w:r>
      <w:bookmarkEnd w:id="25"/>
      <w:bookmarkEnd w:id="26"/>
      <w:bookmarkEnd w:id="2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57C7D" w14:paraId="6F692398" w14:textId="77777777" w:rsidTr="007843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449F" w14:textId="77777777" w:rsidR="00257C7D" w:rsidRPr="003C0071" w:rsidRDefault="00257C7D" w:rsidP="0078436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E7F" w14:textId="125AAD39" w:rsidR="00257C7D" w:rsidRPr="003C0071" w:rsidRDefault="000E0D05" w:rsidP="00784363">
            <w:pPr>
              <w:spacing w:after="0"/>
              <w:rPr>
                <w:rFonts w:ascii="Arial" w:hAnsi="Arial" w:cs="Arial"/>
              </w:rPr>
            </w:pPr>
            <w:r w:rsidRPr="000E0D05">
              <w:rPr>
                <w:rFonts w:ascii="Arial" w:hAnsi="Arial" w:cs="Arial"/>
              </w:rPr>
              <w:t>fl_TC_6_3_2_3_TestBody</w:t>
            </w:r>
          </w:p>
        </w:tc>
      </w:tr>
      <w:tr w:rsidR="00257C7D" w14:paraId="66C3A90B" w14:textId="77777777" w:rsidTr="007843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66AC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975E" w14:textId="6820E10E" w:rsidR="00257C7D" w:rsidRPr="00BB7C12" w:rsidRDefault="00257C7D" w:rsidP="007843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SOR transparent container IE’s IEI and IE length part (first 3 octets) should not be included in the Payload container IE, according to </w:t>
            </w:r>
            <w:r w:rsidR="00BB7C12">
              <w:rPr>
                <w:rFonts w:ascii="Arial" w:hAnsi="Arial" w:cs="Arial"/>
              </w:rPr>
              <w:t xml:space="preserve">24.501 9.11.3.39. Current implementation is encoding the IE length (2 octets) inside </w:t>
            </w:r>
            <w:r w:rsidR="00BB7C12" w:rsidRPr="00BB7C12">
              <w:rPr>
                <w:rFonts w:ascii="Arial" w:hAnsi="Arial" w:cs="Arial"/>
              </w:rPr>
              <w:t>cs_NG_SORTransparentContainerValue</w:t>
            </w:r>
            <w:r w:rsidR="00BB7C12">
              <w:rPr>
                <w:rFonts w:ascii="Arial" w:hAnsi="Arial" w:cs="Arial"/>
              </w:rPr>
              <w:t>.</w:t>
            </w:r>
          </w:p>
        </w:tc>
      </w:tr>
      <w:tr w:rsidR="00257C7D" w14:paraId="2312EEB1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F82A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60C" w14:textId="6FFF9E40" w:rsidR="00BB7C12" w:rsidRPr="00BB7C12" w:rsidRDefault="00BB7C12" w:rsidP="00784363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val="en-SG"/>
              </w:rPr>
              <w:t xml:space="preserve">Set IE length to </w:t>
            </w:r>
            <w:r>
              <w:rPr>
                <w:b/>
                <w:bCs/>
                <w:noProof/>
                <w:lang w:val="en-SG"/>
              </w:rPr>
              <w:t xml:space="preserve">omit </w:t>
            </w:r>
            <w:r>
              <w:rPr>
                <w:noProof/>
                <w:lang w:val="en-SG"/>
              </w:rPr>
              <w:t xml:space="preserve">in calling the template </w:t>
            </w:r>
            <w:r w:rsidRPr="00BB7C12">
              <w:rPr>
                <w:rFonts w:cs="Arial"/>
              </w:rPr>
              <w:t>cs_NG_SORTransparentContainerValue</w:t>
            </w:r>
          </w:p>
        </w:tc>
      </w:tr>
      <w:tr w:rsidR="00257C7D" w14:paraId="0F9864FD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B818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489C" w14:textId="77777777" w:rsidR="00257C7D" w:rsidRDefault="00257C7D" w:rsidP="0078436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SOR_CMCI_NR5GC.ttcn</w:t>
            </w:r>
          </w:p>
        </w:tc>
      </w:tr>
      <w:tr w:rsidR="00257C7D" w14:paraId="73ECD6D9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E8FE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31F" w14:textId="77777777" w:rsidR="00257C7D" w:rsidRPr="0073704E" w:rsidRDefault="00257C7D" w:rsidP="00784363">
            <w:pPr>
              <w:rPr>
                <w:rFonts w:ascii="Arial" w:hAnsi="Arial"/>
                <w:highlight w:val="red"/>
              </w:rPr>
            </w:pPr>
          </w:p>
        </w:tc>
      </w:tr>
    </w:tbl>
    <w:p w14:paraId="5FFB33D3" w14:textId="77777777" w:rsidR="00257C7D" w:rsidRDefault="00257C7D" w:rsidP="00257C7D">
      <w:pPr>
        <w:spacing w:after="0"/>
        <w:rPr>
          <w:rFonts w:ascii="Arial" w:hAnsi="Arial"/>
          <w:b/>
          <w:sz w:val="32"/>
          <w:lang w:val="pt-BR"/>
        </w:rPr>
      </w:pPr>
      <w:bookmarkStart w:id="31" w:name="_Toc54888064"/>
    </w:p>
    <w:p w14:paraId="42FFFC32" w14:textId="77777777" w:rsidR="00257C7D" w:rsidRDefault="00257C7D" w:rsidP="00257C7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7C7D" w14:paraId="4C65B062" w14:textId="77777777" w:rsidTr="0078436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E31B" w14:textId="6621D9E1" w:rsidR="00257C7D" w:rsidRDefault="000E0D05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2FCC002F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>v_Mac_A17 :=f_NG_Authentication_A17(bit2oct(encvalue(v_Header)),</w:t>
            </w:r>
          </w:p>
          <w:p w14:paraId="402FE211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v_NAS_SecurityParams.KAUSF,</w:t>
            </w:r>
          </w:p>
          <w:p w14:paraId="08007B99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v_CounterSOR,</w:t>
            </w:r>
          </w:p>
          <w:p w14:paraId="159252C2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v_Data,</w:t>
            </w:r>
          </w:p>
          <w:p w14:paraId="297D9C78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v_NAS_SecurityParams.KDF);</w:t>
            </w:r>
          </w:p>
          <w:p w14:paraId="52E85FB7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v_Mac := bit2oct(v_Mac_A17);    </w:t>
            </w:r>
          </w:p>
          <w:p w14:paraId="37ACCB32" w14:textId="07C21A6C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v_NAS_TxMsgContainer_SOR_CMCI := bit2oct(encvalue(cs_NG_SORTransparentContainerValue(v_Header, v_Mac, v_CounterSOR, v_Data, omit, int2oct(lengthof(v_Data) + 19, 2))));</w:t>
            </w:r>
          </w:p>
          <w:p w14:paraId="7AFBFD39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v_PduToSend := f_Get_NG_DLNASTransport (cs_PayloadContainerType(tsc_PayloadContainerSORMsg),</w:t>
            </w:r>
          </w:p>
          <w:p w14:paraId="302E7F86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3BB082AD" w14:textId="02DF0F6D" w:rsid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cs_PayloadContainer(omit, v_NAS_TxMsgContainer_SOR_CMCI));</w:t>
            </w:r>
          </w:p>
          <w:p w14:paraId="7CD9D8F9" w14:textId="77286C76" w:rsidR="000E0D05" w:rsidRPr="0063303B" w:rsidRDefault="000E0D05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742C770A" w14:textId="77777777" w:rsidR="00257C7D" w:rsidRDefault="00257C7D" w:rsidP="00257C7D">
      <w:pPr>
        <w:spacing w:after="0"/>
        <w:rPr>
          <w:rFonts w:ascii="Arial" w:hAnsi="Arial"/>
          <w:b/>
        </w:rPr>
      </w:pPr>
    </w:p>
    <w:p w14:paraId="68DFB9DC" w14:textId="77777777" w:rsidR="00257C7D" w:rsidRDefault="00257C7D" w:rsidP="00257C7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7C7D" w14:paraId="1E2175BC" w14:textId="77777777" w:rsidTr="0078436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A027" w14:textId="425F709C" w:rsid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3FE87B89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>v_Mac_A17 :=f_NG_Authentication_A17(bit2oct(encvalue(v_Header)),</w:t>
            </w:r>
          </w:p>
          <w:p w14:paraId="54D7FBD1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v_NAS_SecurityParams.KAUSF,</w:t>
            </w:r>
          </w:p>
          <w:p w14:paraId="7CE45631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v_CounterSOR,</w:t>
            </w:r>
          </w:p>
          <w:p w14:paraId="5ECB8AC3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v_Data,</w:t>
            </w:r>
          </w:p>
          <w:p w14:paraId="41974982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v_NAS_SecurityParams.KDF);</w:t>
            </w:r>
          </w:p>
          <w:p w14:paraId="63EBE4EE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v_Mac := bit2oct(v_Mac_A17);    </w:t>
            </w:r>
          </w:p>
          <w:p w14:paraId="6BBA5D18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v_NAS_TxMsgContainer_SOR_CMCI := bit2oct(encvalue(cs_NG_SORTransparentContainerValue(v_Header, v_Mac, v_CounterSOR, v_Data, omit, </w:t>
            </w:r>
            <w:r w:rsidRPr="000E0D05">
              <w:rPr>
                <w:rFonts w:ascii="Courier New" w:hAnsi="Courier New" w:cs="Courier New"/>
                <w:bCs/>
                <w:highlight w:val="green"/>
                <w:lang w:eastAsia="de-DE"/>
              </w:rPr>
              <w:t>omit /*WA#6_3_2_3 int2oct(lengthof(v_Data) + 19, 2)*/</w:t>
            </w:r>
            <w:r w:rsidRPr="000E0D05">
              <w:rPr>
                <w:rFonts w:ascii="Courier New" w:hAnsi="Courier New" w:cs="Courier New"/>
                <w:bCs/>
                <w:lang w:eastAsia="de-DE"/>
              </w:rPr>
              <w:t>)));</w:t>
            </w:r>
          </w:p>
          <w:p w14:paraId="67924B5E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v_PduToSend := f_Get_NG_DLNASTransport (cs_PayloadContainerType(tsc_PayloadContainerSORMsg),</w:t>
            </w:r>
          </w:p>
          <w:p w14:paraId="7262337B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626FEA5D" w14:textId="3C5DE9D3" w:rsid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cs_PayloadContainer(omit, v_NAS_TxMsgContainer_SOR_CMCI));</w:t>
            </w:r>
          </w:p>
          <w:p w14:paraId="538E88C3" w14:textId="2EAAD5E8" w:rsidR="00257C7D" w:rsidRPr="00CA4CF2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  <w:bookmarkEnd w:id="28"/>
      <w:bookmarkEnd w:id="29"/>
      <w:bookmarkEnd w:id="30"/>
      <w:bookmarkEnd w:id="31"/>
    </w:tbl>
    <w:p w14:paraId="04AE7F6C" w14:textId="77777777" w:rsidR="00257C7D" w:rsidRDefault="00257C7D" w:rsidP="00257C7D">
      <w:pPr>
        <w:spacing w:after="0"/>
        <w:rPr>
          <w:rFonts w:ascii="Arial" w:hAnsi="Arial"/>
          <w:b/>
        </w:rPr>
      </w:pPr>
    </w:p>
    <w:p w14:paraId="09B0DB72" w14:textId="67DDB418" w:rsidR="000E0D05" w:rsidRDefault="000E0D05" w:rsidP="000E0D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2" w:name="_Toc153446651"/>
      <w:r>
        <w:rPr>
          <w:b/>
          <w:lang w:val="pt-BR"/>
        </w:rPr>
        <w:t>Change 2</w:t>
      </w:r>
      <w:bookmarkEnd w:id="3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E0D05" w14:paraId="191C3C80" w14:textId="77777777" w:rsidTr="00BD0D2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556A" w14:textId="77777777" w:rsidR="000E0D05" w:rsidRPr="003C0071" w:rsidRDefault="000E0D05" w:rsidP="00BD0D20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BC4" w14:textId="13A43AC7" w:rsidR="000E0D05" w:rsidRPr="003C0071" w:rsidRDefault="00E95C88" w:rsidP="00BD0D20">
            <w:pPr>
              <w:spacing w:after="0"/>
              <w:rPr>
                <w:rFonts w:ascii="Arial" w:hAnsi="Arial" w:cs="Arial"/>
              </w:rPr>
            </w:pPr>
            <w:r w:rsidRPr="00E95C88">
              <w:rPr>
                <w:rFonts w:ascii="Arial" w:hAnsi="Arial" w:cs="Arial"/>
              </w:rPr>
              <w:t>fl_TC_6_3_2_4_TestBody</w:t>
            </w:r>
          </w:p>
        </w:tc>
      </w:tr>
      <w:tr w:rsidR="000E0D05" w14:paraId="5C752352" w14:textId="77777777" w:rsidTr="00BD0D2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BC5C" w14:textId="77777777" w:rsidR="000E0D05" w:rsidRDefault="000E0D0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08AA" w14:textId="77777777" w:rsidR="000E0D05" w:rsidRPr="00BB7C12" w:rsidRDefault="000E0D05" w:rsidP="00BD0D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SOR transparent container IE’s IEI and IE length part (first 3 octets) should not be included in the Payload container IE, according to 24.501 9.11.3.39. Current implementation is encoding the IE length (2 octets) inside </w:t>
            </w:r>
            <w:r w:rsidRPr="00BB7C12">
              <w:rPr>
                <w:rFonts w:ascii="Arial" w:hAnsi="Arial" w:cs="Arial"/>
              </w:rPr>
              <w:t>cs_NG_SORTransparentContainerValue</w:t>
            </w:r>
            <w:r>
              <w:rPr>
                <w:rFonts w:ascii="Arial" w:hAnsi="Arial" w:cs="Arial"/>
              </w:rPr>
              <w:t>.</w:t>
            </w:r>
          </w:p>
        </w:tc>
      </w:tr>
      <w:tr w:rsidR="000E0D05" w14:paraId="598C6BE4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D829" w14:textId="77777777" w:rsidR="000E0D05" w:rsidRDefault="000E0D0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486D" w14:textId="77777777" w:rsidR="000E0D05" w:rsidRPr="00BB7C12" w:rsidRDefault="000E0D05" w:rsidP="00BD0D20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val="en-SG"/>
              </w:rPr>
              <w:t xml:space="preserve">Set IE length to </w:t>
            </w:r>
            <w:r>
              <w:rPr>
                <w:b/>
                <w:bCs/>
                <w:noProof/>
                <w:lang w:val="en-SG"/>
              </w:rPr>
              <w:t xml:space="preserve">omit </w:t>
            </w:r>
            <w:r>
              <w:rPr>
                <w:noProof/>
                <w:lang w:val="en-SG"/>
              </w:rPr>
              <w:t xml:space="preserve">in calling the template </w:t>
            </w:r>
            <w:r w:rsidRPr="00BB7C12">
              <w:rPr>
                <w:rFonts w:cs="Arial"/>
              </w:rPr>
              <w:t>cs_NG_SORTransparentContainerValue</w:t>
            </w:r>
          </w:p>
        </w:tc>
      </w:tr>
      <w:tr w:rsidR="000E0D05" w14:paraId="0FEBF84C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F20D" w14:textId="77777777" w:rsidR="000E0D05" w:rsidRDefault="000E0D0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CFF6" w14:textId="77777777" w:rsidR="000E0D05" w:rsidRDefault="000E0D05" w:rsidP="00BD0D20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SOR_CMCI_NR5GC.ttcn</w:t>
            </w:r>
          </w:p>
        </w:tc>
      </w:tr>
      <w:tr w:rsidR="000E0D05" w14:paraId="667C1CC1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2C9C" w14:textId="77777777" w:rsidR="000E0D05" w:rsidRDefault="000E0D05" w:rsidP="00BD0D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54EF" w14:textId="77777777" w:rsidR="000E0D05" w:rsidRPr="0073704E" w:rsidRDefault="000E0D05" w:rsidP="00BD0D20">
            <w:pPr>
              <w:rPr>
                <w:rFonts w:ascii="Arial" w:hAnsi="Arial"/>
                <w:highlight w:val="red"/>
              </w:rPr>
            </w:pPr>
          </w:p>
        </w:tc>
      </w:tr>
    </w:tbl>
    <w:p w14:paraId="42680057" w14:textId="77777777" w:rsidR="000E0D05" w:rsidRDefault="000E0D05" w:rsidP="000E0D05">
      <w:pPr>
        <w:spacing w:after="0"/>
        <w:rPr>
          <w:rFonts w:ascii="Arial" w:hAnsi="Arial"/>
          <w:b/>
          <w:sz w:val="32"/>
          <w:lang w:val="pt-BR"/>
        </w:rPr>
      </w:pPr>
    </w:p>
    <w:p w14:paraId="2AE1D67C" w14:textId="77777777" w:rsidR="000E0D05" w:rsidRDefault="000E0D05" w:rsidP="000E0D0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0D05" w14:paraId="2C93BC4C" w14:textId="77777777" w:rsidTr="00BD0D2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E1AC" w14:textId="39DC1537" w:rsid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5974961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>v_Mac := bit2oct(v_Mac_A17);</w:t>
            </w:r>
          </w:p>
          <w:p w14:paraId="68AEBD74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2A707D3" w14:textId="675A7BBA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v_NAS_TxMsgContainer_SOR_CMCI := bit2oct(encvalue(cs_NG_SORTransparentContainerValue(v_Header, v_Mac, v_CounterSOR, v_Data, omit, int2oct(lengthof(v_Data) + 19, 2))));</w:t>
            </w:r>
          </w:p>
          <w:p w14:paraId="2CE3E6B8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v_PduToSend := f_Get_NG_DLNASTransport (cs_PayloadContainerType(tsc_PayloadContainerSORMsg),</w:t>
            </w:r>
          </w:p>
          <w:p w14:paraId="3E16FC1B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12D27ACB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cs_PayloadContainer(omit, v_NAS_TxMsgContainer_SOR_CMCI));</w:t>
            </w:r>
          </w:p>
          <w:p w14:paraId="2FBD6F33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SRB.send(cas_NR_SRB_NasPdu_REQ(nr_Cell12,</w:t>
            </w:r>
          </w:p>
          <w:p w14:paraId="115FCCE0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tsc_NR_RbId_SRB2,</w:t>
            </w:r>
          </w:p>
          <w:p w14:paraId="23435C9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cs_TimingInfo_Now,</w:t>
            </w:r>
          </w:p>
          <w:p w14:paraId="6A43843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cs_NG_NAS_Request(tsc_SHT_IntegrityProtected_Ciphered,v_PduToSend.Msg)));</w:t>
            </w:r>
          </w:p>
          <w:p w14:paraId="3B34F64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//@siclog "Step 23" siclog@</w:t>
            </w:r>
          </w:p>
          <w:p w14:paraId="79D8944C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//The SS starts timer of Tsor-cm timer.</w:t>
            </w:r>
          </w:p>
          <w:p w14:paraId="04BE22A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E95C88">
              <w:rPr>
                <w:rFonts w:ascii="Courier New" w:hAnsi="Courier New" w:cs="Courier New"/>
                <w:bCs/>
                <w:lang w:val="de-DE" w:eastAsia="de-DE"/>
              </w:rPr>
              <w:t>t_Wait.start;</w:t>
            </w:r>
          </w:p>
          <w:p w14:paraId="0D43D150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E95C88">
              <w:rPr>
                <w:rFonts w:ascii="Courier New" w:hAnsi="Courier New" w:cs="Courier New"/>
                <w:bCs/>
                <w:lang w:val="de-DE" w:eastAsia="de-DE"/>
              </w:rPr>
              <w:t xml:space="preserve">    t_Sorcm.start;</w:t>
            </w:r>
          </w:p>
          <w:p w14:paraId="7DC19478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r w:rsidRPr="00E95C88">
              <w:rPr>
                <w:rFonts w:ascii="Courier New" w:hAnsi="Courier New" w:cs="Courier New"/>
                <w:bCs/>
                <w:lang w:eastAsia="de-DE"/>
              </w:rPr>
              <w:t>//@siclog "Step 24" siclog@</w:t>
            </w:r>
          </w:p>
          <w:p w14:paraId="0669B87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//The UE transmits an ULInformationTransfer message carrying acknowledgement of successful reception of the steering of roaming information</w:t>
            </w:r>
          </w:p>
          <w:p w14:paraId="20D61388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SRB.receive(car_NR_SRB_NasPdu_IND(nr_Cell12, tsc_NR_RbId_SRB2, cr_NG_NAS_Ind(tsc_SHT_IntegrityProtected_Ciphered))) -&gt; value v_ReceivedAsp; // @sic R5s201387 Baseline Moving sic@  @sic R5s210026 sic@</w:t>
            </w:r>
          </w:p>
          <w:p w14:paraId="4FB816A1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if (not f_Check_NG_ULNASTransport(v_ReceivedAsp.Signalling.Nas[0].Pdu.Msg, cr_PayloadContainerType(tsc_PayloadContainerSORMsg), omit)) {</w:t>
            </w:r>
          </w:p>
          <w:p w14:paraId="6449109A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f_NR_SetVerdictFailOrInconc(__FILE__, __LINE__, "UL NAS Transport Message Failed");</w:t>
            </w:r>
          </w:p>
          <w:p w14:paraId="620ED649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E3F8F6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t_Wait.timeout;</w:t>
            </w:r>
          </w:p>
          <w:p w14:paraId="176D36F1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//@siclog "Step 25-34b3a1" siclog@</w:t>
            </w:r>
          </w:p>
          <w:p w14:paraId="53E16AD4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v_CounterSOR :='0002'O;//@sic R5s230605 sic@</w:t>
            </w:r>
          </w:p>
          <w:p w14:paraId="09CC387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v_TsorcmTimer:='0A'O;</w:t>
            </w:r>
          </w:p>
          <w:p w14:paraId="7A9EBA7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v_Data := v_Length_PlmnID_AccessTechId &amp; v_PlmnID &amp; v_AccessTechId &amp; v_SORInfo &amp; v_Length_SOR_CMCI_contents &amp; v_Length_SOR_CMCI_rule_contents &amp; v_TsorcmTimer &amp; v_CriterionType &amp; v_CriterionValue;//@sic R5s230605 sic@</w:t>
            </w:r>
          </w:p>
          <w:p w14:paraId="36655362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v_NAS_SecurityParams := f_NR5GC_Security_Get();</w:t>
            </w:r>
          </w:p>
          <w:p w14:paraId="683CA7BF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v_Mac_A17 :=f_NG_Authentication_A17(bit2oct(encvalue(v_Header)),</w:t>
            </w:r>
          </w:p>
          <w:p w14:paraId="79FC3FB9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v_NAS_SecurityParams.KAUSF,</w:t>
            </w:r>
          </w:p>
          <w:p w14:paraId="5D25874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v_CounterSOR,</w:t>
            </w:r>
          </w:p>
          <w:p w14:paraId="03C39E5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v_Data,</w:t>
            </w:r>
          </w:p>
          <w:p w14:paraId="029F1B0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v_NAS_SecurityParams.KDF);</w:t>
            </w:r>
          </w:p>
          <w:p w14:paraId="2CDC625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v_Mac := bit2oct(v_Mac_A17);</w:t>
            </w:r>
          </w:p>
          <w:p w14:paraId="1DB65192" w14:textId="4D3F33DA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v_NAS_TxMsgContainer_SOR_CMCI := bit2oct(encvalue(cs_NG_SORTransparentContainerValue(v_Header, v_Mac, v_CounterSOR, v_Data, omit, int2oct(lengthof(v_Data) + 19, 2))));</w:t>
            </w:r>
          </w:p>
          <w:p w14:paraId="766418F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v_PduToSend := f_Get_NG_DLNASTransport (cs_PayloadContainerType(tsc_PayloadContainerSORMsg),</w:t>
            </w:r>
          </w:p>
          <w:p w14:paraId="791EAE2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290BA95E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cs_PayloadContainer(omit, v_NAS_TxMsgContainer_SOR_CMCI));</w:t>
            </w:r>
          </w:p>
          <w:p w14:paraId="4B26A410" w14:textId="3F6D5297" w:rsid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t_Sorcm.stop;</w:t>
            </w:r>
          </w:p>
          <w:p w14:paraId="34EE1476" w14:textId="36CA6CC2" w:rsidR="000E0D05" w:rsidRPr="0063303B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3AAB89C0" w14:textId="77777777" w:rsidR="000E0D05" w:rsidRDefault="000E0D05" w:rsidP="000E0D05">
      <w:pPr>
        <w:spacing w:after="0"/>
        <w:rPr>
          <w:rFonts w:ascii="Arial" w:hAnsi="Arial"/>
          <w:b/>
        </w:rPr>
      </w:pPr>
    </w:p>
    <w:p w14:paraId="61D051EE" w14:textId="77777777" w:rsidR="000E0D05" w:rsidRDefault="000E0D05" w:rsidP="000E0D0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0D05" w14:paraId="39E303A8" w14:textId="77777777" w:rsidTr="00BD0D2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3043" w14:textId="600643B8" w:rsid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75D15C6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>v_Mac := bit2oct(v_Mac_A17);</w:t>
            </w:r>
          </w:p>
          <w:p w14:paraId="7BD3BC6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4EFB089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v_NAS_TxMsgContainer_SOR_CMCI := bit2oct(encvalue(cs_NG_SORTransparentContainerValue(v_Header, v_Mac, v_CounterSOR, v_Data, omit, </w:t>
            </w:r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omit /*WA#6_3_2_4 int2oct(lengthof(v_Data) + 19, 2)*/</w:t>
            </w:r>
            <w:r w:rsidRPr="00E95C88">
              <w:rPr>
                <w:rFonts w:ascii="Courier New" w:hAnsi="Courier New" w:cs="Courier New"/>
                <w:bCs/>
                <w:lang w:eastAsia="de-DE"/>
              </w:rPr>
              <w:t>)));</w:t>
            </w:r>
          </w:p>
          <w:p w14:paraId="7A5427A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v_PduToSend := f_Get_NG_DLNASTransport (cs_PayloadContainerType(tsc_PayloadContainerSORMsg),</w:t>
            </w:r>
          </w:p>
          <w:p w14:paraId="0981E7C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57A529BC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cs_PayloadContainer(omit, v_NAS_TxMsgContainer_SOR_CMCI));</w:t>
            </w:r>
          </w:p>
          <w:p w14:paraId="763F01D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SRB.send(cas_NR_SRB_NasPdu_REQ(nr_Cell12,</w:t>
            </w:r>
          </w:p>
          <w:p w14:paraId="6A366833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tsc_NR_RbId_SRB2,</w:t>
            </w:r>
          </w:p>
          <w:p w14:paraId="4448574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cs_TimingInfo_Now,</w:t>
            </w:r>
          </w:p>
          <w:p w14:paraId="2649F898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cs_NG_NAS_Request(tsc_SHT_IntegrityProtected_Ciphered,v_PduToSend.Msg)));</w:t>
            </w:r>
          </w:p>
          <w:p w14:paraId="7ED2ADF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//@siclog "Step 23" siclog@</w:t>
            </w:r>
          </w:p>
          <w:p w14:paraId="7368D942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//The SS starts timer of Tsor-cm timer.</w:t>
            </w:r>
          </w:p>
          <w:p w14:paraId="1863B4FC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E95C88">
              <w:rPr>
                <w:rFonts w:ascii="Courier New" w:hAnsi="Courier New" w:cs="Courier New"/>
                <w:bCs/>
                <w:lang w:val="de-DE" w:eastAsia="de-DE"/>
              </w:rPr>
              <w:t>t_Wait.start;</w:t>
            </w:r>
          </w:p>
          <w:p w14:paraId="4422F2B3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E95C88">
              <w:rPr>
                <w:rFonts w:ascii="Courier New" w:hAnsi="Courier New" w:cs="Courier New"/>
                <w:bCs/>
                <w:lang w:val="de-DE" w:eastAsia="de-DE"/>
              </w:rPr>
              <w:t xml:space="preserve">    t_Sorcm.start;</w:t>
            </w:r>
          </w:p>
          <w:p w14:paraId="0BC59DF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r w:rsidRPr="00E95C88">
              <w:rPr>
                <w:rFonts w:ascii="Courier New" w:hAnsi="Courier New" w:cs="Courier New"/>
                <w:bCs/>
                <w:lang w:eastAsia="de-DE"/>
              </w:rPr>
              <w:t>//@siclog "Step 24" siclog@</w:t>
            </w:r>
          </w:p>
          <w:p w14:paraId="374AA809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//The UE transmits an ULInformationTransfer message carrying acknowledgement of successful reception of the steering of roaming information</w:t>
            </w:r>
          </w:p>
          <w:p w14:paraId="461D32CB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SRB.receive(car_NR_SRB_NasPdu_IND(nr_Cell12, tsc_NR_RbId_SRB2, cr_NG_NAS_Ind(tsc_SHT_IntegrityProtected_Ciphered))) -&gt; value v_ReceivedAsp; // @sic R5s201387 Baseline Moving sic@  @sic R5s210026 sic@</w:t>
            </w:r>
          </w:p>
          <w:p w14:paraId="69326132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if (not f_Check_NG_ULNASTransport(v_ReceivedAsp.Signalling.Nas[0].Pdu.Msg, cr_PayloadContainerType(tsc_PayloadContainerSORMsg), omit)) {</w:t>
            </w:r>
          </w:p>
          <w:p w14:paraId="4CC7B7FE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f_NR_SetVerdictFailOrInconc(__FILE__, __LINE__, "UL NAS Transport Message Failed");</w:t>
            </w:r>
          </w:p>
          <w:p w14:paraId="24EA7CA4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52BC7299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t_Wait.timeout;</w:t>
            </w:r>
          </w:p>
          <w:p w14:paraId="22853B50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//@siclog "Step 25-34b3a1" siclog@</w:t>
            </w:r>
          </w:p>
          <w:p w14:paraId="6C413CD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v_CounterSOR :='0002'O;//@sic R5s230605 sic@</w:t>
            </w:r>
          </w:p>
          <w:p w14:paraId="1DC7B03E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v_TsorcmTimer:='0A'O;</w:t>
            </w:r>
          </w:p>
          <w:p w14:paraId="10C0ED8E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v_Data := v_Length_PlmnID_AccessTechId &amp; v_PlmnID &amp; v_AccessTechId &amp; v_SORInfo &amp; v_Length_SOR_CMCI_contents &amp; v_Length_SOR_CMCI_rule_contents &amp; v_TsorcmTimer &amp; v_CriterionType &amp; v_CriterionValue;//@sic R5s230605 sic@</w:t>
            </w:r>
          </w:p>
          <w:p w14:paraId="54660872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v_NAS_SecurityParams := f_NR5GC_Security_Get();</w:t>
            </w:r>
          </w:p>
          <w:p w14:paraId="695EEF8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v_Mac_A17 :=f_NG_Authentication_A17(bit2oct(encvalue(v_Header)),</w:t>
            </w:r>
          </w:p>
          <w:p w14:paraId="7A180061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v_NAS_SecurityParams.KAUSF,</w:t>
            </w:r>
          </w:p>
          <w:p w14:paraId="05D3907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v_CounterSOR,</w:t>
            </w:r>
          </w:p>
          <w:p w14:paraId="205AB9A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v_Data,</w:t>
            </w:r>
          </w:p>
          <w:p w14:paraId="5390A530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v_NAS_SecurityParams.KDF);</w:t>
            </w:r>
          </w:p>
          <w:p w14:paraId="6F1E0FC1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v_Mac := bit2oct(v_Mac_A17);</w:t>
            </w:r>
          </w:p>
          <w:p w14:paraId="6F4F5FD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v_NAS_TxMsgContainer_SOR_CMCI := bit2oct(encvalue(cs_NG_SORTransparentContainerValue(v_Header, v_Mac, v_CounterSOR, v_Data, omit, </w:t>
            </w:r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omit /*WA#6_3_2_4 int2oct(lengthof(v_Data) + 19, 2)*/</w:t>
            </w:r>
            <w:r w:rsidRPr="00E95C88">
              <w:rPr>
                <w:rFonts w:ascii="Courier New" w:hAnsi="Courier New" w:cs="Courier New"/>
                <w:bCs/>
                <w:lang w:eastAsia="de-DE"/>
              </w:rPr>
              <w:t>)));</w:t>
            </w:r>
          </w:p>
          <w:p w14:paraId="531C975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v_PduToSend := f_Get_NG_DLNASTransport (cs_PayloadContainerType(tsc_PayloadContainerSORMsg),</w:t>
            </w:r>
          </w:p>
          <w:p w14:paraId="0AE6D58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549A4541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cs_PayloadContainer(omit, v_NAS_TxMsgContainer_SOR_CMCI));</w:t>
            </w:r>
          </w:p>
          <w:p w14:paraId="6B60D404" w14:textId="3D5FA4B5" w:rsid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t_Sorcm.stop;</w:t>
            </w:r>
          </w:p>
          <w:p w14:paraId="0FE406BC" w14:textId="3E372F64" w:rsidR="000E0D05" w:rsidRPr="00CA4CF2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2CC8AB18" w14:textId="77777777" w:rsidR="00257C7D" w:rsidRPr="006D7BDA" w:rsidRDefault="00257C7D" w:rsidP="006D7BDA"/>
    <w:sectPr w:rsidR="00257C7D" w:rsidRPr="006D7BD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374B9" w14:textId="77777777" w:rsidR="00AF5CB1" w:rsidRDefault="00AF5CB1">
      <w:r>
        <w:separator/>
      </w:r>
    </w:p>
  </w:endnote>
  <w:endnote w:type="continuationSeparator" w:id="0">
    <w:p w14:paraId="64E248BC" w14:textId="77777777" w:rsidR="00AF5CB1" w:rsidRDefault="00AF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B12D9" w14:textId="77777777" w:rsidR="007E7E12" w:rsidRDefault="007E7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0B4A5" w14:textId="77777777" w:rsidR="007E7E12" w:rsidRDefault="007E7E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CEEEA" w14:textId="77777777" w:rsidR="007E7E12" w:rsidRDefault="007E7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DB0F7" w14:textId="77777777" w:rsidR="00AF5CB1" w:rsidRDefault="00AF5CB1">
      <w:r>
        <w:separator/>
      </w:r>
    </w:p>
  </w:footnote>
  <w:footnote w:type="continuationSeparator" w:id="0">
    <w:p w14:paraId="3FB7E859" w14:textId="77777777" w:rsidR="00AF5CB1" w:rsidRDefault="00AF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2A1A280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7E7E12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7DECC2" wp14:editId="21F097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66892938"/>
                          </w:sdtPr>
                          <w:sdtEndPr/>
                          <w:sdtContent>
                            <w:p w14:paraId="0668F702" w14:textId="59CC75F6" w:rsidR="007E7E12" w:rsidRPr="00A11327" w:rsidRDefault="007E7E1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7DECC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66892938"/>
                    </w:sdtPr>
                    <w:sdtEndPr/>
                    <w:sdtContent>
                      <w:p w14:paraId="0668F702" w14:textId="59CC75F6" w:rsidR="007E7E12" w:rsidRPr="00A11327" w:rsidRDefault="007E7E1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B362" w14:textId="768BFD72" w:rsidR="007E7E12" w:rsidRDefault="007E7E1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386E836" wp14:editId="19874BB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0E6A26FA" w14:textId="49B9E9C1" w:rsidR="007E7E12" w:rsidRPr="00A11327" w:rsidRDefault="007E7E1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86E83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0E6A26FA" w14:textId="49B9E9C1" w:rsidR="007E7E12" w:rsidRPr="00A11327" w:rsidRDefault="007E7E1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A0902" w14:textId="74EC6283" w:rsidR="007E7E12" w:rsidRDefault="007E7E1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B8C2790" wp14:editId="3AD68F6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20736852"/>
                          </w:sdtPr>
                          <w:sdtEndPr/>
                          <w:sdtContent>
                            <w:p w14:paraId="65269E66" w14:textId="73BF0960" w:rsidR="007E7E12" w:rsidRPr="00A11327" w:rsidRDefault="007E7E1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C279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20736852"/>
                    </w:sdtPr>
                    <w:sdtEndPr/>
                    <w:sdtContent>
                      <w:p w14:paraId="65269E66" w14:textId="73BF0960" w:rsidR="007E7E12" w:rsidRPr="00A11327" w:rsidRDefault="007E7E1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6F6AED3" w:rsidR="00695808" w:rsidRDefault="007E7E1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09DAB7E" wp14:editId="4BC8EE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9264914"/>
                          </w:sdtPr>
                          <w:sdtEndPr/>
                          <w:sdtContent>
                            <w:p w14:paraId="6E1D2CA3" w14:textId="7148EA7A" w:rsidR="007E7E12" w:rsidRPr="00A11327" w:rsidRDefault="007E7E1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9DAB7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9264914"/>
                    </w:sdtPr>
                    <w:sdtEndPr/>
                    <w:sdtContent>
                      <w:p w14:paraId="6E1D2CA3" w14:textId="7148EA7A" w:rsidR="007E7E12" w:rsidRPr="00A11327" w:rsidRDefault="007E7E1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288AE49B" w:rsidR="00695808" w:rsidRDefault="00695808">
    <w:pPr>
      <w:pStyle w:val="Header"/>
      <w:tabs>
        <w:tab w:val="right" w:pos="9639"/>
      </w:tabs>
    </w:pPr>
    <w:r>
      <w:tab/>
    </w:r>
    <w:r w:rsidR="007E7E12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370E48C" wp14:editId="4CFCD1A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70587363"/>
                          </w:sdtPr>
                          <w:sdtEndPr/>
                          <w:sdtContent>
                            <w:p w14:paraId="10466E59" w14:textId="4213C52F" w:rsidR="007E7E12" w:rsidRPr="00A11327" w:rsidRDefault="007E7E1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70E48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70587363"/>
                    </w:sdtPr>
                    <w:sdtEndPr/>
                    <w:sdtContent>
                      <w:p w14:paraId="10466E59" w14:textId="4213C52F" w:rsidR="007E7E12" w:rsidRPr="00A11327" w:rsidRDefault="007E7E1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0B943B49" w:rsidR="00695808" w:rsidRDefault="007E7E1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0B30C07" wp14:editId="7FE13E5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73044879"/>
                          </w:sdtPr>
                          <w:sdtEndPr/>
                          <w:sdtContent>
                            <w:p w14:paraId="130D91CB" w14:textId="6449C939" w:rsidR="007E7E12" w:rsidRPr="00A11327" w:rsidRDefault="007E7E1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B30C0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73044879"/>
                    </w:sdtPr>
                    <w:sdtEndPr/>
                    <w:sdtContent>
                      <w:p w14:paraId="130D91CB" w14:textId="6449C939" w:rsidR="007E7E12" w:rsidRPr="00A11327" w:rsidRDefault="007E7E1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9941879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32020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0290698">
    <w:abstractNumId w:val="0"/>
  </w:num>
  <w:num w:numId="4" w16cid:durableId="1670408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093F"/>
    <w:rsid w:val="000339D8"/>
    <w:rsid w:val="00033C59"/>
    <w:rsid w:val="00040BAC"/>
    <w:rsid w:val="000415E5"/>
    <w:rsid w:val="00045309"/>
    <w:rsid w:val="000579F6"/>
    <w:rsid w:val="00067513"/>
    <w:rsid w:val="0008307F"/>
    <w:rsid w:val="00095A97"/>
    <w:rsid w:val="0009779D"/>
    <w:rsid w:val="000A461F"/>
    <w:rsid w:val="000A6394"/>
    <w:rsid w:val="000A6DCD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E0D05"/>
    <w:rsid w:val="000F05A6"/>
    <w:rsid w:val="00110E0E"/>
    <w:rsid w:val="00115AB7"/>
    <w:rsid w:val="00125003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57C7D"/>
    <w:rsid w:val="0026004D"/>
    <w:rsid w:val="00261D81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14C5F"/>
    <w:rsid w:val="00325739"/>
    <w:rsid w:val="003379F6"/>
    <w:rsid w:val="003413AB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A31A5"/>
    <w:rsid w:val="003B66EF"/>
    <w:rsid w:val="003C4D4D"/>
    <w:rsid w:val="003E1A36"/>
    <w:rsid w:val="003E235E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E2C44"/>
    <w:rsid w:val="005E56F4"/>
    <w:rsid w:val="00621188"/>
    <w:rsid w:val="00622486"/>
    <w:rsid w:val="006257ED"/>
    <w:rsid w:val="0063325D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D7BDA"/>
    <w:rsid w:val="006E21FB"/>
    <w:rsid w:val="006E5904"/>
    <w:rsid w:val="006E7C27"/>
    <w:rsid w:val="006F1B18"/>
    <w:rsid w:val="006F4AD0"/>
    <w:rsid w:val="00723B13"/>
    <w:rsid w:val="0073066D"/>
    <w:rsid w:val="00732F5A"/>
    <w:rsid w:val="00734645"/>
    <w:rsid w:val="0074081F"/>
    <w:rsid w:val="00743CC2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E7E12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6C4B"/>
    <w:rsid w:val="00973773"/>
    <w:rsid w:val="00975727"/>
    <w:rsid w:val="00975DEC"/>
    <w:rsid w:val="009777D9"/>
    <w:rsid w:val="0098422A"/>
    <w:rsid w:val="009861EE"/>
    <w:rsid w:val="00991B88"/>
    <w:rsid w:val="009A5753"/>
    <w:rsid w:val="009A579D"/>
    <w:rsid w:val="009B13F9"/>
    <w:rsid w:val="009C5B9C"/>
    <w:rsid w:val="009D53BE"/>
    <w:rsid w:val="009D545A"/>
    <w:rsid w:val="009E3297"/>
    <w:rsid w:val="009E4B4C"/>
    <w:rsid w:val="009F4828"/>
    <w:rsid w:val="009F562A"/>
    <w:rsid w:val="009F734F"/>
    <w:rsid w:val="00A0564D"/>
    <w:rsid w:val="00A22558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AF1D3E"/>
    <w:rsid w:val="00AF5CB1"/>
    <w:rsid w:val="00B0233C"/>
    <w:rsid w:val="00B03E98"/>
    <w:rsid w:val="00B05011"/>
    <w:rsid w:val="00B12DDE"/>
    <w:rsid w:val="00B258BB"/>
    <w:rsid w:val="00B349F0"/>
    <w:rsid w:val="00B36D49"/>
    <w:rsid w:val="00B37FA6"/>
    <w:rsid w:val="00B53EED"/>
    <w:rsid w:val="00B56630"/>
    <w:rsid w:val="00B61F5A"/>
    <w:rsid w:val="00B65467"/>
    <w:rsid w:val="00B67B97"/>
    <w:rsid w:val="00B8065E"/>
    <w:rsid w:val="00B822A8"/>
    <w:rsid w:val="00B87461"/>
    <w:rsid w:val="00B968C8"/>
    <w:rsid w:val="00BA2388"/>
    <w:rsid w:val="00BA3EC5"/>
    <w:rsid w:val="00BA51D9"/>
    <w:rsid w:val="00BB5DFC"/>
    <w:rsid w:val="00BB7C12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A3F1F"/>
    <w:rsid w:val="00DA4CBE"/>
    <w:rsid w:val="00DB2C64"/>
    <w:rsid w:val="00DB3990"/>
    <w:rsid w:val="00DB3B9F"/>
    <w:rsid w:val="00DC1313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3BB2"/>
    <w:rsid w:val="00E62624"/>
    <w:rsid w:val="00E67EAD"/>
    <w:rsid w:val="00E81F64"/>
    <w:rsid w:val="00E87946"/>
    <w:rsid w:val="00E9177E"/>
    <w:rsid w:val="00E93810"/>
    <w:rsid w:val="00E95C88"/>
    <w:rsid w:val="00EA51E8"/>
    <w:rsid w:val="00EB09B7"/>
    <w:rsid w:val="00EB394A"/>
    <w:rsid w:val="00EB397C"/>
    <w:rsid w:val="00EC6DB7"/>
    <w:rsid w:val="00EE7D7C"/>
    <w:rsid w:val="00F02F66"/>
    <w:rsid w:val="00F2302A"/>
    <w:rsid w:val="00F25D98"/>
    <w:rsid w:val="00F26E0F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0D0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7E7E1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E7E12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E7E12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4823B-240D-47BF-8AF7-DD34916AE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823</Words>
  <Characters>10448</Characters>
  <Application>Microsoft Office Word</Application>
  <DocSecurity>0</DocSecurity>
  <Lines>87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11</cp:revision>
  <cp:lastPrinted>1900-01-01T00:00:00Z</cp:lastPrinted>
  <dcterms:created xsi:type="dcterms:W3CDTF">2023-12-14T11:31:00Z</dcterms:created>
  <dcterms:modified xsi:type="dcterms:W3CDTF">2024-02-29T14:05:00Z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2023-12-14T11:30:58Z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bb701f5f-2fab-48cd-abb9-5bd16adae559</vt:lpwstr>
  </property>
  <property fmtid="{D5CDD505-2E9C-101B-9397-08002B2CF9AE}" pid="27" name="MSIP_Label_9764cdcd-3664-4d05-9615-7cbf65a4f0a8_ContentBits">
    <vt:lpwstr>0</vt:lpwstr>
  </property>
</Properties>
</file>