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62E2" w14:textId="3BC08A57" w:rsidR="00FA6CA9" w:rsidRDefault="00FA6CA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02209" w:rsidRPr="00D02209">
        <w:rPr>
          <w:b/>
          <w:bCs/>
          <w:i/>
          <w:iCs/>
          <w:sz w:val="24"/>
          <w:szCs w:val="24"/>
        </w:rPr>
        <w:t>R5s240</w:t>
      </w:r>
      <w:r w:rsidR="00113CF4">
        <w:rPr>
          <w:b/>
          <w:bCs/>
          <w:i/>
          <w:iCs/>
          <w:sz w:val="24"/>
          <w:szCs w:val="24"/>
        </w:rPr>
        <w:t>217</w:t>
      </w:r>
    </w:p>
    <w:p w14:paraId="65A6632C" w14:textId="77777777" w:rsidR="00FA6CA9" w:rsidRDefault="00113CF4" w:rsidP="00FA6C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A6CA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A6CA9">
        <w:rPr>
          <w:b/>
          <w:noProof/>
          <w:sz w:val="24"/>
        </w:rPr>
        <w:t xml:space="preserve">, </w:t>
      </w:r>
      <w:r w:rsidR="00FA6CA9">
        <w:fldChar w:fldCharType="begin"/>
      </w:r>
      <w:r w:rsidR="00FA6CA9">
        <w:instrText xml:space="preserve"> DOCPROPERTY  Country  \* MERGEFORMAT </w:instrText>
      </w:r>
      <w:r w:rsidR="00FA6CA9">
        <w:fldChar w:fldCharType="end"/>
      </w:r>
      <w:r w:rsidR="00FA6CA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6CA9">
        <w:rPr>
          <w:b/>
          <w:noProof/>
          <w:sz w:val="24"/>
        </w:rPr>
        <w:t>8</w:t>
      </w:r>
      <w:r w:rsidR="00FA6CA9" w:rsidRPr="00BA51D9">
        <w:rPr>
          <w:b/>
          <w:noProof/>
          <w:sz w:val="24"/>
        </w:rPr>
        <w:t>th Dec 20</w:t>
      </w:r>
      <w:r w:rsidR="00FA6CA9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FA6CA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6CA9" w:rsidRPr="00BA51D9">
        <w:rPr>
          <w:b/>
          <w:noProof/>
          <w:sz w:val="24"/>
        </w:rPr>
        <w:t>31st Dec 202</w:t>
      </w:r>
      <w:r w:rsidR="00FA6CA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787745D" w:rsidR="00D86314" w:rsidRPr="003C4E4F" w:rsidRDefault="00D0220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4DFB7DFA" w:rsidR="00D86314" w:rsidRPr="003C4E4F" w:rsidRDefault="00113CF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FB49B6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13CF4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B1FEAC4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C820CD">
              <w:rPr>
                <w:rFonts w:cs="Arial"/>
              </w:rPr>
              <w:t>RRC</w:t>
            </w:r>
            <w:r w:rsidRPr="00A652F8">
              <w:rPr>
                <w:rFonts w:cs="Arial"/>
              </w:rPr>
              <w:t xml:space="preserve"> testcase </w:t>
            </w:r>
            <w:r w:rsidR="006F4FBA">
              <w:rPr>
                <w:rFonts w:cs="Arial"/>
              </w:rPr>
              <w:t>8.1.3.1.6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CFE5038" w:rsidR="00D86314" w:rsidRPr="003C4E4F" w:rsidRDefault="00D02209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351377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F4FBA">
              <w:rPr>
                <w:rFonts w:ascii="Arial" w:hAnsi="Arial" w:cs="Arial"/>
                <w:noProof/>
                <w:lang w:val="en-SG"/>
              </w:rPr>
              <w:t>8.1.3.1.6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FE147A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F4FBA">
              <w:rPr>
                <w:rFonts w:cs="Arial"/>
                <w:noProof/>
                <w:lang w:val="en-SG"/>
              </w:rPr>
              <w:t>8.1.3.1.6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8DBAADC" w:rsidR="00D86314" w:rsidRPr="003C4E4F" w:rsidRDefault="006F4FBA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8.1.3.1.6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286460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34586F9" w14:textId="08B61004" w:rsidR="00444EA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44EA1" w:rsidRPr="00EC446A">
        <w:rPr>
          <w:rFonts w:ascii="Arial" w:hAnsi="Arial" w:cs="Arial"/>
          <w:iCs/>
        </w:rPr>
        <w:t>Table of Contents</w:t>
      </w:r>
      <w:r w:rsidR="00444EA1">
        <w:tab/>
      </w:r>
      <w:r w:rsidR="00444EA1">
        <w:fldChar w:fldCharType="begin"/>
      </w:r>
      <w:r w:rsidR="00444EA1">
        <w:instrText xml:space="preserve"> PAGEREF _Toc152864608 \h </w:instrText>
      </w:r>
      <w:r w:rsidR="00444EA1">
        <w:fldChar w:fldCharType="separate"/>
      </w:r>
      <w:r w:rsidR="00444EA1">
        <w:t>2</w:t>
      </w:r>
      <w:r w:rsidR="00444EA1">
        <w:fldChar w:fldCharType="end"/>
      </w:r>
    </w:p>
    <w:p w14:paraId="5D57DA18" w14:textId="21E80300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_Toc152864609 \h </w:instrText>
      </w:r>
      <w:r>
        <w:fldChar w:fldCharType="separate"/>
      </w:r>
      <w:r>
        <w:t>3</w:t>
      </w:r>
      <w:r>
        <w:fldChar w:fldCharType="end"/>
      </w:r>
    </w:p>
    <w:p w14:paraId="0E56AA2E" w14:textId="4ECCE1E1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_Toc152864610 \h </w:instrText>
      </w:r>
      <w:r>
        <w:fldChar w:fldCharType="separate"/>
      </w:r>
      <w:r>
        <w:t>3</w:t>
      </w:r>
      <w:r>
        <w:fldChar w:fldCharType="end"/>
      </w:r>
    </w:p>
    <w:p w14:paraId="2DCB69EC" w14:textId="6D7C4FD5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_Toc152864611 \h </w:instrText>
      </w:r>
      <w:r>
        <w:fldChar w:fldCharType="separate"/>
      </w:r>
      <w:r>
        <w:t>3</w:t>
      </w:r>
      <w:r>
        <w:fldChar w:fldCharType="end"/>
      </w:r>
    </w:p>
    <w:p w14:paraId="6FAB59F3" w14:textId="1519638F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_Toc152864612 \h </w:instrText>
      </w:r>
      <w:r>
        <w:fldChar w:fldCharType="separate"/>
      </w:r>
      <w:r>
        <w:t>3</w:t>
      </w:r>
      <w:r>
        <w:fldChar w:fldCharType="end"/>
      </w:r>
    </w:p>
    <w:p w14:paraId="1BA6A99A" w14:textId="241D0BEC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_Toc152864613 \h </w:instrText>
      </w:r>
      <w:r>
        <w:fldChar w:fldCharType="separate"/>
      </w:r>
      <w:r>
        <w:t>3</w:t>
      </w:r>
      <w:r>
        <w:fldChar w:fldCharType="end"/>
      </w:r>
    </w:p>
    <w:p w14:paraId="63C54931" w14:textId="52F7D294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_Toc152864614 \h </w:instrText>
      </w:r>
      <w:r>
        <w:fldChar w:fldCharType="separate"/>
      </w:r>
      <w:r>
        <w:t>3</w:t>
      </w:r>
      <w:r>
        <w:fldChar w:fldCharType="end"/>
      </w:r>
    </w:p>
    <w:p w14:paraId="2295CB3F" w14:textId="2469C406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_Toc152864615 \h </w:instrText>
      </w:r>
      <w:r>
        <w:fldChar w:fldCharType="separate"/>
      </w:r>
      <w:r>
        <w:t>3</w:t>
      </w:r>
      <w:r>
        <w:fldChar w:fldCharType="end"/>
      </w:r>
    </w:p>
    <w:p w14:paraId="325A0C2F" w14:textId="67A2FFAF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286460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C32019B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F4FBA">
        <w:rPr>
          <w:rFonts w:ascii="Arial" w:hAnsi="Arial" w:cs="Arial"/>
        </w:rPr>
        <w:t>8.1.3.1.6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4EE38E12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D02209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38448B7D" w14:textId="77777777" w:rsidR="00D02209" w:rsidRDefault="00D02209" w:rsidP="00D02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38A807E3" w14:textId="77777777" w:rsidR="00D02209" w:rsidRDefault="00D02209" w:rsidP="00D02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p w14:paraId="5C848BC0" w14:textId="77777777" w:rsidR="00D02209" w:rsidRPr="003C4E4F" w:rsidRDefault="00D0220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2864610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743E95D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F4FBA">
        <w:rPr>
          <w:rFonts w:ascii="Arial" w:hAnsi="Arial" w:cs="Arial"/>
        </w:rPr>
        <w:t>8.1.3.1.6</w:t>
      </w:r>
    </w:p>
    <w:p w14:paraId="763E129C" w14:textId="6841BA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32487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6808883C" w14:textId="065BD06A" w:rsidR="00D02209" w:rsidRPr="003C4E4F" w:rsidRDefault="00D02209" w:rsidP="00D02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Anritsu Protocol Conformance Test System ME7834NR</w:t>
      </w:r>
      <w:r>
        <w:rPr>
          <w:rFonts w:ascii="Arial" w:hAnsi="Arial" w:cs="Arial"/>
          <w:lang w:eastAsia="ja-JP"/>
        </w:rPr>
        <w:t xml:space="preserve">,  </w:t>
      </w:r>
      <w:r w:rsidRPr="009F356D">
        <w:rPr>
          <w:rFonts w:ascii="Arial" w:hAnsi="Arial" w:cs="Arial"/>
          <w:lang w:eastAsia="ja-JP"/>
        </w:rPr>
        <w:t>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2864611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55E09447" w:rsidR="0047783B" w:rsidRPr="003C4E4F" w:rsidRDefault="009F62FE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2864612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154C7153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D02209">
        <w:rPr>
          <w:rFonts w:ascii="Arial" w:hAnsi="Arial" w:cs="Arial"/>
        </w:rPr>
        <w:t>. On RnS with band n257 using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2864613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2864614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09E2801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018FB24" w14:textId="40B7738C" w:rsidR="00DA454E" w:rsidRPr="003C4E4F" w:rsidRDefault="00DA454E" w:rsidP="00DA454E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8_1_3_1_6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RnS/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8_1_3_1_6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00CDBEAF" w14:textId="77777777" w:rsidR="00DA454E" w:rsidRPr="003C4E4F" w:rsidRDefault="00DA454E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58D88B10" w:rsidR="00007D89" w:rsidRPr="003C4E4F" w:rsidRDefault="00DA454E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</w:rPr>
        <w:lastRenderedPageBreak/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8_1_3_1_6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RnS/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8_1_3_1_6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2864615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F775405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D02209">
              <w:rPr>
                <w:rFonts w:ascii="Arial" w:hAnsi="Arial" w:cs="Arial"/>
                <w:bCs/>
                <w:szCs w:val="22"/>
              </w:rPr>
              <w:t>019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>NR5GC R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RC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6F4FBA">
              <w:rPr>
                <w:rFonts w:ascii="Arial" w:hAnsi="Arial" w:cs="Arial"/>
                <w:bCs/>
                <w:szCs w:val="22"/>
              </w:rPr>
              <w:t>8.1.3.1.6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EF06F" w14:textId="77777777" w:rsidR="00E9266F" w:rsidRDefault="00E9266F">
      <w:r>
        <w:separator/>
      </w:r>
    </w:p>
  </w:endnote>
  <w:endnote w:type="continuationSeparator" w:id="0">
    <w:p w14:paraId="561A8537" w14:textId="77777777" w:rsidR="00E9266F" w:rsidRDefault="00E9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70642" w14:textId="77777777" w:rsidR="00E9266F" w:rsidRDefault="00E9266F">
      <w:r>
        <w:separator/>
      </w:r>
    </w:p>
  </w:footnote>
  <w:footnote w:type="continuationSeparator" w:id="0">
    <w:p w14:paraId="084C0A4E" w14:textId="77777777" w:rsidR="00E9266F" w:rsidRDefault="00E92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CF4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24872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17BB4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1B59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79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2FE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2209"/>
    <w:rsid w:val="00D03F9A"/>
    <w:rsid w:val="00D04C46"/>
    <w:rsid w:val="00D06D51"/>
    <w:rsid w:val="00D075EE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A454E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E19"/>
    <w:rsid w:val="00E75219"/>
    <w:rsid w:val="00E770EE"/>
    <w:rsid w:val="00E83FEF"/>
    <w:rsid w:val="00E8663C"/>
    <w:rsid w:val="00E9266F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D634B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6CA9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CBE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D022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498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1900-01-01T08:00:00Z</cp:lastPrinted>
  <dcterms:created xsi:type="dcterms:W3CDTF">2023-12-13T23:55:00Z</dcterms:created>
  <dcterms:modified xsi:type="dcterms:W3CDTF">2024-02-29T14:01:00Z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