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06247C4A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378D7">
        <w:fldChar w:fldCharType="begin"/>
      </w:r>
      <w:r w:rsidR="00F378D7">
        <w:instrText xml:space="preserve"> DOCPROPERTY  Tdoc#  \* MERGEFORMAT </w:instrText>
      </w:r>
      <w:r w:rsidR="00F378D7">
        <w:fldChar w:fldCharType="separate"/>
      </w:r>
      <w:r>
        <w:rPr>
          <w:b/>
          <w:i/>
          <w:noProof/>
          <w:sz w:val="28"/>
        </w:rPr>
        <w:t>R5s24</w:t>
      </w:r>
      <w:r w:rsidR="0066463F">
        <w:rPr>
          <w:b/>
          <w:i/>
          <w:noProof/>
          <w:sz w:val="28"/>
        </w:rPr>
        <w:t>0</w:t>
      </w:r>
      <w:r w:rsidR="00F378D7">
        <w:rPr>
          <w:b/>
          <w:i/>
          <w:noProof/>
          <w:sz w:val="28"/>
        </w:rPr>
        <w:t>214</w:t>
      </w:r>
      <w:r w:rsidR="00F378D7">
        <w:rPr>
          <w:b/>
          <w:i/>
          <w:noProof/>
          <w:sz w:val="28"/>
        </w:rPr>
        <w:fldChar w:fldCharType="end"/>
      </w:r>
    </w:p>
    <w:p w14:paraId="01D71AFB" w14:textId="77777777" w:rsidR="004356C2" w:rsidRDefault="00F378D7" w:rsidP="00435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56C2">
        <w:rPr>
          <w:b/>
          <w:noProof/>
          <w:sz w:val="24"/>
        </w:rPr>
        <w:t>8</w:t>
      </w:r>
      <w:r w:rsidR="004356C2" w:rsidRPr="00BA51D9">
        <w:rPr>
          <w:b/>
          <w:noProof/>
          <w:sz w:val="24"/>
        </w:rPr>
        <w:t>th Dec 20</w:t>
      </w:r>
      <w:r w:rsidR="004356C2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31st Dec 202</w:t>
      </w:r>
      <w:r w:rsidR="004356C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7844866" w:rsidR="00D86314" w:rsidRPr="003C4E4F" w:rsidRDefault="0066463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410637EE" w:rsidR="00D86314" w:rsidRPr="003C4E4F" w:rsidRDefault="00F378D7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CEC1D3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378D7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1C7134C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FE0C4A">
              <w:rPr>
                <w:rFonts w:cs="Arial"/>
              </w:rPr>
              <w:t>8.1.3.1.3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1D69EE9B" w:rsidR="00D86314" w:rsidRPr="003C4E4F" w:rsidRDefault="0066463F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895699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E0C4A">
              <w:rPr>
                <w:rFonts w:ascii="Arial" w:hAnsi="Arial" w:cs="Arial"/>
                <w:noProof/>
                <w:lang w:val="en-SG"/>
              </w:rPr>
              <w:t>8.1.3.1.3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0514E2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E0C4A">
              <w:rPr>
                <w:rFonts w:cs="Arial"/>
                <w:noProof/>
                <w:lang w:val="en-SG"/>
              </w:rPr>
              <w:t>8.1.3.1.3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777E511" w:rsidR="00D86314" w:rsidRPr="003C4E4F" w:rsidRDefault="00FE0C4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8.1.3.1.3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86460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34586F9" w14:textId="08B61004" w:rsidR="00444EA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44EA1" w:rsidRPr="00EC446A">
        <w:rPr>
          <w:rFonts w:ascii="Arial" w:hAnsi="Arial" w:cs="Arial"/>
          <w:iCs/>
        </w:rPr>
        <w:t>Table of Contents</w:t>
      </w:r>
      <w:r w:rsidR="00444EA1">
        <w:tab/>
      </w:r>
      <w:r w:rsidR="00444EA1">
        <w:fldChar w:fldCharType="begin"/>
      </w:r>
      <w:r w:rsidR="00444EA1">
        <w:instrText xml:space="preserve"> PAGEREF _Toc152864608 \h </w:instrText>
      </w:r>
      <w:r w:rsidR="00444EA1">
        <w:fldChar w:fldCharType="separate"/>
      </w:r>
      <w:r w:rsidR="00444EA1">
        <w:t>2</w:t>
      </w:r>
      <w:r w:rsidR="00444EA1">
        <w:fldChar w:fldCharType="end"/>
      </w:r>
    </w:p>
    <w:p w14:paraId="5D57DA18" w14:textId="21E80300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_Toc152864609 \h </w:instrText>
      </w:r>
      <w:r>
        <w:fldChar w:fldCharType="separate"/>
      </w:r>
      <w:r>
        <w:t>3</w:t>
      </w:r>
      <w:r>
        <w:fldChar w:fldCharType="end"/>
      </w:r>
    </w:p>
    <w:p w14:paraId="0E56AA2E" w14:textId="4ECCE1E1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_Toc152864610 \h </w:instrText>
      </w:r>
      <w:r>
        <w:fldChar w:fldCharType="separate"/>
      </w:r>
      <w:r>
        <w:t>3</w:t>
      </w:r>
      <w:r>
        <w:fldChar w:fldCharType="end"/>
      </w:r>
    </w:p>
    <w:p w14:paraId="2DCB69EC" w14:textId="6D7C4FD5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_Toc152864611 \h </w:instrText>
      </w:r>
      <w:r>
        <w:fldChar w:fldCharType="separate"/>
      </w:r>
      <w:r>
        <w:t>3</w:t>
      </w:r>
      <w:r>
        <w:fldChar w:fldCharType="end"/>
      </w:r>
    </w:p>
    <w:p w14:paraId="6FAB59F3" w14:textId="1519638F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_Toc152864612 \h </w:instrText>
      </w:r>
      <w:r>
        <w:fldChar w:fldCharType="separate"/>
      </w:r>
      <w:r>
        <w:t>3</w:t>
      </w:r>
      <w:r>
        <w:fldChar w:fldCharType="end"/>
      </w:r>
    </w:p>
    <w:p w14:paraId="1BA6A99A" w14:textId="241D0BEC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_Toc152864613 \h </w:instrText>
      </w:r>
      <w:r>
        <w:fldChar w:fldCharType="separate"/>
      </w:r>
      <w:r>
        <w:t>3</w:t>
      </w:r>
      <w:r>
        <w:fldChar w:fldCharType="end"/>
      </w:r>
    </w:p>
    <w:p w14:paraId="63C54931" w14:textId="52F7D294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_Toc152864614 \h </w:instrText>
      </w:r>
      <w:r>
        <w:fldChar w:fldCharType="separate"/>
      </w:r>
      <w:r>
        <w:t>3</w:t>
      </w:r>
      <w:r>
        <w:fldChar w:fldCharType="end"/>
      </w:r>
    </w:p>
    <w:p w14:paraId="2295CB3F" w14:textId="2469C406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_Toc152864615 \h </w:instrText>
      </w:r>
      <w:r>
        <w:fldChar w:fldCharType="separate"/>
      </w:r>
      <w:r>
        <w:t>3</w:t>
      </w:r>
      <w:r>
        <w:fldChar w:fldCharType="end"/>
      </w:r>
    </w:p>
    <w:p w14:paraId="325A0C2F" w14:textId="67A2FFA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286460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4F7866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E0C4A">
        <w:rPr>
          <w:rFonts w:ascii="Arial" w:hAnsi="Arial" w:cs="Arial"/>
        </w:rPr>
        <w:t>8.1.3.1.3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68A268C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8739EA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7CF57331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bookmarkStart w:id="4" w:name="_Hlk153404364"/>
      <w:r>
        <w:rPr>
          <w:rFonts w:ascii="Arial" w:hAnsi="Arial" w:cs="Arial"/>
          <w:sz w:val="24"/>
          <w:lang w:eastAsia="ja-JP"/>
        </w:rPr>
        <w:tab/>
        <w:t>Jerry, Wang</w:t>
      </w:r>
    </w:p>
    <w:p w14:paraId="6F5110B0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13FA33BD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009FA09F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bookmarkEnd w:id="4"/>
    <w:p w14:paraId="089C9D6E" w14:textId="77777777" w:rsidR="008739EA" w:rsidRPr="003C4E4F" w:rsidRDefault="008739EA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2864610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39E5AE4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E0C4A">
        <w:rPr>
          <w:rFonts w:ascii="Arial" w:hAnsi="Arial" w:cs="Arial"/>
        </w:rPr>
        <w:t>8.1.3.1.3</w:t>
      </w:r>
    </w:p>
    <w:p w14:paraId="763E129C" w14:textId="06DB249F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8739EA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1366EF6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bookmarkStart w:id="6" w:name="_Hlk153404382"/>
      <w:r w:rsidR="008739EA" w:rsidRPr="003C4E4F">
        <w:rPr>
          <w:rFonts w:ascii="Arial" w:hAnsi="Arial" w:cs="Arial"/>
          <w:lang w:eastAsia="ja-JP"/>
        </w:rPr>
        <w:t>Anritsu Protocol Conformance Test System ME7834NR</w:t>
      </w:r>
      <w:r w:rsidR="008739EA">
        <w:rPr>
          <w:rFonts w:ascii="Arial" w:hAnsi="Arial" w:cs="Arial"/>
          <w:lang w:eastAsia="ja-JP"/>
        </w:rPr>
        <w:t>,</w:t>
      </w:r>
      <w:r w:rsidR="008739EA" w:rsidRPr="009F356D">
        <w:t xml:space="preserve"> </w:t>
      </w:r>
      <w:r w:rsidR="008739EA" w:rsidRPr="009F356D">
        <w:rPr>
          <w:rFonts w:ascii="Arial" w:hAnsi="Arial" w:cs="Arial"/>
          <w:lang w:eastAsia="ja-JP"/>
        </w:rPr>
        <w:t>Keysight 5G Protocol Conformance Toolset</w:t>
      </w:r>
      <w:r w:rsidR="008739EA">
        <w:rPr>
          <w:rFonts w:ascii="Arial" w:hAnsi="Arial" w:cs="Arial"/>
          <w:lang w:eastAsia="ja-JP"/>
        </w:rPr>
        <w:t xml:space="preserve">,  </w:t>
      </w:r>
      <w:r w:rsidR="008739EA" w:rsidRPr="009F356D">
        <w:rPr>
          <w:rFonts w:ascii="Arial" w:hAnsi="Arial" w:cs="Arial"/>
          <w:lang w:eastAsia="ja-JP"/>
        </w:rPr>
        <w:t>R&amp;S 5G Conformance Test Platform</w:t>
      </w:r>
      <w:bookmarkEnd w:id="6"/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2864611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End w:id="9"/>
    </w:p>
    <w:p w14:paraId="7891A771" w14:textId="131B4425" w:rsidR="0047783B" w:rsidRPr="003C4E4F" w:rsidRDefault="004356C2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2864612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3D186BE5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B05B7B">
        <w:rPr>
          <w:rFonts w:ascii="Arial" w:hAnsi="Arial" w:cs="Arial"/>
        </w:rPr>
        <w:t>. RnS with band n25</w:t>
      </w:r>
      <w:r w:rsidR="003557AD">
        <w:rPr>
          <w:rFonts w:ascii="Arial" w:hAnsi="Arial" w:cs="Arial"/>
        </w:rPr>
        <w:t>8</w:t>
      </w:r>
      <w:r w:rsidR="00B05B7B">
        <w:rPr>
          <w:rFonts w:ascii="Arial" w:hAnsi="Arial" w:cs="Arial"/>
        </w:rPr>
        <w:t xml:space="preserve"> using nea1 and nia1.</w:t>
      </w:r>
      <w:r w:rsidR="00F21F8C" w:rsidRPr="003C4E4F">
        <w:rPr>
          <w:rFonts w:ascii="Arial" w:hAnsi="Arial" w:cs="Arial"/>
        </w:rPr>
        <w:t xml:space="preserve"> </w:t>
      </w:r>
      <w:r w:rsidR="008545A6">
        <w:rPr>
          <w:rFonts w:ascii="Arial" w:hAnsi="Arial" w:cs="Arial"/>
        </w:rPr>
        <w:t>Keysight with band n257 using nea1 and nia1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2864613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2864614"/>
      <w:bookmarkStart w:id="21" w:name="_Hlk120026754"/>
      <w:r w:rsidRPr="0073341E">
        <w:rPr>
          <w:rFonts w:cs="Arial"/>
          <w:b/>
        </w:rPr>
        <w:t>Qualcomm Snapdragon x70 5G Modem RF System UE</w:t>
      </w:r>
      <w:bookmarkEnd w:id="20"/>
    </w:p>
    <w:bookmarkEnd w:id="21"/>
    <w:p w14:paraId="29B59B52" w14:textId="36C6F63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bookmarkStart w:id="22" w:name="_Hlk153404461"/>
      <w:r w:rsidR="00B05B7B" w:rsidRPr="003C4E4F">
        <w:rPr>
          <w:rFonts w:ascii="Arial" w:hAnsi="Arial" w:cs="Arial"/>
        </w:rPr>
        <w:t>Anritsu Protocol Conformance Test System ME7834NR</w:t>
      </w:r>
      <w:r w:rsidR="00B05B7B" w:rsidRPr="00757C0B">
        <w:rPr>
          <w:rFonts w:ascii="Arial" w:hAnsi="Arial" w:cs="Arial"/>
          <w:lang w:eastAsia="ja-JP"/>
        </w:rPr>
        <w:t xml:space="preserve"> </w:t>
      </w:r>
      <w:r w:rsidR="00B05B7B" w:rsidRPr="009F356D">
        <w:rPr>
          <w:rFonts w:ascii="Arial" w:hAnsi="Arial" w:cs="Arial"/>
          <w:lang w:eastAsia="ja-JP"/>
        </w:rPr>
        <w:t>Keysight 5G Protocol Conformance Toolset</w:t>
      </w:r>
      <w:r w:rsidR="00B05B7B">
        <w:rPr>
          <w:rFonts w:ascii="Arial" w:hAnsi="Arial" w:cs="Arial"/>
          <w:lang w:eastAsia="ja-JP"/>
        </w:rPr>
        <w:t xml:space="preserve"> and  </w:t>
      </w:r>
      <w:r w:rsidR="00B05B7B" w:rsidRPr="009F356D">
        <w:rPr>
          <w:rFonts w:ascii="Arial" w:hAnsi="Arial" w:cs="Arial"/>
          <w:lang w:eastAsia="ja-JP"/>
        </w:rPr>
        <w:t>R&amp;S 5G Conformance Test Platform</w:t>
      </w:r>
      <w:bookmarkEnd w:id="22"/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739E39E" w14:textId="5B077603" w:rsidR="00AA2688" w:rsidRPr="003C4E4F" w:rsidRDefault="00AA2688" w:rsidP="00AA2688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3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RnS/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3"/>
    <w:p w14:paraId="579EEEBE" w14:textId="77777777" w:rsidR="00AA2688" w:rsidRPr="003C4E4F" w:rsidRDefault="00AA2688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467F4AB3" w:rsidR="00007D89" w:rsidRPr="003C4E4F" w:rsidRDefault="00AA2688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bookmarkStart w:id="24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RnS/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bookmarkEnd w:id="24"/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2864615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C66E0EA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0E2E2C">
              <w:rPr>
                <w:rFonts w:ascii="Arial" w:hAnsi="Arial" w:cs="Arial"/>
                <w:bCs/>
                <w:szCs w:val="22"/>
              </w:rPr>
              <w:t>017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FE0C4A">
              <w:rPr>
                <w:rFonts w:ascii="Arial" w:hAnsi="Arial" w:cs="Arial"/>
                <w:bCs/>
                <w:szCs w:val="22"/>
              </w:rPr>
              <w:t>8.1.3.1.3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6813" w14:textId="77777777" w:rsidR="00A72A5B" w:rsidRDefault="00A72A5B">
      <w:r>
        <w:separator/>
      </w:r>
    </w:p>
  </w:endnote>
  <w:endnote w:type="continuationSeparator" w:id="0">
    <w:p w14:paraId="657AF6C3" w14:textId="77777777" w:rsidR="00A72A5B" w:rsidRDefault="00A7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D8583" w14:textId="77777777" w:rsidR="00A72A5B" w:rsidRDefault="00A72A5B">
      <w:r>
        <w:separator/>
      </w:r>
    </w:p>
  </w:footnote>
  <w:footnote w:type="continuationSeparator" w:id="0">
    <w:p w14:paraId="4D5A2951" w14:textId="77777777" w:rsidR="00A72A5B" w:rsidRDefault="00A72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E2C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57AD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0738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463F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45A6"/>
    <w:rsid w:val="00857312"/>
    <w:rsid w:val="00860265"/>
    <w:rsid w:val="008626E7"/>
    <w:rsid w:val="00870EE7"/>
    <w:rsid w:val="008736E6"/>
    <w:rsid w:val="008739EA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5750E"/>
    <w:rsid w:val="00A634CE"/>
    <w:rsid w:val="00A644C6"/>
    <w:rsid w:val="00A652F8"/>
    <w:rsid w:val="00A72A5B"/>
    <w:rsid w:val="00A7471C"/>
    <w:rsid w:val="00A7671C"/>
    <w:rsid w:val="00A7737A"/>
    <w:rsid w:val="00A82FF7"/>
    <w:rsid w:val="00A86B64"/>
    <w:rsid w:val="00A94FC1"/>
    <w:rsid w:val="00A9670C"/>
    <w:rsid w:val="00AA2688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B7B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4E41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8D7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7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529</Words>
  <Characters>3956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1900-01-01T08:00:00Z</cp:lastPrinted>
  <dcterms:created xsi:type="dcterms:W3CDTF">2023-12-13T23:38:00Z</dcterms:created>
  <dcterms:modified xsi:type="dcterms:W3CDTF">2024-02-27T14:03:00Z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