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BCAB7" w14:textId="09CA8563" w:rsidR="00A92CF8" w:rsidRDefault="00A92CF8" w:rsidP="00A92C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8F5B5E">
          <w:rPr>
            <w:b/>
            <w:i/>
            <w:noProof/>
            <w:sz w:val="28"/>
          </w:rPr>
          <w:t>211</w:t>
        </w:r>
      </w:fldSimple>
    </w:p>
    <w:p w14:paraId="532C8BB2" w14:textId="77777777" w:rsidR="00A92CF8" w:rsidRDefault="00A92CF8" w:rsidP="00A92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CF8" w14:paraId="3E453D06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814DC" w14:textId="77777777" w:rsidR="00A92CF8" w:rsidRDefault="00A92CF8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2CF8" w14:paraId="7EC4388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2E7D3" w14:textId="77777777" w:rsidR="00A92CF8" w:rsidRDefault="00A92CF8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CF8" w14:paraId="38E1B911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A948D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0DED4E31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685A4D5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114930" w14:textId="77777777" w:rsidR="00A92CF8" w:rsidRPr="00410371" w:rsidRDefault="00A92CF8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23166B2" w14:textId="77777777" w:rsidR="00A92CF8" w:rsidRDefault="00A92CF8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D6D3E" w14:textId="77777777" w:rsidR="00A92CF8" w:rsidRPr="00410371" w:rsidRDefault="00A92CF8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3329</w:t>
              </w:r>
            </w:fldSimple>
          </w:p>
        </w:tc>
        <w:tc>
          <w:tcPr>
            <w:tcW w:w="709" w:type="dxa"/>
          </w:tcPr>
          <w:p w14:paraId="1B94AE4F" w14:textId="77777777" w:rsidR="00A92CF8" w:rsidRDefault="00A92CF8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FBB75" w14:textId="7851E21C" w:rsidR="00A92CF8" w:rsidRPr="00410371" w:rsidRDefault="008F5B5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4F7382B" w14:textId="77777777" w:rsidR="00A92CF8" w:rsidRDefault="00A92CF8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329A18" w14:textId="069A7FD5" w:rsidR="00A92CF8" w:rsidRPr="00410371" w:rsidRDefault="00A92CF8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8F5B5E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4E67B4" w14:textId="77777777"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14:paraId="41A712E9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D738F" w14:textId="77777777"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14:paraId="63C10B76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8D45F1" w14:textId="77777777" w:rsidR="00A92CF8" w:rsidRPr="00F25D98" w:rsidRDefault="00A92CF8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CF8" w14:paraId="0B78ECE9" w14:textId="77777777" w:rsidTr="00BD0D20">
        <w:tc>
          <w:tcPr>
            <w:tcW w:w="9641" w:type="dxa"/>
            <w:gridSpan w:val="9"/>
          </w:tcPr>
          <w:p w14:paraId="7FE190B2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55E04" w14:textId="77777777" w:rsidR="00A92CF8" w:rsidRDefault="00A92CF8" w:rsidP="00A92C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CF8" w14:paraId="6356C305" w14:textId="77777777" w:rsidTr="00BD0D20">
        <w:tc>
          <w:tcPr>
            <w:tcW w:w="2835" w:type="dxa"/>
          </w:tcPr>
          <w:p w14:paraId="6994A235" w14:textId="77777777" w:rsidR="00A92CF8" w:rsidRDefault="00A92CF8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1FB488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5D80C1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211A31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F6BED8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040D4F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7F42F3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384768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84688" w14:textId="77777777" w:rsidR="00A92CF8" w:rsidRDefault="00A92CF8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847B13" w14:textId="77777777" w:rsidR="00A92CF8" w:rsidRDefault="00A92CF8" w:rsidP="00A92C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CF8" w14:paraId="5C908795" w14:textId="77777777" w:rsidTr="00BD0D20">
        <w:tc>
          <w:tcPr>
            <w:tcW w:w="9640" w:type="dxa"/>
            <w:gridSpan w:val="11"/>
          </w:tcPr>
          <w:p w14:paraId="7F723CB9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4E69F488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E3B11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CD025" w14:textId="77777777"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9.1.7.1</w:t>
              </w:r>
            </w:fldSimple>
          </w:p>
        </w:tc>
      </w:tr>
      <w:tr w:rsidR="00A92CF8" w14:paraId="0F3C23F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1D6DE1F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42780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6B0EFAB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13D1CCB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64B98" w14:textId="77777777"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92CF8" w14:paraId="714925D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8B5C328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CACAD" w14:textId="77777777"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2CF8" w14:paraId="0A034AD9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E3D7D67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0993B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6D8D8E8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B5B1537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49A32B" w14:textId="77777777"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056757" w14:textId="77777777" w:rsidR="00A92CF8" w:rsidRDefault="00A92CF8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A295B" w14:textId="77777777" w:rsidR="00A92CF8" w:rsidRDefault="00A92CF8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F15D1A" w14:textId="77777777"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2023-12-19</w:t>
              </w:r>
            </w:fldSimple>
          </w:p>
        </w:tc>
      </w:tr>
      <w:tr w:rsidR="00A92CF8" w14:paraId="45A8CB9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AA0BF74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DC831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55CDBA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22ED1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8ABE06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0E1D0A1C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9635EA" w14:textId="77777777" w:rsidR="00A92CF8" w:rsidRDefault="00A92CF8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F53B5" w14:textId="77777777" w:rsidR="00A92CF8" w:rsidRDefault="00A92CF8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5B30C6" w14:textId="77777777" w:rsidR="00A92CF8" w:rsidRDefault="00A92CF8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CF6" w14:textId="77777777" w:rsidR="00A92CF8" w:rsidRDefault="00A92CF8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2B4C1" w14:textId="77777777" w:rsidR="00A92CF8" w:rsidRDefault="00A92CF8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92CF8" w14:paraId="1F40C89B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199E48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D9D5EB" w14:textId="77777777" w:rsidR="00A92CF8" w:rsidRDefault="00A92CF8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08730" w14:textId="77777777" w:rsidR="00A92CF8" w:rsidRDefault="00A92CF8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F2F26" w14:textId="77777777" w:rsidR="00A92CF8" w:rsidRPr="007C2097" w:rsidRDefault="00A92CF8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2CF8" w14:paraId="11961844" w14:textId="77777777" w:rsidTr="00BD0D20">
        <w:tc>
          <w:tcPr>
            <w:tcW w:w="1843" w:type="dxa"/>
          </w:tcPr>
          <w:p w14:paraId="135CA945" w14:textId="77777777" w:rsidR="00A92CF8" w:rsidRDefault="00A92CF8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67011" w14:textId="77777777" w:rsidR="00A92CF8" w:rsidRDefault="00A92CF8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0DE17B6E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DA53F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932BC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In the current TTCN implementation of the function fl_TC_9_1_7_1_Body at Step 9 – 10 , as part of function </w:t>
            </w:r>
            <w:r w:rsidRPr="00822C44">
              <w:rPr>
                <w:rFonts w:cs="Arial"/>
                <w:i/>
                <w:noProof/>
              </w:rPr>
              <w:t>f_NR_RRCRelease_Local</w:t>
            </w:r>
            <w:r w:rsidRPr="00822C44">
              <w:rPr>
                <w:rFonts w:cs="Arial"/>
                <w:noProof/>
              </w:rPr>
              <w:t xml:space="preserve">, at T+60 </w:t>
            </w:r>
            <w:r w:rsidRPr="00822C44">
              <w:rPr>
                <w:rFonts w:cs="Arial"/>
                <w:i/>
                <w:noProof/>
              </w:rPr>
              <w:t>f_NR_SS_SRBs_DRBs_Config</w:t>
            </w:r>
            <w:r w:rsidRPr="00822C44">
              <w:rPr>
                <w:rFonts w:cs="Arial"/>
                <w:noProof/>
              </w:rPr>
              <w:t xml:space="preserve"> is performed. </w:t>
            </w:r>
          </w:p>
          <w:p w14:paraId="278C2FC3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right after this at the same time </w:t>
            </w:r>
          </w:p>
          <w:p w14:paraId="48112108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i/>
                <w:noProof/>
              </w:rPr>
              <w:t>f_NR_ULGrantConfiguration_Start</w:t>
            </w:r>
            <w:r w:rsidRPr="00822C44">
              <w:rPr>
                <w:rFonts w:cs="Arial"/>
                <w:noProof/>
              </w:rPr>
              <w:t xml:space="preserve"> configuration is also done . </w:t>
            </w:r>
          </w:p>
          <w:p w14:paraId="542D1DE6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1E0F345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It is proposed to configure </w:t>
            </w:r>
            <w:r w:rsidRPr="00822C44">
              <w:rPr>
                <w:rFonts w:cs="Arial"/>
                <w:i/>
                <w:noProof/>
              </w:rPr>
              <w:t xml:space="preserve">f_NR_ULGrantConfiguration_Start </w:t>
            </w:r>
            <w:r w:rsidRPr="00822C44">
              <w:rPr>
                <w:rFonts w:cs="Arial"/>
                <w:noProof/>
              </w:rPr>
              <w:t xml:space="preserve">at T+10 from f_NR_SS_SRBs_DRBs_Config, so that SS can process the RB configuration in time and continue with the UL grant configuration configuration afterwards   </w:t>
            </w:r>
          </w:p>
        </w:tc>
      </w:tr>
      <w:tr w:rsidR="00A92CF8" w14:paraId="107C8CA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EAE1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76AE4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92CF8" w14:paraId="6AE1EF0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D1586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F7F41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  <w:r w:rsidRPr="00822C44">
              <w:rPr>
                <w:rFonts w:cs="Arial"/>
                <w:noProof/>
              </w:rPr>
              <w:t xml:space="preserve">It is proposed to configure </w:t>
            </w:r>
            <w:r w:rsidRPr="00822C44">
              <w:rPr>
                <w:rFonts w:cs="Arial"/>
                <w:i/>
                <w:noProof/>
              </w:rPr>
              <w:t xml:space="preserve">f_NR_ULGrantConfiguration_Start </w:t>
            </w:r>
            <w:r w:rsidRPr="00822C44">
              <w:rPr>
                <w:rFonts w:cs="Arial"/>
                <w:noProof/>
              </w:rPr>
              <w:t xml:space="preserve">at T+10 from f_NR_SS_SRBs_DRBs_Config, so that SS can process the RB configuration in time and continue with the UL grant configuration configuration afterwards   </w:t>
            </w:r>
          </w:p>
        </w:tc>
      </w:tr>
      <w:tr w:rsidR="00A92CF8" w14:paraId="5D69B80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CAB19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CD525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92CF8" w14:paraId="26DAD47C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66267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9CC2E" w14:textId="77777777" w:rsidR="00A92CF8" w:rsidRPr="00822C44" w:rsidRDefault="00A92CF8" w:rsidP="00A92CF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2C44">
              <w:rPr>
                <w:noProof/>
              </w:rPr>
              <w:t>Testcase stability issues will be seen during UL grant configuration .</w:t>
            </w:r>
          </w:p>
        </w:tc>
      </w:tr>
      <w:tr w:rsidR="00A92CF8" w14:paraId="464347EE" w14:textId="77777777" w:rsidTr="00BD0D20">
        <w:tc>
          <w:tcPr>
            <w:tcW w:w="2694" w:type="dxa"/>
            <w:gridSpan w:val="2"/>
          </w:tcPr>
          <w:p w14:paraId="34164F5F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EFBD70" w14:textId="77777777" w:rsidR="00A92CF8" w:rsidRDefault="00A92CF8" w:rsidP="00A9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3E75238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B51ED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2AA1D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A92CF8" w14:paraId="7302110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E734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57979" w14:textId="77777777" w:rsidR="00A92CF8" w:rsidRDefault="00A92CF8" w:rsidP="00A9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CF8" w14:paraId="3E0CE25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39C2C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B1607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906C7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75BA11" w14:textId="77777777" w:rsidR="00A92CF8" w:rsidRDefault="00A92CF8" w:rsidP="00A92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6FD360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2EB7725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4F77C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70086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C0287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9B374" w14:textId="77777777" w:rsidR="00A92CF8" w:rsidRDefault="00A92CF8" w:rsidP="00A92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6751B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12B2B35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A2BE0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21A05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D365D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B7410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06154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3DA49AD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4362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0EF95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3C6AC" w14:textId="77777777" w:rsidR="00A92CF8" w:rsidRDefault="00A92CF8" w:rsidP="00A9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9A062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AAFBC" w14:textId="77777777" w:rsidR="00A92CF8" w:rsidRDefault="00A92CF8" w:rsidP="00A92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CF8" w14:paraId="49BBC5F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5C269" w14:textId="77777777" w:rsidR="00A92CF8" w:rsidRDefault="00A92CF8" w:rsidP="00A92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023D8" w14:textId="77777777" w:rsidR="00A92CF8" w:rsidRDefault="00A92CF8" w:rsidP="00A92CF8">
            <w:pPr>
              <w:pStyle w:val="CRCoverPage"/>
              <w:spacing w:after="0"/>
              <w:rPr>
                <w:noProof/>
              </w:rPr>
            </w:pPr>
          </w:p>
        </w:tc>
      </w:tr>
      <w:tr w:rsidR="00A92CF8" w14:paraId="6F5EB037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5C2C2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D7141" w14:textId="77777777" w:rsidR="00A92CF8" w:rsidRDefault="00A92CF8" w:rsidP="00A92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CF8" w:rsidRPr="008863B9" w14:paraId="74ED2191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B1383" w14:textId="77777777" w:rsidR="00A92CF8" w:rsidRPr="008863B9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4840DD" w14:textId="77777777" w:rsidR="00A92CF8" w:rsidRPr="008863B9" w:rsidRDefault="00A92CF8" w:rsidP="00A92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CF8" w14:paraId="5450E71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DBC39" w14:textId="77777777" w:rsidR="00A92CF8" w:rsidRDefault="00A92CF8" w:rsidP="00A9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ABCFD" w14:textId="77777777" w:rsidR="00A92CF8" w:rsidRDefault="00A92CF8" w:rsidP="00A92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BD30A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8FA9838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E548B" w14:textId="77777777" w:rsidR="009478EE" w:rsidRDefault="009478EE" w:rsidP="009478EE">
      <w:pPr>
        <w:rPr>
          <w:noProof/>
        </w:rPr>
      </w:pPr>
    </w:p>
    <w:p w14:paraId="2AEE14D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8654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AA151DF" w14:textId="77777777" w:rsidR="005B45A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45A1" w:rsidRPr="005F1177">
        <w:rPr>
          <w:rFonts w:ascii="Arial" w:hAnsi="Arial" w:cs="Arial"/>
          <w:iCs/>
        </w:rPr>
        <w:t>Table of Contents</w:t>
      </w:r>
      <w:r w:rsidR="005B45A1">
        <w:tab/>
      </w:r>
      <w:r w:rsidR="005B45A1">
        <w:fldChar w:fldCharType="begin"/>
      </w:r>
      <w:r w:rsidR="005B45A1">
        <w:instrText xml:space="preserve"> PAGEREF _Toc153865422 \h </w:instrText>
      </w:r>
      <w:r w:rsidR="005B45A1">
        <w:fldChar w:fldCharType="separate"/>
      </w:r>
      <w:r w:rsidR="005B45A1">
        <w:t>2</w:t>
      </w:r>
      <w:r w:rsidR="005B45A1">
        <w:fldChar w:fldCharType="end"/>
      </w:r>
    </w:p>
    <w:p w14:paraId="69CE9779" w14:textId="77777777" w:rsidR="005B45A1" w:rsidRDefault="005B45A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F11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F11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_Toc153865423 \h </w:instrText>
      </w:r>
      <w:r>
        <w:fldChar w:fldCharType="separate"/>
      </w:r>
      <w:r>
        <w:t>2</w:t>
      </w:r>
      <w:r>
        <w:fldChar w:fldCharType="end"/>
      </w:r>
    </w:p>
    <w:p w14:paraId="3595F764" w14:textId="77777777" w:rsidR="005B45A1" w:rsidRDefault="005B45A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F117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F11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_Toc153865424 \h </w:instrText>
      </w:r>
      <w:r>
        <w:fldChar w:fldCharType="separate"/>
      </w:r>
      <w:r>
        <w:t>2</w:t>
      </w:r>
      <w:r>
        <w:fldChar w:fldCharType="end"/>
      </w:r>
    </w:p>
    <w:p w14:paraId="55408986" w14:textId="77777777" w:rsidR="005B45A1" w:rsidRDefault="005B45A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F11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F1177">
        <w:rPr>
          <w:rFonts w:cs="Arial"/>
          <w:b/>
          <w:bCs/>
          <w:color w:val="000000"/>
          <w:lang w:val="en-US" w:eastAsia="en-GB"/>
        </w:rPr>
        <w:t>Change to the Function fl_TC_9_1_7_1_Body</w:t>
      </w:r>
      <w:r>
        <w:tab/>
      </w:r>
      <w:r>
        <w:fldChar w:fldCharType="begin"/>
      </w:r>
      <w:r>
        <w:instrText xml:space="preserve"> PAGEREF _Toc153865425 \h </w:instrText>
      </w:r>
      <w:r>
        <w:fldChar w:fldCharType="separate"/>
      </w:r>
      <w:r>
        <w:t>2</w:t>
      </w:r>
      <w:r>
        <w:fldChar w:fldCharType="end"/>
      </w:r>
    </w:p>
    <w:p w14:paraId="27E8BD7C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86542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6BA15C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822C44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BE2B4C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33D502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7239455B" w14:textId="77777777" w:rsidR="007A73E5" w:rsidRDefault="007A73E5" w:rsidP="007A73E5">
      <w:pPr>
        <w:rPr>
          <w:b/>
          <w:sz w:val="24"/>
          <w:lang w:eastAsia="ja-JP"/>
        </w:rPr>
      </w:pPr>
    </w:p>
    <w:p w14:paraId="1A2695B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865424"/>
      <w:r w:rsidRPr="00854C55">
        <w:rPr>
          <w:b/>
        </w:rPr>
        <w:t>Corrections required</w:t>
      </w:r>
      <w:bookmarkEnd w:id="22"/>
      <w:bookmarkEnd w:id="23"/>
      <w:bookmarkEnd w:id="24"/>
    </w:p>
    <w:p w14:paraId="554974DA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86542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3467C1" w:rsidRPr="00122B8C">
        <w:rPr>
          <w:rFonts w:cs="Arial"/>
          <w:b/>
          <w:bCs/>
          <w:color w:val="000000"/>
          <w:lang w:val="en-US" w:eastAsia="en-GB"/>
        </w:rPr>
        <w:t>fl_TC_9_1_7_1_Body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7149801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A8F5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B011" w14:textId="77777777" w:rsidR="004A40D5" w:rsidRPr="00E13853" w:rsidRDefault="00C752E9" w:rsidP="00206ED0">
            <w:pPr>
              <w:pStyle w:val="CRCoverPage"/>
              <w:spacing w:after="0"/>
              <w:rPr>
                <w:noProof/>
              </w:rPr>
            </w:pPr>
            <w:r w:rsidRPr="00C752E9">
              <w:rPr>
                <w:rFonts w:cs="Arial"/>
                <w:noProof/>
              </w:rPr>
              <w:t>fl_TC_9_1_7_1_Body</w:t>
            </w:r>
          </w:p>
        </w:tc>
      </w:tr>
      <w:tr w:rsidR="00F86BAD" w14:paraId="7864199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2085" w14:textId="77777777"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083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BB6623">
              <w:rPr>
                <w:rFonts w:cs="Arial"/>
                <w:b/>
                <w:noProof/>
              </w:rPr>
              <w:t>fl_TC_9_1_7_1_Body</w:t>
            </w:r>
            <w:r>
              <w:rPr>
                <w:rFonts w:cs="Arial"/>
                <w:noProof/>
              </w:rPr>
              <w:t xml:space="preserve"> at </w:t>
            </w:r>
            <w:r w:rsidRPr="00BB6623">
              <w:rPr>
                <w:rFonts w:cs="Arial"/>
                <w:noProof/>
              </w:rPr>
              <w:t xml:space="preserve">Step 9 </w:t>
            </w:r>
            <w:r>
              <w:rPr>
                <w:rFonts w:cs="Arial"/>
                <w:noProof/>
              </w:rPr>
              <w:t>–</w:t>
            </w:r>
            <w:r w:rsidRPr="00BB6623">
              <w:rPr>
                <w:rFonts w:cs="Arial"/>
                <w:noProof/>
              </w:rPr>
              <w:t xml:space="preserve"> 10</w:t>
            </w:r>
            <w:r>
              <w:rPr>
                <w:rFonts w:cs="Arial"/>
                <w:noProof/>
              </w:rPr>
              <w:t xml:space="preserve"> , as part of function </w:t>
            </w:r>
            <w:r w:rsidRPr="00D72401">
              <w:rPr>
                <w:rFonts w:cs="Arial"/>
                <w:i/>
                <w:noProof/>
              </w:rPr>
              <w:t>f_NR_RRCRelease_Local</w:t>
            </w:r>
            <w:r>
              <w:rPr>
                <w:rFonts w:cs="Arial"/>
                <w:noProof/>
              </w:rPr>
              <w:t xml:space="preserve">, at T+60 </w:t>
            </w:r>
            <w:r w:rsidRPr="00956ED2">
              <w:rPr>
                <w:rFonts w:cs="Arial"/>
                <w:i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 is performed. </w:t>
            </w:r>
          </w:p>
          <w:p w14:paraId="18EC6566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right after this at the same time </w:t>
            </w:r>
          </w:p>
          <w:p w14:paraId="3FFAAB6F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 w:rsidRPr="00873204">
              <w:rPr>
                <w:rFonts w:cs="Arial"/>
                <w:i/>
                <w:noProof/>
              </w:rPr>
              <w:t>f_NR_ULGrantConfiguration_Start</w:t>
            </w:r>
            <w:r>
              <w:rPr>
                <w:rFonts w:cs="Arial"/>
                <w:noProof/>
              </w:rPr>
              <w:t xml:space="preserve"> configuration is also done . </w:t>
            </w:r>
          </w:p>
          <w:p w14:paraId="0E8F8FB4" w14:textId="77777777" w:rsidR="00F86BAD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889FB8" w14:textId="77777777" w:rsidR="00F86BAD" w:rsidRPr="00C14CD0" w:rsidRDefault="00F86BAD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configure </w:t>
            </w:r>
            <w:r w:rsidRPr="009308BC">
              <w:rPr>
                <w:rFonts w:cs="Arial"/>
                <w:i/>
                <w:noProof/>
              </w:rPr>
              <w:t xml:space="preserve">f_NR_ULGrantConfiguration_Start </w:t>
            </w:r>
            <w:r>
              <w:rPr>
                <w:rFonts w:cs="Arial"/>
                <w:noProof/>
              </w:rPr>
              <w:t xml:space="preserve">at </w:t>
            </w:r>
            <w:r w:rsidRPr="002B2730">
              <w:rPr>
                <w:rFonts w:cs="Arial"/>
                <w:b/>
                <w:noProof/>
              </w:rPr>
              <w:t>T+10</w:t>
            </w:r>
            <w:r>
              <w:rPr>
                <w:rFonts w:cs="Arial"/>
                <w:noProof/>
              </w:rPr>
              <w:t xml:space="preserve"> from </w:t>
            </w:r>
            <w:r w:rsidRPr="00BB6623">
              <w:rPr>
                <w:rFonts w:cs="Arial"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, so that SS can process the RB configuration in time and continue with the UL grant configuration configuration afterwards   </w:t>
            </w:r>
          </w:p>
        </w:tc>
      </w:tr>
      <w:tr w:rsidR="00F86BAD" w14:paraId="29B2561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2466" w14:textId="77777777"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A9B" w14:textId="77777777" w:rsidR="00F86BAD" w:rsidRPr="007520C3" w:rsidRDefault="00C61757" w:rsidP="00F86BA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configure </w:t>
            </w:r>
            <w:r w:rsidRPr="009308BC">
              <w:rPr>
                <w:rFonts w:cs="Arial"/>
                <w:i/>
                <w:noProof/>
              </w:rPr>
              <w:t xml:space="preserve">f_NR_ULGrantConfiguration_Start </w:t>
            </w:r>
            <w:r>
              <w:rPr>
                <w:rFonts w:cs="Arial"/>
                <w:noProof/>
              </w:rPr>
              <w:t xml:space="preserve">at </w:t>
            </w:r>
            <w:r w:rsidRPr="002B2730">
              <w:rPr>
                <w:rFonts w:cs="Arial"/>
                <w:b/>
                <w:noProof/>
              </w:rPr>
              <w:t>T+10</w:t>
            </w:r>
            <w:r>
              <w:rPr>
                <w:rFonts w:cs="Arial"/>
                <w:noProof/>
              </w:rPr>
              <w:t xml:space="preserve"> from </w:t>
            </w:r>
            <w:r w:rsidRPr="00BB6623">
              <w:rPr>
                <w:rFonts w:cs="Arial"/>
                <w:noProof/>
              </w:rPr>
              <w:t>f_NR_SS_SRBs_DRBs_Config</w:t>
            </w:r>
            <w:r>
              <w:rPr>
                <w:rFonts w:cs="Arial"/>
                <w:noProof/>
              </w:rPr>
              <w:t xml:space="preserve">, so that SS can process the RB configuration in time and continue with the UL grant configuration configuration afterwards   </w:t>
            </w:r>
          </w:p>
        </w:tc>
      </w:tr>
      <w:tr w:rsidR="00F86BAD" w14:paraId="3FFC4A2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E19B" w14:textId="77777777" w:rsidR="00F86BAD" w:rsidRDefault="00F86BAD" w:rsidP="00F86B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4D1" w14:textId="77777777" w:rsidR="00F86BAD" w:rsidRPr="007520C3" w:rsidRDefault="00C61757" w:rsidP="00F86BAD">
            <w:pPr>
              <w:pStyle w:val="CRCoverPage"/>
              <w:spacing w:after="0"/>
              <w:rPr>
                <w:rFonts w:cs="Arial"/>
                <w:noProof/>
              </w:rPr>
            </w:pPr>
            <w:r w:rsidRPr="00C61757">
              <w:rPr>
                <w:rFonts w:cs="Arial"/>
                <w:noProof/>
              </w:rPr>
              <w:t>NR5GC\9_1_7\Service_Request_NR5GC.ttcn</w:t>
            </w:r>
          </w:p>
        </w:tc>
      </w:tr>
      <w:tr w:rsidR="00F86BAD" w14:paraId="32E591C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165A" w14:textId="77777777" w:rsidR="00F86BAD" w:rsidRDefault="00F86BAD" w:rsidP="00F86B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B47" w14:textId="77777777" w:rsidR="00F86BAD" w:rsidRDefault="00F86BAD" w:rsidP="00F86BA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C174B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4BC1C8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60B6768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28C2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>function fl_TC_9_1_7_1_Body() runs on NR5GC_PTC</w:t>
            </w:r>
          </w:p>
          <w:p w14:paraId="67EB596A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AD22786" w14:textId="77777777" w:rsidR="00795527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DB7D6B"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B432EB8" w14:textId="77777777" w:rsidR="0080231A" w:rsidRPr="0080231A" w:rsidRDefault="0080231A" w:rsidP="007955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645063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[]t_T3517.timeout</w:t>
            </w:r>
          </w:p>
          <w:p w14:paraId="326CD66F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{   //@sic R5s210839 sic@</w:t>
            </w:r>
          </w:p>
          <w:p w14:paraId="146B2C7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v_TimingDL := f_NR_RRCRelease_Local(v_NGC_NASCellA, f_NR_GetNextSendOccasion_DL(v_NGC_NASCellA, tsc_NR_DelayBeforeIntraCellHO)); //@sic R5s200087, R5s200662 sic@, R5s220551 sic@</w:t>
            </w:r>
          </w:p>
          <w:p w14:paraId="6E952698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f_NR_ULGrantConfiguration_Start(v_NGC_NASCellA, cs_TimingInfo_NR(v_TimingDL));</w:t>
            </w:r>
          </w:p>
          <w:p w14:paraId="6AF687DB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10");</w:t>
            </w:r>
          </w:p>
          <w:p w14:paraId="0EC6D978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//UL grant already configured with activation time</w:t>
            </w:r>
          </w:p>
          <w:p w14:paraId="7D917C46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v_ReceivedMsg := f_NR_RRC_ConnEst_DefWithNas (v_NGC_NASCellA, tsc_NR_RRC_TI_Def, ?, -, -, -, -, -, false); //@sic R5s200087 sic@</w:t>
            </w:r>
          </w:p>
          <w:p w14:paraId="515985A9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(not f_Check_NG_ServiceReqMsg (v_ReceivedMsg.Pdu, cr_NAS_KeySetIdentifier(v_KeySetId,</w:t>
            </w:r>
          </w:p>
          <w:p w14:paraId="72698486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tsc_NasKsi_NativeSecurityContext), v_S_TMSI_A, '0001'B,</w:t>
            </w:r>
          </w:p>
          <w:p w14:paraId="550E0A9B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16B9B4F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-)) {</w:t>
            </w:r>
          </w:p>
          <w:p w14:paraId="6D5FA38B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"Service Request Message Failed");</w:t>
            </w:r>
          </w:p>
          <w:p w14:paraId="09120076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2A8772D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v_Result := false; //@sic R5s200087 sic@</w:t>
            </w:r>
          </w:p>
          <w:p w14:paraId="63F0B7B0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if(v_PSI &lt;8){ //@sic R5s200087 sic@</w:t>
            </w:r>
          </w:p>
          <w:p w14:paraId="24C3B993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f_Bitstring_BitIsSet(v_ReceivedMsg.Pdu.PiggybackedPduList[0].Msg.service_Request.ulDataStatus.psi0_7, 7-v_PSI);</w:t>
            </w:r>
          </w:p>
          <w:p w14:paraId="03B2FFB1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07E120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A544877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//@sic R5s200087 sic@</w:t>
            </w:r>
          </w:p>
          <w:p w14:paraId="2E6CCDC8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1F1F2F40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14:paraId="0A646991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932A5CF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if(not v_Result) //@sic R5s200087 sic@</w:t>
            </w:r>
          </w:p>
          <w:p w14:paraId="370FD0A3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74C3E044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f_NR_SetVerdictFailOrInconc(__FILE__, __LINE__, "UL Data status in Service Request Message Failed");</w:t>
            </w:r>
          </w:p>
          <w:p w14:paraId="197F95DA" w14:textId="77777777" w:rsidR="0080231A" w:rsidRPr="0080231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EA49D7E" w14:textId="77777777" w:rsidR="00A361CA" w:rsidRDefault="0080231A" w:rsidP="008023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</w:t>
            </w:r>
          </w:p>
          <w:p w14:paraId="1C3AC7B0" w14:textId="77777777" w:rsidR="00A361CA" w:rsidRP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14:paraId="4E8ACAA9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D8D92F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0A3519A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7C00" w14:textId="77777777" w:rsidR="008B51C1" w:rsidRDefault="008B51C1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Common4G5G_Timing all; //WA#WI=1227913</w:t>
            </w:r>
            <w:r w:rsidR="00544056"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03DFD84" w14:textId="77777777"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fl_TC_8_2_3_8_1x_TestBody(NR_CellId_Type p_NR_CellId) runs on ENDC_NR_PTC</w:t>
            </w:r>
          </w:p>
          <w:p w14:paraId="253391FD" w14:textId="77777777"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6745301" w14:textId="77777777" w:rsidR="00763387" w:rsidRPr="0080231A" w:rsidRDefault="00056CB2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A11AC3" w14:textId="77777777"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A8C9D07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710ED9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[]t_T3517.timeout</w:t>
            </w:r>
          </w:p>
          <w:p w14:paraId="2F539E08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{   //@sic R5s210839 sic@</w:t>
            </w:r>
          </w:p>
          <w:p w14:paraId="35E274D8" w14:textId="77777777"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v_TimingDL := f_NR_RRCRelease_Local(v_NGC_NASCellA, f_NR_GetNextSendOccasion_DL(v_NGC_NASCellA, tsc_NR_DelayBeforeIntraCellHO)); //@sic R5s200087, R5s200662 sic@, R5s220551 sic@</w:t>
            </w:r>
          </w:p>
          <w:p w14:paraId="4BA95770" w14:textId="77777777" w:rsidR="008B51C1" w:rsidRPr="0080231A" w:rsidRDefault="008B51C1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="008A09D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8B51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 10); //WA#WI=1227913</w:t>
            </w:r>
          </w:p>
          <w:p w14:paraId="3A8C3CC7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f_NR_ULGrantConfiguration_Start(v_NGC_NASCellA, cs_TimingInfo_NR(v_TimingDL));</w:t>
            </w:r>
          </w:p>
          <w:p w14:paraId="31047702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f_NR_PreliminaryPass(__FILE__, __LINE__, "Step 10");</w:t>
            </w:r>
          </w:p>
          <w:p w14:paraId="135663F7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//UL grant already configured with activation time</w:t>
            </w:r>
          </w:p>
          <w:p w14:paraId="7445C535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v_ReceivedMsg := f_NR_RRC_ConnEst_DefWithNas (v_NGC_NASCellA, tsc_NR_RRC_TI_Def, ?, -, -, -, -, -, false); //@sic R5s200087 sic@</w:t>
            </w:r>
          </w:p>
          <w:p w14:paraId="33AB7139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(not f_Check_NG_ServiceReqMsg (v_ReceivedMsg.Pdu, cr_NAS_KeySetIdentifier(v_KeySetId,</w:t>
            </w:r>
          </w:p>
          <w:p w14:paraId="532371FF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tsc_NasKsi_NativeSecurityContext), v_S_TMSI_A, '0001'B,</w:t>
            </w:r>
          </w:p>
          <w:p w14:paraId="11D918C2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50978B24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-)) {</w:t>
            </w:r>
          </w:p>
          <w:p w14:paraId="60C1B48D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"Service Request Message Failed");</w:t>
            </w:r>
          </w:p>
          <w:p w14:paraId="02386236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81C750D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v_Result := false; //@sic R5s200087 sic@</w:t>
            </w:r>
          </w:p>
          <w:p w14:paraId="06C35FDA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if(v_PSI &lt;8){ //@sic R5s200087 sic@</w:t>
            </w:r>
          </w:p>
          <w:p w14:paraId="1040D66F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f_Bitstring_BitIsSet(v_ReceivedMsg.Pdu.PiggybackedPduList[0].Msg.service_Request.ulDataStatus.psi0_7, 7-v_PSI);</w:t>
            </w:r>
          </w:p>
          <w:p w14:paraId="226F288F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73AD53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9CD058B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//@sic R5s200087 sic@</w:t>
            </w:r>
          </w:p>
          <w:p w14:paraId="495A8EC5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3223FD59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14:paraId="29BB1ABF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09FDDBF2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if(not v_Result) //@sic R5s200087 sic@</w:t>
            </w:r>
          </w:p>
          <w:p w14:paraId="6AEB7C1F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{</w:t>
            </w:r>
          </w:p>
          <w:p w14:paraId="6705ADB7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f_NR_SetVerdictFailOrInconc(__FILE__, __LINE__, "UL Data status in Service Request Message Failed");</w:t>
            </w:r>
          </w:p>
          <w:p w14:paraId="5FE63A71" w14:textId="77777777" w:rsidR="00763387" w:rsidRPr="0080231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E5CEFA6" w14:textId="77777777" w:rsidR="00763387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3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</w:t>
            </w:r>
          </w:p>
          <w:p w14:paraId="6E626AAD" w14:textId="77777777" w:rsidR="002F79CF" w:rsidRPr="00F212AA" w:rsidRDefault="00763387" w:rsidP="007633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14:paraId="247E6A5F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5CAC" w14:textId="77777777" w:rsidR="000160A8" w:rsidRDefault="000160A8">
      <w:r>
        <w:separator/>
      </w:r>
    </w:p>
  </w:endnote>
  <w:endnote w:type="continuationSeparator" w:id="0">
    <w:p w14:paraId="3921F3BF" w14:textId="77777777" w:rsidR="000160A8" w:rsidRDefault="0001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F2D7" w14:textId="77777777" w:rsidR="00A92CF8" w:rsidRDefault="00A92C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CF72" w14:textId="77777777" w:rsidR="00A92CF8" w:rsidRDefault="00A92C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F271" w14:textId="77777777" w:rsidR="00A92CF8" w:rsidRDefault="00A92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0AE85" w14:textId="77777777" w:rsidR="000160A8" w:rsidRDefault="000160A8">
      <w:r>
        <w:separator/>
      </w:r>
    </w:p>
  </w:footnote>
  <w:footnote w:type="continuationSeparator" w:id="0">
    <w:p w14:paraId="0BF3FA6A" w14:textId="77777777" w:rsidR="000160A8" w:rsidRDefault="00016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6C3F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57F3F1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922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80D218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F4C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66AD1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42F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1B5F9A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26E6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3249FF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B99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E4D479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2164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7651730">
    <w:abstractNumId w:val="20"/>
  </w:num>
  <w:num w:numId="3" w16cid:durableId="2042707214">
    <w:abstractNumId w:val="8"/>
  </w:num>
  <w:num w:numId="4" w16cid:durableId="2100329196">
    <w:abstractNumId w:val="35"/>
  </w:num>
  <w:num w:numId="5" w16cid:durableId="51542638">
    <w:abstractNumId w:val="28"/>
  </w:num>
  <w:num w:numId="6" w16cid:durableId="1708484630">
    <w:abstractNumId w:val="32"/>
  </w:num>
  <w:num w:numId="7" w16cid:durableId="1720669737">
    <w:abstractNumId w:val="11"/>
  </w:num>
  <w:num w:numId="8" w16cid:durableId="114177055">
    <w:abstractNumId w:val="33"/>
  </w:num>
  <w:num w:numId="9" w16cid:durableId="1878199882">
    <w:abstractNumId w:val="19"/>
  </w:num>
  <w:num w:numId="10" w16cid:durableId="253520414">
    <w:abstractNumId w:val="24"/>
  </w:num>
  <w:num w:numId="11" w16cid:durableId="626398627">
    <w:abstractNumId w:val="0"/>
  </w:num>
  <w:num w:numId="12" w16cid:durableId="1760247706">
    <w:abstractNumId w:val="10"/>
  </w:num>
  <w:num w:numId="13" w16cid:durableId="1628005187">
    <w:abstractNumId w:val="37"/>
  </w:num>
  <w:num w:numId="14" w16cid:durableId="97872680">
    <w:abstractNumId w:val="5"/>
  </w:num>
  <w:num w:numId="15" w16cid:durableId="672612521">
    <w:abstractNumId w:val="26"/>
  </w:num>
  <w:num w:numId="16" w16cid:durableId="1234314268">
    <w:abstractNumId w:val="23"/>
  </w:num>
  <w:num w:numId="17" w16cid:durableId="1775401373">
    <w:abstractNumId w:val="25"/>
  </w:num>
  <w:num w:numId="18" w16cid:durableId="1352294506">
    <w:abstractNumId w:val="15"/>
  </w:num>
  <w:num w:numId="19" w16cid:durableId="2080441722">
    <w:abstractNumId w:val="34"/>
  </w:num>
  <w:num w:numId="20" w16cid:durableId="1174488383">
    <w:abstractNumId w:val="30"/>
  </w:num>
  <w:num w:numId="21" w16cid:durableId="592973618">
    <w:abstractNumId w:val="36"/>
  </w:num>
  <w:num w:numId="22" w16cid:durableId="1766337641">
    <w:abstractNumId w:val="27"/>
  </w:num>
  <w:num w:numId="23" w16cid:durableId="1021980748">
    <w:abstractNumId w:val="16"/>
  </w:num>
  <w:num w:numId="24" w16cid:durableId="55664474">
    <w:abstractNumId w:val="21"/>
  </w:num>
  <w:num w:numId="25" w16cid:durableId="467016717">
    <w:abstractNumId w:val="6"/>
  </w:num>
  <w:num w:numId="26" w16cid:durableId="1274707327">
    <w:abstractNumId w:val="13"/>
  </w:num>
  <w:num w:numId="27" w16cid:durableId="755975881">
    <w:abstractNumId w:val="18"/>
  </w:num>
  <w:num w:numId="28" w16cid:durableId="1534802354">
    <w:abstractNumId w:val="1"/>
  </w:num>
  <w:num w:numId="29" w16cid:durableId="1339652707">
    <w:abstractNumId w:val="2"/>
  </w:num>
  <w:num w:numId="30" w16cid:durableId="1154953156">
    <w:abstractNumId w:val="17"/>
  </w:num>
  <w:num w:numId="31" w16cid:durableId="1238900703">
    <w:abstractNumId w:val="31"/>
  </w:num>
  <w:num w:numId="32" w16cid:durableId="1791506923">
    <w:abstractNumId w:val="4"/>
  </w:num>
  <w:num w:numId="33" w16cid:durableId="162550720">
    <w:abstractNumId w:val="9"/>
  </w:num>
  <w:num w:numId="34" w16cid:durableId="491142921">
    <w:abstractNumId w:val="7"/>
  </w:num>
  <w:num w:numId="35" w16cid:durableId="463280297">
    <w:abstractNumId w:val="3"/>
  </w:num>
  <w:num w:numId="36" w16cid:durableId="878669693">
    <w:abstractNumId w:val="29"/>
  </w:num>
  <w:num w:numId="37" w16cid:durableId="988679643">
    <w:abstractNumId w:val="12"/>
  </w:num>
  <w:num w:numId="38" w16cid:durableId="556090423">
    <w:abstractNumId w:val="22"/>
  </w:num>
  <w:num w:numId="39" w16cid:durableId="67098443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0A8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0FF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D68BA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2B8C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1D1C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569E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5EC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0D2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2A65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47DA0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204E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1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2D5"/>
    <w:rsid w:val="002A47D9"/>
    <w:rsid w:val="002A4AE0"/>
    <w:rsid w:val="002A4DCB"/>
    <w:rsid w:val="002A6222"/>
    <w:rsid w:val="002A7EBA"/>
    <w:rsid w:val="002A7F3A"/>
    <w:rsid w:val="002B04C3"/>
    <w:rsid w:val="002B0756"/>
    <w:rsid w:val="002B0923"/>
    <w:rsid w:val="002B0F0C"/>
    <w:rsid w:val="002B1324"/>
    <w:rsid w:val="002B14D3"/>
    <w:rsid w:val="002B159B"/>
    <w:rsid w:val="002B21F9"/>
    <w:rsid w:val="002B2730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7C1"/>
    <w:rsid w:val="00346D77"/>
    <w:rsid w:val="00350A47"/>
    <w:rsid w:val="00350C3D"/>
    <w:rsid w:val="00351C67"/>
    <w:rsid w:val="003533D5"/>
    <w:rsid w:val="00353843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6A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3CD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46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4FD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D48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698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45A1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5DDC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2C1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1F41"/>
    <w:rsid w:val="00672571"/>
    <w:rsid w:val="006726D2"/>
    <w:rsid w:val="006735AF"/>
    <w:rsid w:val="0067414F"/>
    <w:rsid w:val="00674573"/>
    <w:rsid w:val="00674BA8"/>
    <w:rsid w:val="0067573F"/>
    <w:rsid w:val="00676945"/>
    <w:rsid w:val="00676A70"/>
    <w:rsid w:val="00676F10"/>
    <w:rsid w:val="00680042"/>
    <w:rsid w:val="00680C3A"/>
    <w:rsid w:val="00681691"/>
    <w:rsid w:val="006835C7"/>
    <w:rsid w:val="0068444E"/>
    <w:rsid w:val="006845C0"/>
    <w:rsid w:val="006867D9"/>
    <w:rsid w:val="00686FA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7A3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1BE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50F9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387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27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550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31A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505"/>
    <w:rsid w:val="008159D3"/>
    <w:rsid w:val="00816409"/>
    <w:rsid w:val="00820822"/>
    <w:rsid w:val="008212D4"/>
    <w:rsid w:val="00822A77"/>
    <w:rsid w:val="00822C44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9D2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1918"/>
    <w:rsid w:val="00852764"/>
    <w:rsid w:val="0085287B"/>
    <w:rsid w:val="00852C3E"/>
    <w:rsid w:val="00852E76"/>
    <w:rsid w:val="008532B8"/>
    <w:rsid w:val="00853ED1"/>
    <w:rsid w:val="008541BE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04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2FD"/>
    <w:rsid w:val="008835F6"/>
    <w:rsid w:val="0088363E"/>
    <w:rsid w:val="00883A39"/>
    <w:rsid w:val="00885B05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09DC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1C1"/>
    <w:rsid w:val="008B5BF0"/>
    <w:rsid w:val="008B5CAA"/>
    <w:rsid w:val="008C1152"/>
    <w:rsid w:val="008C14E4"/>
    <w:rsid w:val="008C1E5A"/>
    <w:rsid w:val="008C2F23"/>
    <w:rsid w:val="008C4333"/>
    <w:rsid w:val="008C448F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16CA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B5E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B29"/>
    <w:rsid w:val="00904EBA"/>
    <w:rsid w:val="0090522F"/>
    <w:rsid w:val="009070E5"/>
    <w:rsid w:val="00907B05"/>
    <w:rsid w:val="00910AD9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C7B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08BC"/>
    <w:rsid w:val="009314F9"/>
    <w:rsid w:val="00932792"/>
    <w:rsid w:val="009329ED"/>
    <w:rsid w:val="00932A85"/>
    <w:rsid w:val="00932D4E"/>
    <w:rsid w:val="0093355C"/>
    <w:rsid w:val="00934560"/>
    <w:rsid w:val="00936129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6ED2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F62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190F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CF8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033"/>
    <w:rsid w:val="00AB1A26"/>
    <w:rsid w:val="00AB2083"/>
    <w:rsid w:val="00AB36AD"/>
    <w:rsid w:val="00AB3F1B"/>
    <w:rsid w:val="00AB4631"/>
    <w:rsid w:val="00AB509D"/>
    <w:rsid w:val="00AB5A76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1F34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902"/>
    <w:rsid w:val="00BB1BF6"/>
    <w:rsid w:val="00BB2352"/>
    <w:rsid w:val="00BB2775"/>
    <w:rsid w:val="00BB3B86"/>
    <w:rsid w:val="00BB5645"/>
    <w:rsid w:val="00BB5DFC"/>
    <w:rsid w:val="00BB6623"/>
    <w:rsid w:val="00BB794D"/>
    <w:rsid w:val="00BC019A"/>
    <w:rsid w:val="00BC07ED"/>
    <w:rsid w:val="00BC095A"/>
    <w:rsid w:val="00BC0C8B"/>
    <w:rsid w:val="00BC1C6F"/>
    <w:rsid w:val="00BC25AF"/>
    <w:rsid w:val="00BC28E7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757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52E9"/>
    <w:rsid w:val="00C75BB3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0F7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401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B7D6B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79F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56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2EA7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677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23FB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97E"/>
    <w:rsid w:val="00F65E51"/>
    <w:rsid w:val="00F6796E"/>
    <w:rsid w:val="00F708CA"/>
    <w:rsid w:val="00F70D58"/>
    <w:rsid w:val="00F72E6F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86BAD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2A9EC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338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H4VU7HTV54JD-1231737843-1107</_dlc_DocId>
    <_dlc_DocIdUrl xmlns="05fef6b6-48ff-4793-a586-dff4857ec2fd">
      <Url>https://sharepoint.rsint.net/teams/MRT_Dev/_layouts/15/DocIdRedir.aspx?ID=H4VU7HTV54JD-1231737843-1107</Url>
      <Description>H4VU7HTV54JD-1231737843-1107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54E865EF-894A-4342-A84C-3047B5FF46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BDA607-E7E2-43E8-8FF0-6F6B77B9E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723</Words>
  <Characters>7814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2023-12-19T08:13:00Z</dcterms:created>
  <dcterms:modified xsi:type="dcterms:W3CDTF">2024-02-26T16:57:00Z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a34e4f7e-2a36-4e8c-991a-aced915369b0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