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27A23" w14:textId="66E209D2" w:rsidR="009A5732" w:rsidRDefault="009A5732" w:rsidP="009A57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8D7FF9">
          <w:rPr>
            <w:b/>
            <w:i/>
            <w:noProof/>
            <w:sz w:val="28"/>
          </w:rPr>
          <w:t>210</w:t>
        </w:r>
      </w:fldSimple>
    </w:p>
    <w:p w14:paraId="3F8455E0" w14:textId="77777777" w:rsidR="009A5732" w:rsidRDefault="009A5732" w:rsidP="009A57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732" w14:paraId="597EE28B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F3EF3" w14:textId="77777777" w:rsidR="009A5732" w:rsidRDefault="009A573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5732" w14:paraId="05A63CCA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5C868" w14:textId="77777777" w:rsidR="009A5732" w:rsidRDefault="009A573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5732" w14:paraId="47BE855A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6C05D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02FDCC1E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30EB82A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BC27BC" w14:textId="77777777" w:rsidR="009A5732" w:rsidRPr="00410371" w:rsidRDefault="009A5732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B4D102B" w14:textId="77777777" w:rsidR="009A5732" w:rsidRDefault="009A573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2164A" w14:textId="77777777" w:rsidR="009A5732" w:rsidRPr="00410371" w:rsidRDefault="009A5732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3328</w:t>
              </w:r>
            </w:fldSimple>
          </w:p>
        </w:tc>
        <w:tc>
          <w:tcPr>
            <w:tcW w:w="709" w:type="dxa"/>
          </w:tcPr>
          <w:p w14:paraId="41CDF876" w14:textId="77777777" w:rsidR="009A5732" w:rsidRDefault="009A573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1B012" w14:textId="712FF3B9" w:rsidR="009A5732" w:rsidRPr="00410371" w:rsidRDefault="008D7FF9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28C56EA" w14:textId="77777777" w:rsidR="009A5732" w:rsidRDefault="009A573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F2793" w14:textId="1287FAA4" w:rsidR="009A5732" w:rsidRPr="00410371" w:rsidRDefault="009A5732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8D7FF9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CE00B4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67F5A99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C3C64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4C2D0B1C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7C77E" w14:textId="77777777" w:rsidR="009A5732" w:rsidRPr="00F25D98" w:rsidRDefault="009A573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5732" w14:paraId="3BB47895" w14:textId="77777777" w:rsidTr="00BD0D20">
        <w:tc>
          <w:tcPr>
            <w:tcW w:w="9641" w:type="dxa"/>
            <w:gridSpan w:val="9"/>
          </w:tcPr>
          <w:p w14:paraId="770FFEF2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2D0E9" w14:textId="77777777" w:rsidR="009A5732" w:rsidRDefault="009A5732" w:rsidP="009A57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732" w14:paraId="7FBC8852" w14:textId="77777777" w:rsidTr="00BD0D20">
        <w:tc>
          <w:tcPr>
            <w:tcW w:w="2835" w:type="dxa"/>
          </w:tcPr>
          <w:p w14:paraId="569539E2" w14:textId="77777777" w:rsidR="009A5732" w:rsidRDefault="009A573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A78A1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52970D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8A0B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183F1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1F7404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29185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593E1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6DC40" w14:textId="77777777" w:rsidR="009A5732" w:rsidRDefault="009A573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C6A267" w14:textId="77777777" w:rsidR="009A5732" w:rsidRDefault="009A5732" w:rsidP="009A57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732" w14:paraId="3A8DA9FE" w14:textId="77777777" w:rsidTr="00BD0D20">
        <w:tc>
          <w:tcPr>
            <w:tcW w:w="9640" w:type="dxa"/>
            <w:gridSpan w:val="11"/>
          </w:tcPr>
          <w:p w14:paraId="255149EC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5580102F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F4525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8E6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RRC testcase 8.2.3.11.1</w:t>
              </w:r>
            </w:fldSimple>
          </w:p>
        </w:tc>
      </w:tr>
      <w:tr w:rsidR="009A5732" w14:paraId="6D26BC4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CF9C433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8AC4D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3ED9A8D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2127D8A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6C704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A5732" w14:paraId="4B8D16D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D4F099B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07F36" w14:textId="7F6BC276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A5732" w14:paraId="49E3107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7EB29A09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C3A3E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1439A53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26FAE0E6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92983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E66CD0" w14:textId="77777777" w:rsidR="009A5732" w:rsidRDefault="009A573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E96AE9" w14:textId="77777777" w:rsidR="009A5732" w:rsidRDefault="009A573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7620F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2023-12-19</w:t>
              </w:r>
            </w:fldSimple>
          </w:p>
        </w:tc>
      </w:tr>
      <w:tr w:rsidR="009A5732" w14:paraId="71FF18A6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28387DF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03089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2A5EE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461BB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16426C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03780BDD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619C67" w14:textId="77777777" w:rsidR="009A5732" w:rsidRDefault="009A573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B9FE3F" w14:textId="77777777" w:rsidR="009A5732" w:rsidRDefault="009A5732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BA721" w14:textId="77777777" w:rsidR="009A5732" w:rsidRDefault="009A573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7A92" w14:textId="77777777" w:rsidR="009A5732" w:rsidRDefault="009A573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62E39" w14:textId="77777777" w:rsidR="009A5732" w:rsidRDefault="009A573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A5732" w14:paraId="6FE81EF3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6BD7E1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45AE3A" w14:textId="77777777" w:rsidR="009A5732" w:rsidRDefault="009A573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9B898" w14:textId="77777777" w:rsidR="009A5732" w:rsidRDefault="009A573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B6AAB" w14:textId="77777777" w:rsidR="009A5732" w:rsidRPr="007C2097" w:rsidRDefault="009A573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5732" w14:paraId="571559BF" w14:textId="77777777" w:rsidTr="00BD0D20">
        <w:tc>
          <w:tcPr>
            <w:tcW w:w="1843" w:type="dxa"/>
          </w:tcPr>
          <w:p w14:paraId="36F841CB" w14:textId="77777777" w:rsidR="009A5732" w:rsidRDefault="009A573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0E9C7" w14:textId="77777777" w:rsidR="009A5732" w:rsidRDefault="009A573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FD53C5C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0E84C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44368" w14:textId="77777777" w:rsidR="009A5732" w:rsidRPr="00CF375B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to 8bits to align with the length of ENDC gap formart. </w:t>
            </w:r>
          </w:p>
          <w:p w14:paraId="425ADC6D" w14:textId="77777777" w:rsidR="009A5732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Step 13, the duration of measurement report is 480ms, the time duration for checking should be Min time of RRC. </w:t>
            </w:r>
          </w:p>
          <w:p w14:paraId="32C70DCD" w14:textId="77777777" w:rsidR="009A5732" w:rsidRPr="007116A0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eastAsia="SimSun" w:cs="Arial"/>
                <w:lang w:eastAsia="zh-CN"/>
              </w:rPr>
              <w:t xml:space="preserve">According to the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  <w:r>
              <w:rPr>
                <w:rFonts w:eastAsia="SimSun" w:cs="Arial"/>
                <w:lang w:eastAsia="zh-CN"/>
              </w:rPr>
              <w:t xml:space="preserve"> of 38.523-1 need to</w:t>
            </w:r>
            <w:r>
              <w:t xml:space="preserve"> </w:t>
            </w:r>
            <w:r w:rsidRPr="007116A0">
              <w:rPr>
                <w:rFonts w:eastAsia="SimSun" w:cs="Arial"/>
                <w:lang w:eastAsia="zh-CN"/>
              </w:rPr>
              <w:t>handle the parallel behaviour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196940E6" w14:textId="77777777" w:rsidR="009A5732" w:rsidRPr="006C231F" w:rsidRDefault="009A5732" w:rsidP="009A57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C231F">
              <w:rPr>
                <w:noProof/>
              </w:rPr>
              <w:t>According to the Table 8.2.3.11.1.3.3-</w:t>
            </w:r>
            <w:r>
              <w:rPr>
                <w:noProof/>
              </w:rPr>
              <w:t xml:space="preserve"> </w:t>
            </w:r>
            <w:r w:rsidRPr="006C231F">
              <w:rPr>
                <w:noProof/>
              </w:rPr>
              <w:t>6 of 38.523-1 get ENDC gaps format.</w:t>
            </w:r>
          </w:p>
          <w:p w14:paraId="2E7CABBD" w14:textId="75EB7FB5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6C231F">
              <w:rPr>
                <w:noProof/>
              </w:rPr>
              <w:t>v_GapMask</w:t>
            </w:r>
            <w:r>
              <w:rPr>
                <w:noProof/>
              </w:rPr>
              <w:t xml:space="preserve"> to 8bits to ali</w:t>
            </w:r>
            <w:r>
              <w:rPr>
                <w:noProof/>
                <w:lang w:val="en-US"/>
              </w:rPr>
              <w:t>g</w:t>
            </w:r>
            <w:r>
              <w:rPr>
                <w:noProof/>
              </w:rPr>
              <w:t>n with the length of ENDC gap format</w:t>
            </w:r>
          </w:p>
        </w:tc>
      </w:tr>
      <w:tr w:rsidR="009A5732" w14:paraId="189C6C2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994C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AC675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6CAC9C5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D81D0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9CF26" w14:textId="4894FAD1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TTCN implementation do not follow the requirements of the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  <w:r>
              <w:rPr>
                <w:rFonts w:eastAsia="SimSun" w:cs="Arial"/>
                <w:lang w:eastAsia="zh-CN"/>
              </w:rPr>
              <w:t xml:space="preserve"> of 38.523-1 and </w:t>
            </w:r>
            <w:r w:rsidRPr="006C231F">
              <w:rPr>
                <w:noProof/>
              </w:rPr>
              <w:t>Table 8.2.3.11.1.3.3-</w:t>
            </w:r>
            <w:r>
              <w:rPr>
                <w:noProof/>
              </w:rPr>
              <w:t xml:space="preserve"> </w:t>
            </w:r>
            <w:r w:rsidRPr="006C231F">
              <w:rPr>
                <w:noProof/>
              </w:rPr>
              <w:t>6 of 38.523-1</w:t>
            </w:r>
            <w:r>
              <w:rPr>
                <w:noProof/>
              </w:rPr>
              <w:t>, this is now addressed. Please see below for detailed change description.</w:t>
            </w:r>
          </w:p>
        </w:tc>
      </w:tr>
      <w:tr w:rsidR="009A5732" w14:paraId="61F55FF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60CD8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79B80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830EF9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F0768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BEC9C" w14:textId="2092A821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9A5732" w14:paraId="124A5140" w14:textId="77777777" w:rsidTr="00BD0D20">
        <w:tc>
          <w:tcPr>
            <w:tcW w:w="2694" w:type="dxa"/>
            <w:gridSpan w:val="2"/>
          </w:tcPr>
          <w:p w14:paraId="08655D2A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3C2F0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78C12B90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BB27B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AF54B" w14:textId="69A36A4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8.2.3.11.1.ENDC</w:t>
            </w:r>
          </w:p>
        </w:tc>
      </w:tr>
      <w:tr w:rsidR="009A5732" w14:paraId="486D187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340B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63FDF" w14:textId="77777777" w:rsidR="009A5732" w:rsidRDefault="009A5732" w:rsidP="009A5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732" w14:paraId="39CA76A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16262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7FD73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3194A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E171B" w14:textId="77777777" w:rsidR="009A5732" w:rsidRDefault="009A5732" w:rsidP="009A5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F93DF4" w14:textId="77777777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712163C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5F926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3E78B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696F1" w14:textId="3903B3A0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94E0E" w14:textId="77777777" w:rsidR="009A5732" w:rsidRDefault="009A5732" w:rsidP="009A5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432E6" w14:textId="6410155D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17EB8BD4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E2C1A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EB4B1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BC93" w14:textId="5E0ED259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D17D0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75A2F" w14:textId="58106B39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2405CE3D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FF3D2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994C7" w14:textId="77777777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DA029" w14:textId="79A87646" w:rsidR="009A5732" w:rsidRDefault="009A5732" w:rsidP="009A5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62720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37D57C" w14:textId="08EE4CC4" w:rsidR="009A5732" w:rsidRDefault="009A5732" w:rsidP="009A5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732" w14:paraId="483DBE9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5CBFC" w14:textId="77777777" w:rsidR="009A5732" w:rsidRDefault="009A5732" w:rsidP="009A57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F4382" w14:textId="77777777" w:rsidR="009A5732" w:rsidRDefault="009A5732" w:rsidP="009A5732">
            <w:pPr>
              <w:pStyle w:val="CRCoverPage"/>
              <w:spacing w:after="0"/>
              <w:rPr>
                <w:noProof/>
              </w:rPr>
            </w:pPr>
          </w:p>
        </w:tc>
      </w:tr>
      <w:tr w:rsidR="009A5732" w14:paraId="170015CD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4DA0F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E1DF5" w14:textId="7777777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732" w:rsidRPr="008863B9" w14:paraId="184D91F2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510C1F" w14:textId="77777777" w:rsidR="009A5732" w:rsidRPr="008863B9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AF95F" w14:textId="77777777" w:rsidR="009A5732" w:rsidRPr="008863B9" w:rsidRDefault="009A5732" w:rsidP="009A57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732" w14:paraId="19F8D647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4C1FC" w14:textId="77777777" w:rsidR="009A5732" w:rsidRDefault="009A5732" w:rsidP="009A5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CEEA" w14:textId="77777777" w:rsidR="009A5732" w:rsidRDefault="009A5732" w:rsidP="009A5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F21E7" w14:textId="77777777" w:rsidR="009A5732" w:rsidRDefault="009A5732" w:rsidP="009A5732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5386336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F04BA45" w14:textId="7C00AD51" w:rsidR="009A5732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A5732" w:rsidRPr="00BB163D">
        <w:rPr>
          <w:rFonts w:ascii="Arial" w:hAnsi="Arial" w:cs="Arial"/>
          <w:iCs/>
          <w:noProof/>
        </w:rPr>
        <w:t>Table of Contents</w:t>
      </w:r>
      <w:r w:rsidR="009A5732">
        <w:rPr>
          <w:noProof/>
        </w:rPr>
        <w:tab/>
      </w:r>
      <w:r w:rsidR="009A5732">
        <w:rPr>
          <w:noProof/>
        </w:rPr>
        <w:fldChar w:fldCharType="begin"/>
      </w:r>
      <w:r w:rsidR="009A5732">
        <w:rPr>
          <w:noProof/>
        </w:rPr>
        <w:instrText xml:space="preserve"> PAGEREF _Toc153863365 \h </w:instrText>
      </w:r>
      <w:r w:rsidR="009A5732">
        <w:rPr>
          <w:noProof/>
        </w:rPr>
      </w:r>
      <w:r w:rsidR="009A5732">
        <w:rPr>
          <w:noProof/>
        </w:rPr>
        <w:fldChar w:fldCharType="separate"/>
      </w:r>
      <w:r w:rsidR="009A5732">
        <w:rPr>
          <w:noProof/>
        </w:rPr>
        <w:t>2</w:t>
      </w:r>
      <w:r w:rsidR="009A5732">
        <w:rPr>
          <w:noProof/>
        </w:rPr>
        <w:fldChar w:fldCharType="end"/>
      </w:r>
    </w:p>
    <w:p w14:paraId="136ABC2A" w14:textId="2DB28540" w:rsidR="009A5732" w:rsidRDefault="009A5732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BB163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BB163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C15B99" w14:textId="2DA5AD17" w:rsidR="009A5732" w:rsidRDefault="009A5732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BB163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BB163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4E3A2E0" w14:textId="16B353DE" w:rsidR="009A5732" w:rsidRDefault="009A5732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EC17E1" w14:textId="402493C8" w:rsidR="009A5732" w:rsidRDefault="009A5732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B5D1A66" w14:textId="2A60F239" w:rsidR="009A5732" w:rsidRDefault="009A5732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BB163D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BB163D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_Toc153863370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4FC3A10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3863366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7FFEEF9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9A5732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AC87BB5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Parikshit</w:t>
      </w:r>
      <w:r w:rsidR="009A5732">
        <w:rPr>
          <w:rFonts w:cs="Arial"/>
          <w:b/>
          <w:sz w:val="24"/>
          <w:lang w:eastAsia="ja-JP"/>
        </w:rPr>
        <w:t xml:space="preserve"> Bhise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53863367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53863368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126C080F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CF375B" w:rsidRPr="00CF375B">
              <w:rPr>
                <w:rFonts w:ascii="Arial" w:hAnsi="Arial" w:cs="Arial"/>
              </w:rPr>
              <w:t>fl_TC_8_2_3_11_1_ENDC_EUTRA_TestBody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A49DFC" w14:textId="114ABC19" w:rsidR="00DE4E0A" w:rsidRPr="00CF375B" w:rsidRDefault="00CF375B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to 8bits</w:t>
            </w:r>
            <w:r w:rsidR="0068324D">
              <w:rPr>
                <w:noProof/>
              </w:rPr>
              <w:t xml:space="preserve"> to align with the length of ENDC gap formart.</w:t>
            </w:r>
            <w:r>
              <w:rPr>
                <w:noProof/>
              </w:rPr>
              <w:t xml:space="preserve"> </w:t>
            </w:r>
          </w:p>
          <w:p w14:paraId="3A747649" w14:textId="5B7EBBE6" w:rsidR="00CF375B" w:rsidRDefault="0068324D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Step 13, </w:t>
            </w:r>
            <w:r w:rsidR="00CF375B">
              <w:rPr>
                <w:rFonts w:eastAsia="SimSun" w:cs="Arial"/>
                <w:lang w:eastAsia="zh-CN"/>
              </w:rPr>
              <w:t>the duration of</w:t>
            </w:r>
            <w:r w:rsidR="00823CA0">
              <w:rPr>
                <w:rFonts w:eastAsia="SimSun" w:cs="Arial"/>
                <w:lang w:eastAsia="zh-CN"/>
              </w:rPr>
              <w:t xml:space="preserve"> measurement report is</w:t>
            </w:r>
            <w:r w:rsidR="00CF375B">
              <w:rPr>
                <w:rFonts w:eastAsia="SimSun" w:cs="Arial"/>
                <w:lang w:eastAsia="zh-CN"/>
              </w:rPr>
              <w:t xml:space="preserve"> 480ms</w:t>
            </w:r>
            <w:r w:rsidR="00823CA0">
              <w:rPr>
                <w:rFonts w:eastAsia="SimSun" w:cs="Arial"/>
                <w:lang w:eastAsia="zh-CN"/>
              </w:rPr>
              <w:t xml:space="preserve">, the time </w:t>
            </w:r>
            <w:r w:rsidR="00CF375B">
              <w:rPr>
                <w:rFonts w:eastAsia="SimSun" w:cs="Arial"/>
                <w:lang w:eastAsia="zh-CN"/>
              </w:rPr>
              <w:t>duration</w:t>
            </w:r>
            <w:r w:rsidR="00823CA0">
              <w:rPr>
                <w:rFonts w:eastAsia="SimSun" w:cs="Arial"/>
                <w:lang w:eastAsia="zh-CN"/>
              </w:rPr>
              <w:t xml:space="preserve"> for checking should be Min time of RRC. </w:t>
            </w:r>
          </w:p>
          <w:p w14:paraId="6E4DC0BE" w14:textId="77354F9C" w:rsidR="00CF375B" w:rsidRDefault="00CF375B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Handle the </w:t>
            </w:r>
            <w:r w:rsidR="00823CA0">
              <w:rPr>
                <w:rFonts w:eastAsia="SimSun" w:cs="Arial"/>
                <w:lang w:eastAsia="zh-CN"/>
              </w:rPr>
              <w:t xml:space="preserve">timeout event of </w:t>
            </w:r>
            <w:r>
              <w:rPr>
                <w:rFonts w:eastAsia="SimSun" w:cs="Arial"/>
                <w:lang w:eastAsia="zh-CN"/>
              </w:rPr>
              <w:t>480ms timer</w:t>
            </w:r>
            <w:r w:rsidR="00823CA0">
              <w:rPr>
                <w:rFonts w:eastAsia="SimSun" w:cs="Arial"/>
                <w:lang w:eastAsia="zh-CN"/>
              </w:rPr>
              <w:t>.</w:t>
            </w:r>
          </w:p>
          <w:p w14:paraId="3A48DE08" w14:textId="56C081DC" w:rsidR="00CF375B" w:rsidRPr="00E12CDE" w:rsidRDefault="00823CA0" w:rsidP="0079604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Add default handler to handle the </w:t>
            </w:r>
            <w:r w:rsidR="0079604B">
              <w:rPr>
                <w:rFonts w:eastAsia="SimSun" w:cs="Arial"/>
                <w:lang w:eastAsia="zh-CN"/>
              </w:rPr>
              <w:t>p</w:t>
            </w:r>
            <w:r w:rsidRPr="00823CA0">
              <w:rPr>
                <w:rFonts w:eastAsia="SimSun" w:cs="Arial"/>
                <w:lang w:eastAsia="zh-CN"/>
              </w:rPr>
              <w:t>arallel behaviour of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Pr="00823CA0">
              <w:rPr>
                <w:rFonts w:eastAsia="SimSun" w:cs="Arial"/>
                <w:lang w:eastAsia="zh-CN"/>
              </w:rPr>
              <w:t>Table 8.2.3.11.1.3.2-4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6530D9" w14:textId="4507D714" w:rsidR="003406A9" w:rsidRPr="00CF375B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Change the type of </w:t>
            </w:r>
            <w:r w:rsidRPr="00CF375B">
              <w:rPr>
                <w:noProof/>
              </w:rPr>
              <w:t>v_GapMask</w:t>
            </w:r>
            <w:r>
              <w:rPr>
                <w:noProof/>
              </w:rPr>
              <w:t xml:space="preserve"> from </w:t>
            </w:r>
            <w:r w:rsidRPr="003406A9">
              <w:rPr>
                <w:noProof/>
              </w:rPr>
              <w:t>B10_Type</w:t>
            </w:r>
            <w:r>
              <w:rPr>
                <w:noProof/>
              </w:rPr>
              <w:t xml:space="preserve">  to </w:t>
            </w:r>
            <w:r w:rsidRPr="003406A9">
              <w:rPr>
                <w:noProof/>
              </w:rPr>
              <w:t>B8_Type</w:t>
            </w:r>
            <w:r>
              <w:rPr>
                <w:noProof/>
              </w:rPr>
              <w:t xml:space="preserve">. </w:t>
            </w:r>
          </w:p>
          <w:p w14:paraId="2C0FBAF7" w14:textId="0C79517B" w:rsid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Calculate the valude of </w:t>
            </w:r>
            <w:r w:rsidRPr="003406A9">
              <w:rPr>
                <w:rFonts w:eastAsia="SimSun" w:cs="Arial"/>
                <w:lang w:eastAsia="zh-CN"/>
              </w:rPr>
              <w:t>v_TimerValue_480ms</w:t>
            </w:r>
            <w:r>
              <w:rPr>
                <w:rFonts w:eastAsia="SimSun" w:cs="Arial"/>
                <w:lang w:eastAsia="zh-CN"/>
              </w:rPr>
              <w:t xml:space="preserve"> with </w:t>
            </w:r>
            <w:r w:rsidRPr="003406A9">
              <w:rPr>
                <w:rFonts w:eastAsia="SimSun" w:cs="Arial"/>
                <w:lang w:eastAsia="zh-CN"/>
              </w:rPr>
              <w:t>f_EUTRA_SetTimerToleranceMin</w:t>
            </w:r>
            <w:r>
              <w:rPr>
                <w:rFonts w:eastAsia="SimSun" w:cs="Arial"/>
                <w:lang w:eastAsia="zh-CN"/>
              </w:rPr>
              <w:t xml:space="preserve">() instead of the </w:t>
            </w:r>
            <w:r w:rsidRPr="003406A9">
              <w:rPr>
                <w:rFonts w:eastAsia="SimSun" w:cs="Arial"/>
                <w:lang w:eastAsia="zh-CN"/>
              </w:rPr>
              <w:t>f_EUTRA_SetTimerToleranceMax</w:t>
            </w:r>
            <w:r>
              <w:rPr>
                <w:rFonts w:eastAsia="SimSun" w:cs="Arial"/>
                <w:lang w:eastAsia="zh-CN"/>
              </w:rPr>
              <w:t xml:space="preserve">. </w:t>
            </w:r>
          </w:p>
          <w:p w14:paraId="2058B695" w14:textId="36984EC9" w:rsid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Add event handler for the timeout of </w:t>
            </w:r>
            <w:r w:rsidRPr="003406A9">
              <w:rPr>
                <w:rFonts w:eastAsia="SimSun" w:cs="Arial"/>
                <w:lang w:eastAsia="zh-CN"/>
              </w:rPr>
              <w:t>t_TransmissionInterval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1E9F1675" w14:textId="70E41A3E" w:rsidR="00DE4E0A" w:rsidRPr="003406A9" w:rsidRDefault="003406A9" w:rsidP="003406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eastAsia="zh-CN"/>
              </w:rPr>
            </w:pPr>
            <w:r w:rsidRPr="003406A9">
              <w:rPr>
                <w:rFonts w:eastAsia="SimSun" w:cs="Arial"/>
                <w:lang w:eastAsia="zh-CN"/>
              </w:rPr>
              <w:t xml:space="preserve">Add default handler </w:t>
            </w:r>
            <w:r>
              <w:rPr>
                <w:rFonts w:eastAsia="SimSun" w:cs="Arial"/>
                <w:lang w:eastAsia="zh-CN"/>
              </w:rPr>
              <w:t xml:space="preserve">for </w:t>
            </w:r>
            <w:r w:rsidRPr="003406A9">
              <w:rPr>
                <w:rFonts w:eastAsia="SimSun" w:cs="Arial"/>
                <w:lang w:eastAsia="zh-CN"/>
              </w:rPr>
              <w:t>a_EUTRA_AddDefault_PeriodicalMeasurmentReport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A4A236F" w:rsidR="00DE4E0A" w:rsidRPr="00E12CDE" w:rsidRDefault="00F759A4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 w:rsidR="00CF375B" w:rsidRPr="00CF375B">
              <w:rPr>
                <w:rFonts w:ascii="Arial" w:hAnsi="Arial" w:cs="Arial"/>
                <w:lang w:eastAsia="zh-CN"/>
              </w:rPr>
              <w:t>RRCMeasurement_ENDC_EUTRA.ttcn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D12E0B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>function fl_TC_8_2_3_11_1_ENDC_EUTRA_TestBody() runs on EUTRA_5GS_PTC</w:t>
            </w:r>
          </w:p>
          <w:p w14:paraId="5844094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359295A" w14:textId="16AA7A9F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3E9459E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 := substr(f_EUTRA_ENDC_DeriveSupportedGapsFromPics(), 0, 8); // @sic R5s230787 sic@</w:t>
            </w:r>
          </w:p>
          <w:p w14:paraId="5C48F41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v_SupportedGaps_step5to7 := substr(f_EUTRA_ENDC_DeriveSupportedGapsFromPics(), 0, 8); // @sic R5s230787 sic@</w:t>
            </w:r>
          </w:p>
          <w:p w14:paraId="75C7F62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33B4F6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>B10_Type v_GapMask := int2bit(1, 10);</w:t>
            </w:r>
          </w:p>
          <w:p w14:paraId="6561C110" w14:textId="60E09410" w:rsidR="00CF375B" w:rsidRDefault="00CF375B" w:rsidP="00CF37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>var integer v_Counter;</w:t>
            </w:r>
          </w:p>
          <w:p w14:paraId="154A5D0E" w14:textId="2AE20B93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723867D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AB47A0B" w14:textId="2F9A3B6E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13" siclog@</w:t>
            </w:r>
          </w:p>
          <w:p w14:paraId="78BB032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//Wait and ignore MeasurementReport messages for 8 s to allow for UE to measure the neighbouring cells.</w:t>
            </w:r>
          </w:p>
          <w:p w14:paraId="39743B6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v_DefaultRef := activate(a_EUTRA_AddDefault_PeriodicalMeasurmentReport(eutra_Cell1,</w:t>
            </w:r>
          </w:p>
          <w:p w14:paraId="3B1757E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cr_ULInformationTransferMRDC));</w:t>
            </w:r>
          </w:p>
          <w:p w14:paraId="0993F3F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f_Delay(v_TimerValue_8s); //@sic R5s230787 sic@</w:t>
            </w:r>
          </w:p>
          <w:p w14:paraId="0C03034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//Deactivate the default to stop receiving periodical Measurement Report</w:t>
            </w:r>
          </w:p>
          <w:p w14:paraId="6AA280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deactivate(v_DefaultRef); //@sic R5s230787 sic@</w:t>
            </w:r>
          </w:p>
          <w:p w14:paraId="771A660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>v_TimerValue_480ms := f_EUTRA_SetTimerToleranceMax(eutra_Cell1, rrcTimer, 0.480);</w:t>
            </w: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//@sic R5s230787 sic@</w:t>
            </w:r>
          </w:p>
          <w:p w14:paraId="4AC9E86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f_EUTRA_NR_SendCoOrd (NR, cms_EUTRA_NR_Trigger("StartTimer")); //@sic R5s230787 sic@</w:t>
            </w:r>
          </w:p>
          <w:p w14:paraId="3EE6600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t_Watchdog.start; //@sic R5s230787 sic@</w:t>
            </w:r>
          </w:p>
          <w:p w14:paraId="26FFFDB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45B4F5E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{ //@sic R5s230787 sic@</w:t>
            </w:r>
          </w:p>
          <w:p w14:paraId="4A4B518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[not(v_FirstReportReceived)] a_EUTRA_ReceiveULInformationTransferMRDC(eutra_Cell1)</w:t>
            </w:r>
          </w:p>
          <w:p w14:paraId="4683660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9ED3CE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v_FirstReportReceived := true;</w:t>
            </w:r>
          </w:p>
          <w:p w14:paraId="5D4581F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4E98C99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567A50F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D7FF20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[v_FirstReportReceived] a_EUTRA_ReceiveULInformationTransferMRDC(eutra_Cell1)</w:t>
            </w:r>
          </w:p>
          <w:p w14:paraId="20751DD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8074B8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if(t_TransmissionInterval.running)</w:t>
            </w:r>
          </w:p>
          <w:p w14:paraId="5AEA36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643CF2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f_EUTRA_SetVerdictFailOrInconc(__FILE__, __LINE__, "Step 14. Measurement report is received while transmission interval has not expired");</w:t>
            </w:r>
          </w:p>
          <w:p w14:paraId="526FC03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t_TransmissionInterval.stop;</w:t>
            </w:r>
          </w:p>
          <w:p w14:paraId="242F14F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3D45218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2023F5F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1E9EAD0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860281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[] t_Watchdog.timeout</w:t>
            </w:r>
          </w:p>
          <w:p w14:paraId="2BEF496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</w:p>
          <w:p w14:paraId="15DF099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87EFF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t_TransmissionInterval.stop;     //continue TC execution</w:t>
            </w:r>
          </w:p>
          <w:p w14:paraId="2B0E6DB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3936EA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 //@sic R5s230787 sic@</w:t>
            </w:r>
          </w:p>
          <w:p w14:paraId="2A07E0F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4E52B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56C7773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11 (increment=1)</w:t>
            </w:r>
          </w:p>
          <w:p w14:paraId="3D3653A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 := cs_508_RRCConnectionReconfiguration_ConditionMEAS(v_RRC_TI,</w:t>
            </w:r>
          </w:p>
          <w:p w14:paraId="6834D8A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>cs_MeasConfig_Gap(omit,</w:t>
            </w:r>
          </w:p>
          <w:p w14:paraId="4E678EF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75E3E0C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4233570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469FC4C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7A4CB01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B0CBCE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2B87DB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cs_MeasGapConfig_setup_gp1(9), //@sic R5-203403 sic@</w:t>
            </w:r>
          </w:p>
          <w:p w14:paraId="5ABC3A3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0212FEB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2DC19F8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781290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</w:t>
            </w:r>
            <w:r w:rsidRPr="00CF375B">
              <w:rPr>
                <w:rFonts w:ascii="Courier New" w:hAnsi="Courier New" w:cs="Courier New"/>
                <w:sz w:val="18"/>
                <w:szCs w:val="18"/>
              </w:rPr>
              <w:t>omit,</w:t>
            </w:r>
          </w:p>
          <w:p w14:paraId="7B3043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true,</w:t>
            </w:r>
          </w:p>
          <w:p w14:paraId="05A480C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true));</w:t>
            </w:r>
          </w:p>
          <w:p w14:paraId="12EC622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17D42B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0D74245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</w:t>
            </w:r>
          </w:p>
          <w:p w14:paraId="3BA3059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81AE9A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3B822CB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BFA574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(bit2int(v_SupportedGaps and4b v_GapMask) == 1)</w:t>
            </w:r>
          </w:p>
          <w:p w14:paraId="1DF3F14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27AFAA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fl_ReconfigFr1GapAndGetMeasResults_steps15_17(v_Counter, v_RRCConnectionReconfiguration); //@sic R5s230787 sic@</w:t>
            </w:r>
          </w:p>
          <w:p w14:paraId="32EE4FF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B7F00F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v_SupportedGaps := v_SupportedGaps  @&gt; 1;</w:t>
            </w:r>
          </w:p>
          <w:p w14:paraId="5254C0B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}</w:t>
            </w:r>
          </w:p>
          <w:p w14:paraId="18724DA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419CE5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1D0DD52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6B7AC5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F5A3CC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03DB3FB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0D29298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7F29E64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574C07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v_NR_SCGConfig1 := f_EUTRA_NR_WaitForCoOrd_Data(NR,"Reconfig"); //@sic R5s230787 sic@</w:t>
            </w:r>
          </w:p>
          <w:p w14:paraId="6B073F7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v_RRCConnectionReconfiguration_v890_IEs := f_EUTRA38_508_BuildRRCConnReconfig_NR_Config_Setup (v_NR_SCGConfig1, omit, -, -, omit, v_ENDC_ReleaseAndAdd_r15); //@sic R5s230787 sic@</w:t>
            </w:r>
          </w:p>
          <w:p w14:paraId="101A633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SRB.send(cas_SRB1_RrcNasPduList_REQ(eutra_Cell1,</w:t>
            </w:r>
          </w:p>
          <w:p w14:paraId="5F5DFF3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cs_TimingInfo_Now,</w:t>
            </w:r>
          </w:p>
          <w:p w14:paraId="3413C11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cs_RRCConnectionReconfiguration_Common(v_RRC_TI,</w:t>
            </w:r>
          </w:p>
          <w:p w14:paraId="74E32B0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cs_MeasConfig(omit, omit, omit, omit, cs_MeasIdToRemoveList_1Entry(2), omit, omit, cs_MeasGapConfig_release),</w:t>
            </w:r>
          </w:p>
          <w:p w14:paraId="49F5A02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6F0EBDE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2397514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F160A6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v_RRCConnectionReconfiguration_v890_IEs),</w:t>
            </w:r>
          </w:p>
          <w:p w14:paraId="0B99E3B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omit)); //@sic R5s230787 sic@</w:t>
            </w:r>
          </w:p>
          <w:p w14:paraId="29C0C1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2D9F67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t_Watchdog5s.start; //@sic R5s230787 sic@</w:t>
            </w:r>
          </w:p>
          <w:p w14:paraId="5ED19331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do</w:t>
            </w:r>
          </w:p>
          <w:p w14:paraId="290895B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{ //@sic R5s230787 sic@</w:t>
            </w:r>
          </w:p>
          <w:p w14:paraId="4964824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2FE757E8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{</w:t>
            </w:r>
          </w:p>
          <w:p w14:paraId="59241EE5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SRB.receive(car_SRB1_RrcPdu_IND(eutra_Cell1, cr_RRCConnectionReconfigurationComplete_r15))-&gt; value v_ReceivedMsg</w:t>
            </w:r>
          </w:p>
          <w:p w14:paraId="59C2193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{  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064D837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v_RRC_flag := true;</w:t>
            </w:r>
          </w:p>
          <w:p w14:paraId="66B9EA3C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(v_MeasReport_Flag == true)</w:t>
            </w:r>
          </w:p>
          <w:p w14:paraId="055BF6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341A2173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v_Timeout := false;</w:t>
            </w:r>
          </w:p>
          <w:p w14:paraId="6982163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 //rrcCompleteisReceive</w:t>
            </w:r>
          </w:p>
          <w:p w14:paraId="3E9B02D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BC9ABA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SRB.receive(car_SRB1_RrcPdu_IND(eutra_Cell1, cr_ULInformationTransferMRDC))</w:t>
            </w:r>
          </w:p>
          <w:p w14:paraId="62CC126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49EB756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v_MeasReport_Flag := true;</w:t>
            </w:r>
          </w:p>
          <w:p w14:paraId="6903C4C9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if (v_RRC_flag==true)</w:t>
            </w:r>
          </w:p>
          <w:p w14:paraId="50A1411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554AE2AD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 v_Timeout :=false;</w:t>
            </w:r>
          </w:p>
          <w:p w14:paraId="34E6E01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 //received report</w:t>
            </w:r>
          </w:p>
          <w:p w14:paraId="182F92A6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41997EF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[] t_Watchdog5s.timeout</w:t>
            </w:r>
          </w:p>
          <w:p w14:paraId="14E69D6B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{</w:t>
            </w:r>
          </w:p>
          <w:p w14:paraId="6E31D36E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t_Watchdog5s.stop;</w:t>
            </w:r>
          </w:p>
          <w:p w14:paraId="088920B2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 v_Timeout := false;     //continue TC execution</w:t>
            </w:r>
          </w:p>
          <w:p w14:paraId="0FB7F85A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     }</w:t>
            </w:r>
          </w:p>
          <w:p w14:paraId="1FBF443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07A83884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} while(v_Timeout); //@sic R5s230787 sic@</w:t>
            </w:r>
          </w:p>
          <w:p w14:paraId="5B8CC73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42C369B7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  //End TestBody</w:t>
            </w:r>
          </w:p>
          <w:p w14:paraId="5DBB5810" w14:textId="77777777" w:rsidR="00CF375B" w:rsidRPr="00CF375B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386433A" w14:textId="77777777" w:rsidR="00C04D50" w:rsidRPr="00C04D50" w:rsidRDefault="00230DAA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</w:t>
            </w:r>
            <w:r w:rsidR="00C04D50" w:rsidRPr="00C04D50">
              <w:rPr>
                <w:rFonts w:ascii="Courier New" w:hAnsi="Courier New" w:cs="Courier New"/>
                <w:sz w:val="18"/>
                <w:szCs w:val="18"/>
              </w:rPr>
              <w:t>function fl_TC_8_2_3_11_1_ENDC_EUTRA_TestBody() runs on EUTRA_5GS_PTC</w:t>
            </w:r>
          </w:p>
          <w:p w14:paraId="30CE012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409226" w14:textId="7D94295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</w:p>
          <w:p w14:paraId="4C338B4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 := substr(f_EUTRA_ENDC_DeriveSupportedGapsFromPics(), 0, 8); // @sic R5s230787 sic@</w:t>
            </w:r>
          </w:p>
          <w:p w14:paraId="7074157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v_SupportedGaps_step5to7 := substr(f_EUTRA_ENDC_DeriveSupportedGapsFromPics(), 0, 8); // @sic R5s230787 sic@</w:t>
            </w:r>
          </w:p>
          <w:p w14:paraId="30683FD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A64D06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B8_Type v_GapMask := int2bit(1, 8);</w:t>
            </w:r>
          </w:p>
          <w:p w14:paraId="789CB27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var integer v_Counter;</w:t>
            </w:r>
          </w:p>
          <w:p w14:paraId="69B701F6" w14:textId="5EBED5FC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D32DA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13" siclog@</w:t>
            </w:r>
          </w:p>
          <w:p w14:paraId="3C8C5AF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//Wait and ignore MeasurementReport messages for 8 s to allow for UE to measure the neighbouring cells.</w:t>
            </w:r>
          </w:p>
          <w:p w14:paraId="6F8A2E4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v_DefaultRef := activate(a_EUTRA_AddDefault_PeriodicalMeasurmentReport(eutra_Cell1,</w:t>
            </w:r>
          </w:p>
          <w:p w14:paraId="231F8D9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cr_ULInformationTransferMRDC));</w:t>
            </w:r>
          </w:p>
          <w:p w14:paraId="0C872A6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f_Delay(v_TimerValue_8s); //@sic R5s230787 sic@</w:t>
            </w:r>
          </w:p>
          <w:p w14:paraId="3873724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//Deactivate the default to stop receiving periodical Measurement Report</w:t>
            </w:r>
          </w:p>
          <w:p w14:paraId="3FF345F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deactivate(v_DefaultRef); //@sic R5s230787 sic@</w:t>
            </w:r>
          </w:p>
          <w:p w14:paraId="72CEDA9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v_TimerValue_480ms := f_EUTRA_SetTimerToleranceMin(eutra_Cell1, rrcTimer, 0.480);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//@sic R5s230787 sic@  //WI = 1212601</w:t>
            </w:r>
          </w:p>
          <w:p w14:paraId="04A5650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f_EUTRA_NR_SendCoOrd (NR, cms_EUTRA_NR_Trigger("StartTimer")); //@sic R5s230787 sic@</w:t>
            </w:r>
          </w:p>
          <w:p w14:paraId="58213C4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t_Watchdog.start; //@sic R5s230787 sic@</w:t>
            </w:r>
          </w:p>
          <w:p w14:paraId="0E11F98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629EC7C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{ //@sic R5s230787 sic@</w:t>
            </w:r>
          </w:p>
          <w:p w14:paraId="0062C9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[not(v_FirstReportReceived)] a_EUTRA_ReceiveULInformationTransferMRDC(eutra_Cell1)</w:t>
            </w:r>
          </w:p>
          <w:p w14:paraId="68EA530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07F448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v_FirstReportReceived := true;</w:t>
            </w:r>
          </w:p>
          <w:p w14:paraId="2D73C36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4D1B5B1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2D8395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C07908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[v_FirstReportReceived] a_EUTRA_ReceiveULInformationTransferMRDC(eutra_Cell1)</w:t>
            </w:r>
          </w:p>
          <w:p w14:paraId="3941159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0E512D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if(t_TransmissionInterval.running)</w:t>
            </w:r>
          </w:p>
          <w:p w14:paraId="3F0FF68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270822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f_EUTRA_SetVerdictFailOrInconc(__FILE__, __LINE__, "Step 14. Measurement report is received while transmission interval has not expired");</w:t>
            </w:r>
          </w:p>
          <w:p w14:paraId="113D594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t_TransmissionInterval.stop;</w:t>
            </w:r>
          </w:p>
          <w:p w14:paraId="7997979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7A06E8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t_TransmissionInterval.start(v_TimerValue_480ms);</w:t>
            </w:r>
          </w:p>
          <w:p w14:paraId="70BCFAB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1CEA6DB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87F9A1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[] t_Watchdog.timeout</w:t>
            </w:r>
          </w:p>
          <w:p w14:paraId="024715F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</w:t>
            </w:r>
          </w:p>
          <w:p w14:paraId="7C223B4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8492CD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t_TransmissionInterval.stop;     //continue TC execution</w:t>
            </w:r>
          </w:p>
          <w:p w14:paraId="3A4A5CC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1D5C68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[] t_TransmissionInterval.timeout   //WI = 1212601</w:t>
            </w:r>
          </w:p>
          <w:p w14:paraId="112E4ED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</w:t>
            </w:r>
          </w:p>
          <w:p w14:paraId="389426A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269B177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repeat;</w:t>
            </w:r>
          </w:p>
          <w:p w14:paraId="26DF879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862A75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BBB9B5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v_DefaultRef := activate(a_EUTRA_AddDefault_PeriodicalMeasurmentReport(eutra_Cell1,</w:t>
            </w:r>
          </w:p>
          <w:p w14:paraId="57440CE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               cr_ULInformationTransferMRDC));     //WI=1212601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8B117F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6CF17B8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11 (increment=1)</w:t>
            </w:r>
          </w:p>
          <w:p w14:paraId="071DD71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 := cs_508_RRCConnectionReconfiguration_ConditionMEAS(v_RRC_TI,</w:t>
            </w:r>
          </w:p>
          <w:p w14:paraId="1ED18BC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>cs_MeasConfig_Gap(omit,</w:t>
            </w:r>
          </w:p>
          <w:p w14:paraId="67EB7BB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4FF657C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3892328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lastRenderedPageBreak/>
              <w:t xml:space="preserve">                                                                                                          omit,</w:t>
            </w:r>
          </w:p>
          <w:p w14:paraId="5BA9389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05ECC0A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6A7078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30D7B4F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cs_MeasGapConfig_setup_gp1(9), //@sic R5-203403 sic@</w:t>
            </w:r>
          </w:p>
          <w:p w14:paraId="5E46E83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6147301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030CBF5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omit,</w:t>
            </w:r>
          </w:p>
          <w:p w14:paraId="1B1556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                                                                                  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</w:rPr>
              <w:t>omit,</w:t>
            </w:r>
          </w:p>
          <w:p w14:paraId="1CA0998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true,</w:t>
            </w:r>
          </w:p>
          <w:p w14:paraId="582F381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true));</w:t>
            </w:r>
          </w:p>
          <w:p w14:paraId="2687DF5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58EDDC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14DFBDD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</w:t>
            </w:r>
          </w:p>
          <w:p w14:paraId="6683B08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5193FA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14ABE47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168EA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(bit2int(v_SupportedGaps and4b v_GapMask) == 1)</w:t>
            </w:r>
          </w:p>
          <w:p w14:paraId="510C07D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5595765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deactivate(v_DefaultRef);    //WI=1212601</w:t>
            </w:r>
          </w:p>
          <w:p w14:paraId="61EA643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fl_ReconfigFr1GapAndGetMeasResults_steps15_17(v_Counter, v_RRCConnectionReconfiguration); //@sic R5s230787 sic@</w:t>
            </w:r>
          </w:p>
          <w:p w14:paraId="78126B3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75A703E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v_SupportedGaps := v_SupportedGaps  @&gt; 1;</w:t>
            </w:r>
          </w:p>
          <w:p w14:paraId="234D8B5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0E6402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4C38B61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6AE95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BB864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4F1C684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0FD954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1F9E6F0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v_NR_SCGConfig1 := f_EUTRA_NR_WaitForCoOrd_Data(NR,"Reconfig"); //@sic R5s230787 sic@</w:t>
            </w:r>
          </w:p>
          <w:p w14:paraId="1C159EA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v_RRCConnectionReconfiguration_v890_IEs := f_EUTRA38_508_BuildRRCConnReconfig_NR_Config_Setup (v_NR_SCGConfig1, omit, -, -, omit, v_ENDC_ReleaseAndAdd_r15); //@sic R5s230787 sic@</w:t>
            </w:r>
          </w:p>
          <w:p w14:paraId="0474615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SRB.send(cas_SRB1_RrcNasPduList_REQ(eutra_Cell1,</w:t>
            </w:r>
          </w:p>
          <w:p w14:paraId="7FC6CC9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cs_TimingInfo_Now,</w:t>
            </w:r>
          </w:p>
          <w:p w14:paraId="08A3F7C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cs_RRCConnectionReconfiguration_Common(v_RRC_TI,</w:t>
            </w:r>
          </w:p>
          <w:p w14:paraId="156654C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cs_MeasConfig(omit, omit, omit, omit, cs_MeasIdToRemoveList_1Entry(2), omit, omit, cs_MeasGapConfig_release),</w:t>
            </w:r>
          </w:p>
          <w:p w14:paraId="11D03AC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C6CADC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7052927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omit,</w:t>
            </w:r>
          </w:p>
          <w:p w14:paraId="2AC8BDE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v_RRCConnectionReconfiguration_v890_IEs),</w:t>
            </w:r>
          </w:p>
          <w:p w14:paraId="722A6AC9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omit)); //@sic R5s230787 sic@</w:t>
            </w:r>
          </w:p>
          <w:p w14:paraId="604F845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04D50">
              <w:rPr>
                <w:rFonts w:ascii="Courier New" w:hAnsi="Courier New" w:cs="Courier New"/>
                <w:sz w:val="18"/>
                <w:szCs w:val="18"/>
                <w:highlight w:val="yellow"/>
              </w:rPr>
              <w:t>deactivate(v_DefaultRef);     //WI=1212601</w:t>
            </w:r>
          </w:p>
          <w:p w14:paraId="65962B5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08B77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t_Watchdog5s.start; //@sic R5s230787 sic@</w:t>
            </w:r>
          </w:p>
          <w:p w14:paraId="62731F6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do</w:t>
            </w:r>
          </w:p>
          <w:p w14:paraId="7589989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{ //@sic R5s230787 sic@</w:t>
            </w:r>
          </w:p>
          <w:p w14:paraId="3AAF228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6BCCA13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{</w:t>
            </w:r>
          </w:p>
          <w:p w14:paraId="24524EDE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[] SRB.receive(car_SRB1_RrcPdu_IND(eutra_Cell1, cr_RRCConnectionReconfigurationComplete_r15))-&gt; value v_ReceivedMsg</w:t>
            </w:r>
          </w:p>
          <w:p w14:paraId="04A86D0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{  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4C6A3E0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v_RRC_flag := true;</w:t>
            </w:r>
          </w:p>
          <w:p w14:paraId="22D9EEF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(v_MeasReport_Flag == true)</w:t>
            </w:r>
          </w:p>
          <w:p w14:paraId="1DB0D5C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240592D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v_Timeout := false;</w:t>
            </w:r>
          </w:p>
          <w:p w14:paraId="04DF7616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 //rrcCompleteisReceive</w:t>
            </w:r>
          </w:p>
          <w:p w14:paraId="0BC1E90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2914C25A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[] SRB.receive(car_SRB1_RrcPdu_IND(eutra_Cell1, cr_ULInformationTransferMRDC))</w:t>
            </w:r>
          </w:p>
          <w:p w14:paraId="1C70BB42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2BCC8E2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v_MeasReport_Flag := true;</w:t>
            </w:r>
          </w:p>
          <w:p w14:paraId="6176F47D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if (v_RRC_flag==true)</w:t>
            </w:r>
          </w:p>
          <w:p w14:paraId="2B8E5CB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{t_Watchdog5s.stop;</w:t>
            </w:r>
          </w:p>
          <w:p w14:paraId="0F86C0C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 v_Timeout :=false;</w:t>
            </w:r>
          </w:p>
          <w:p w14:paraId="3F9D6668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 //received report</w:t>
            </w:r>
          </w:p>
          <w:p w14:paraId="146E89C3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6FA7B97B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[] t_Watchdog5s.timeout</w:t>
            </w:r>
          </w:p>
          <w:p w14:paraId="1083940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{</w:t>
            </w:r>
          </w:p>
          <w:p w14:paraId="22D1A8A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t_Watchdog5s.stop;</w:t>
            </w:r>
          </w:p>
          <w:p w14:paraId="603F0027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 v_Timeout := false;     //continue TC execution</w:t>
            </w:r>
          </w:p>
          <w:p w14:paraId="6BF5C5F0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     }</w:t>
            </w:r>
          </w:p>
          <w:p w14:paraId="4EB765FF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CD0D15C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} while(v_Timeout); //@sic R5s230787 sic@</w:t>
            </w:r>
          </w:p>
          <w:p w14:paraId="21FC9B94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</w:p>
          <w:p w14:paraId="72E938A1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  //End TestBody</w:t>
            </w:r>
          </w:p>
          <w:p w14:paraId="782E7DB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CE9C3D8" w14:textId="77777777" w:rsidR="0091750C" w:rsidRPr="00E12CDE" w:rsidRDefault="0091750C" w:rsidP="0091750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53863369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1750C" w:rsidRPr="00E12CDE" w14:paraId="7D593B52" w14:textId="77777777" w:rsidTr="00CA15EC">
        <w:trPr>
          <w:trHeight w:val="447"/>
        </w:trPr>
        <w:tc>
          <w:tcPr>
            <w:tcW w:w="1985" w:type="dxa"/>
          </w:tcPr>
          <w:p w14:paraId="2F0B396B" w14:textId="77777777" w:rsidR="0091750C" w:rsidRPr="00E12CDE" w:rsidRDefault="0091750C" w:rsidP="00CA15E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CA692C3" w14:textId="7BE84F97" w:rsidR="0091750C" w:rsidRPr="00B001E4" w:rsidRDefault="00B001E4" w:rsidP="00CA15EC">
            <w:pPr>
              <w:spacing w:after="0"/>
              <w:rPr>
                <w:rFonts w:ascii="Arial" w:hAnsi="Arial" w:cs="Arial"/>
              </w:rPr>
            </w:pPr>
            <w:r w:rsidRPr="00B001E4">
              <w:rPr>
                <w:rFonts w:ascii="Arial" w:hAnsi="Arial" w:cs="Arial"/>
              </w:rPr>
              <w:t>module RRCMeasurement_ENDC_NR</w:t>
            </w:r>
          </w:p>
        </w:tc>
      </w:tr>
      <w:tr w:rsidR="0091750C" w:rsidRPr="00E12CDE" w14:paraId="0A04EBA7" w14:textId="77777777" w:rsidTr="00CA15EC">
        <w:trPr>
          <w:trHeight w:val="452"/>
        </w:trPr>
        <w:tc>
          <w:tcPr>
            <w:tcW w:w="1985" w:type="dxa"/>
          </w:tcPr>
          <w:p w14:paraId="6345BBFD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C7F1B" w14:textId="6069EBBF" w:rsidR="0091750C" w:rsidRPr="00E12CDE" w:rsidRDefault="0091750C" w:rsidP="0091750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Import </w:t>
            </w:r>
            <w:r w:rsidRPr="0091750C">
              <w:rPr>
                <w:noProof/>
              </w:rPr>
              <w:t>RRCMeasurement_ENDC_EUTRA</w:t>
            </w:r>
            <w:r w:rsidR="00B2025E">
              <w:rPr>
                <w:noProof/>
              </w:rPr>
              <w:t xml:space="preserve"> module</w:t>
            </w:r>
            <w:r>
              <w:rPr>
                <w:noProof/>
              </w:rPr>
              <w:t xml:space="preserve"> for the use of function </w:t>
            </w:r>
            <w:r w:rsidRPr="0091750C">
              <w:rPr>
                <w:noProof/>
              </w:rPr>
              <w:t>f_EUTRA_ENDC_DeriveSupportedGapsFromPics</w:t>
            </w:r>
            <w:r>
              <w:rPr>
                <w:noProof/>
              </w:rPr>
              <w:t xml:space="preserve">() </w:t>
            </w:r>
            <w:r w:rsidR="00B2025E">
              <w:rPr>
                <w:noProof/>
              </w:rPr>
              <w:t>.</w:t>
            </w:r>
          </w:p>
        </w:tc>
      </w:tr>
      <w:tr w:rsidR="0091750C" w:rsidRPr="00E12CDE" w14:paraId="637CD885" w14:textId="77777777" w:rsidTr="00CA15EC">
        <w:tc>
          <w:tcPr>
            <w:tcW w:w="1985" w:type="dxa"/>
          </w:tcPr>
          <w:p w14:paraId="79D12C06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92D185" w14:textId="3003162C" w:rsidR="0091750C" w:rsidRPr="00E12CDE" w:rsidRDefault="00B2025E" w:rsidP="00CA15E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I</w:t>
            </w:r>
            <w:r w:rsidR="006C231F" w:rsidRPr="006C231F">
              <w:rPr>
                <w:noProof/>
              </w:rPr>
              <w:t xml:space="preserve">mport </w:t>
            </w:r>
            <w:r>
              <w:rPr>
                <w:noProof/>
              </w:rPr>
              <w:t>the</w:t>
            </w:r>
            <w:r w:rsidR="006C231F" w:rsidRPr="006C231F">
              <w:rPr>
                <w:noProof/>
              </w:rPr>
              <w:t xml:space="preserve"> RRCMeasurement_ENDC_EUTRA </w:t>
            </w:r>
            <w:r>
              <w:rPr>
                <w:noProof/>
              </w:rPr>
              <w:t>module.</w:t>
            </w:r>
          </w:p>
        </w:tc>
      </w:tr>
      <w:tr w:rsidR="0091750C" w:rsidRPr="00E12CDE" w14:paraId="79CFE515" w14:textId="77777777" w:rsidTr="00CA15EC">
        <w:tc>
          <w:tcPr>
            <w:tcW w:w="1985" w:type="dxa"/>
          </w:tcPr>
          <w:p w14:paraId="478B5429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288DAC" w14:textId="77777777" w:rsidR="0091750C" w:rsidRPr="00E12CDE" w:rsidRDefault="0091750C" w:rsidP="00CA15E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>
              <w:t xml:space="preserve"> </w:t>
            </w:r>
            <w:r w:rsidRPr="0091750C">
              <w:rPr>
                <w:rFonts w:ascii="Arial" w:hAnsi="Arial" w:cs="Arial"/>
                <w:lang w:eastAsia="zh-CN"/>
              </w:rPr>
              <w:t>RRCMeasurement_ENDC_NR.ttcn</w:t>
            </w:r>
          </w:p>
        </w:tc>
      </w:tr>
    </w:tbl>
    <w:p w14:paraId="37946285" w14:textId="77777777" w:rsidR="0091750C" w:rsidRPr="00E12CDE" w:rsidRDefault="0091750C" w:rsidP="0091750C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76582C43" w14:textId="77777777" w:rsidTr="00CA15EC">
        <w:tc>
          <w:tcPr>
            <w:tcW w:w="9629" w:type="dxa"/>
          </w:tcPr>
          <w:p w14:paraId="5419C04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>module RRCMeasurement_ENDC_NR {</w:t>
            </w:r>
          </w:p>
          <w:p w14:paraId="7AF135E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2AD08C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CommonDefs all;</w:t>
            </w:r>
          </w:p>
          <w:p w14:paraId="13358C1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84BF5C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NR_RRC_ASN1_Definitions language "ASN.1:2002" all with {encode "UNALIGNED_PER_OctetAligned"};</w:t>
            </w:r>
          </w:p>
          <w:p w14:paraId="65204ED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NR_Component_Base all;</w:t>
            </w:r>
          </w:p>
          <w:p w14:paraId="237EA5B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NR_Component_ENDC all;</w:t>
            </w:r>
          </w:p>
          <w:p w14:paraId="4CA83C1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NR_CommonDefs all;</w:t>
            </w:r>
          </w:p>
          <w:p w14:paraId="6D170E2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Common4G5G_Templates all;</w:t>
            </w:r>
          </w:p>
          <w:p w14:paraId="2887FF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CommonAspDefs all;</w:t>
            </w:r>
          </w:p>
          <w:p w14:paraId="04586D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NR_ASP_TypeDefs all;</w:t>
            </w:r>
          </w:p>
          <w:p w14:paraId="4F642E2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EUTRA_NR_CoordMsg all;</w:t>
            </w:r>
          </w:p>
          <w:p w14:paraId="514A87D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NR_CommonFunctions_ENDC all;</w:t>
            </w:r>
          </w:p>
          <w:p w14:paraId="3349695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NR_ConfigurationSteps all;</w:t>
            </w:r>
          </w:p>
          <w:p w14:paraId="225B179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 all;</w:t>
            </w:r>
          </w:p>
          <w:p w14:paraId="1BA474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 all;</w:t>
            </w:r>
          </w:p>
          <w:p w14:paraId="0F27E64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NR_Measurement_Templates all;</w:t>
            </w:r>
          </w:p>
          <w:p w14:paraId="08BABEC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NR_Measurement_Functions all;</w:t>
            </w:r>
          </w:p>
          <w:p w14:paraId="7F36024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NR_CellCfg_Templates all; //@sic R5-196118, R5-196119 sic@</w:t>
            </w:r>
          </w:p>
          <w:p w14:paraId="560349A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import from NR_NoiseGenerator all;</w:t>
            </w:r>
          </w:p>
          <w:p w14:paraId="572D1A9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NR_RRC_Templates all;</w:t>
            </w:r>
          </w:p>
          <w:p w14:paraId="78617F3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NR_ASP_Templates_SRB all;</w:t>
            </w:r>
          </w:p>
          <w:p w14:paraId="4F5A974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NR_ASP_Templates_RB_Config all;</w:t>
            </w:r>
          </w:p>
          <w:p w14:paraId="616A7C7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NR_CellInfoInit_ENDC all;</w:t>
            </w:r>
          </w:p>
          <w:p w14:paraId="4D3512B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NR_PDCP_Templates all; //@sic R5s201218 sic@</w:t>
            </w:r>
          </w:p>
          <w:p w14:paraId="081B75C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208347B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6761FB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template (value) MeasGapConfig cds_MeasGapRelease_FR1</w:t>
            </w:r>
          </w:p>
          <w:p w14:paraId="34F3E8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modifies cs_MeasGapRelease_Base :=</w:t>
            </w:r>
          </w:p>
          <w:p w14:paraId="0C2219E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134851F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gapFR1 :=</w:t>
            </w:r>
          </w:p>
          <w:p w14:paraId="587C45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289970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release := NULL</w:t>
            </w:r>
          </w:p>
          <w:p w14:paraId="63739C3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7FC5511" w14:textId="653CDE6B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</w:tc>
      </w:tr>
    </w:tbl>
    <w:p w14:paraId="2FA7044C" w14:textId="77777777" w:rsidR="0091750C" w:rsidRDefault="0091750C" w:rsidP="009175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355C9820" w14:textId="77777777" w:rsidR="0091750C" w:rsidRPr="00E12CDE" w:rsidRDefault="0091750C" w:rsidP="0091750C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6C041C05" w14:textId="77777777" w:rsidTr="00CA15EC">
        <w:tc>
          <w:tcPr>
            <w:tcW w:w="9629" w:type="dxa"/>
          </w:tcPr>
          <w:p w14:paraId="5B25A6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>module RRCMeasurement_ENDC_NR {</w:t>
            </w:r>
          </w:p>
          <w:p w14:paraId="4E6982E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0CFDB3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CommonDefs all;</w:t>
            </w:r>
          </w:p>
          <w:p w14:paraId="0118C9A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EFC15B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NR_RRC_ASN1_Definitions language "ASN.1:2002" all with {encode "UNALIGNED_PER_OctetAligned"};</w:t>
            </w:r>
          </w:p>
          <w:p w14:paraId="17DA848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NR_Component_Base all;</w:t>
            </w:r>
          </w:p>
          <w:p w14:paraId="351AC2A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NR_Component_ENDC all;</w:t>
            </w:r>
          </w:p>
          <w:p w14:paraId="5EA9C1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NR_CommonDefs all;</w:t>
            </w:r>
          </w:p>
          <w:p w14:paraId="315E97D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Common4G5G_Templates all;</w:t>
            </w:r>
          </w:p>
          <w:p w14:paraId="14F341E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CommonAspDefs all;</w:t>
            </w:r>
          </w:p>
          <w:p w14:paraId="533358D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NR_ASP_TypeDefs all;</w:t>
            </w:r>
          </w:p>
          <w:p w14:paraId="73E3EC7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EUTRA_NR_CoordMsg all;</w:t>
            </w:r>
          </w:p>
          <w:p w14:paraId="09F4AD6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NR_CommonFunctions_ENDC all;</w:t>
            </w:r>
          </w:p>
          <w:p w14:paraId="0AAD76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NR_ConfigurationSteps all;</w:t>
            </w:r>
          </w:p>
          <w:p w14:paraId="3BB83D8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 all;</w:t>
            </w:r>
          </w:p>
          <w:p w14:paraId="261C952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NR_CommonFunctions all;</w:t>
            </w:r>
          </w:p>
          <w:p w14:paraId="31927C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NR_Measurement_Templates all;</w:t>
            </w:r>
          </w:p>
          <w:p w14:paraId="5BAC7B8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NR_Measurement_Functions all;</w:t>
            </w:r>
          </w:p>
          <w:p w14:paraId="030C786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NR_CellCfg_Templates all; //@sic R5-196118, R5-196119 sic@</w:t>
            </w:r>
          </w:p>
          <w:p w14:paraId="10732F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NR_NoiseGenerator all;</w:t>
            </w:r>
          </w:p>
          <w:p w14:paraId="2DE7A5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NR_RRC_Templates all;</w:t>
            </w:r>
          </w:p>
          <w:p w14:paraId="2AD56E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NR_ASP_Templates_SRB all;</w:t>
            </w:r>
          </w:p>
          <w:p w14:paraId="58FC486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NR_ASP_Templates_RB_Config all;</w:t>
            </w:r>
          </w:p>
          <w:p w14:paraId="6172DB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NR_CellInfoInit_ENDC all;</w:t>
            </w:r>
          </w:p>
          <w:p w14:paraId="0E532BA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import from NR_PDCP_Templates all; //@sic R5s201218 sic@</w:t>
            </w:r>
          </w:p>
          <w:p w14:paraId="27BE7EF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import from RRCMeasurement_ENDC_EUTRA all;    //WI=1212601</w:t>
            </w:r>
          </w:p>
          <w:p w14:paraId="521A50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569ABEB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99317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template (value) MeasGapConfig cds_MeasGapRelease_FR1</w:t>
            </w:r>
          </w:p>
          <w:p w14:paraId="6B01D2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modifies cs_MeasGapRelease_Base :=</w:t>
            </w:r>
          </w:p>
          <w:p w14:paraId="3FEBA40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4DFFDA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gapFR1 :=</w:t>
            </w:r>
          </w:p>
          <w:p w14:paraId="6B7EE67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7E5CC6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release := NULL</w:t>
            </w:r>
          </w:p>
          <w:p w14:paraId="4837801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48EF970" w14:textId="143A456E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</w:tc>
      </w:tr>
    </w:tbl>
    <w:p w14:paraId="351FA978" w14:textId="33A38276" w:rsidR="0091750C" w:rsidRPr="00E12CDE" w:rsidRDefault="0091750C" w:rsidP="0091750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5386337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1750C" w:rsidRPr="00E12CDE" w14:paraId="700C3159" w14:textId="77777777" w:rsidTr="00CA15EC">
        <w:trPr>
          <w:trHeight w:val="447"/>
        </w:trPr>
        <w:tc>
          <w:tcPr>
            <w:tcW w:w="1985" w:type="dxa"/>
          </w:tcPr>
          <w:p w14:paraId="1AB5309F" w14:textId="77777777" w:rsidR="0091750C" w:rsidRPr="00E12CDE" w:rsidRDefault="0091750C" w:rsidP="00CA15E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16F6F0" w14:textId="7ED9518B" w:rsidR="0091750C" w:rsidRPr="00E12CDE" w:rsidRDefault="0091750C" w:rsidP="00CA15E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91750C">
              <w:rPr>
                <w:rFonts w:ascii="Arial" w:hAnsi="Arial" w:cs="Arial"/>
              </w:rPr>
              <w:t>fl_TC_8_2_3_11_1_ENDC_NR_TestBody</w:t>
            </w:r>
          </w:p>
        </w:tc>
      </w:tr>
      <w:tr w:rsidR="0091750C" w:rsidRPr="00E12CDE" w14:paraId="74006C15" w14:textId="77777777" w:rsidTr="00CA15EC">
        <w:trPr>
          <w:trHeight w:val="452"/>
        </w:trPr>
        <w:tc>
          <w:tcPr>
            <w:tcW w:w="1985" w:type="dxa"/>
          </w:tcPr>
          <w:p w14:paraId="1ECE0D35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1DD770E" w14:textId="279A6B41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ReceivedMeasResults is not template.</w:t>
            </w:r>
            <w:r w:rsidR="0091750C">
              <w:rPr>
                <w:noProof/>
              </w:rPr>
              <w:t xml:space="preserve"> </w:t>
            </w:r>
          </w:p>
          <w:p w14:paraId="082D34E6" w14:textId="06BE51A1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6C231F">
              <w:rPr>
                <w:noProof/>
              </w:rPr>
              <w:t>According to the Table 8.2.3.11.1.3.3-6 of 38.523-1 get ENDC gaps format.</w:t>
            </w:r>
          </w:p>
          <w:p w14:paraId="495302BE" w14:textId="2E2E6624" w:rsidR="0091750C" w:rsidRPr="006C231F" w:rsidRDefault="006C231F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6C231F">
              <w:rPr>
                <w:noProof/>
              </w:rPr>
              <w:t>v_GapMask</w:t>
            </w:r>
            <w:r>
              <w:rPr>
                <w:noProof/>
              </w:rPr>
              <w:t xml:space="preserve"> to 8bits to ali</w:t>
            </w:r>
            <w:r>
              <w:rPr>
                <w:noProof/>
                <w:lang w:val="en-US"/>
              </w:rPr>
              <w:t>g</w:t>
            </w:r>
            <w:r>
              <w:rPr>
                <w:noProof/>
              </w:rPr>
              <w:t>n with the length of ENDC gap format</w:t>
            </w:r>
          </w:p>
          <w:p w14:paraId="109D0CCA" w14:textId="1CEDC33B" w:rsidR="0091750C" w:rsidRPr="006C231F" w:rsidRDefault="00372D0C" w:rsidP="006C231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372D0C">
              <w:rPr>
                <w:noProof/>
              </w:rPr>
              <w:t>Valueof</w:t>
            </w:r>
            <w:r>
              <w:rPr>
                <w:noProof/>
              </w:rPr>
              <w:t>() fundtion is incorrrect for measurement result checking.</w:t>
            </w:r>
          </w:p>
        </w:tc>
      </w:tr>
      <w:tr w:rsidR="0091750C" w:rsidRPr="00E12CDE" w14:paraId="1C37E2C2" w14:textId="77777777" w:rsidTr="00CA15EC">
        <w:tc>
          <w:tcPr>
            <w:tcW w:w="1985" w:type="dxa"/>
          </w:tcPr>
          <w:p w14:paraId="4F3F6581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4B579F3" w14:textId="4AA41C6C" w:rsidR="00CA15EC" w:rsidRPr="006C231F" w:rsidRDefault="00CA15EC" w:rsidP="00CA15E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the type of the ReceivedMeasResults to </w:t>
            </w:r>
            <w:r w:rsidRPr="00CA15EC">
              <w:rPr>
                <w:noProof/>
              </w:rPr>
              <w:t>MeasResults</w:t>
            </w:r>
            <w:r>
              <w:rPr>
                <w:noProof/>
              </w:rPr>
              <w:t>.</w:t>
            </w:r>
          </w:p>
          <w:p w14:paraId="51143153" w14:textId="3D894296" w:rsidR="00CA15EC" w:rsidRPr="006C231F" w:rsidRDefault="00CA15EC" w:rsidP="00CA15E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getting the </w:t>
            </w:r>
            <w:r w:rsidRPr="006C231F">
              <w:rPr>
                <w:noProof/>
              </w:rPr>
              <w:t>ENDC gaps form</w:t>
            </w:r>
            <w:r>
              <w:rPr>
                <w:noProof/>
              </w:rPr>
              <w:t xml:space="preserve">at, change the function from </w:t>
            </w:r>
            <w:r w:rsidRPr="00CA15EC">
              <w:rPr>
                <w:noProof/>
              </w:rPr>
              <w:t>f_NR_DeriveSupportedGapsFromPics</w:t>
            </w:r>
            <w:r>
              <w:rPr>
                <w:noProof/>
              </w:rPr>
              <w:t xml:space="preserve">() to </w:t>
            </w:r>
            <w:r w:rsidRPr="00CA15EC">
              <w:rPr>
                <w:noProof/>
              </w:rPr>
              <w:t>f_EUTRA_ENDC_DeriveSupportedGapsFromPics</w:t>
            </w:r>
            <w:r>
              <w:rPr>
                <w:noProof/>
              </w:rPr>
              <w:t>().</w:t>
            </w:r>
          </w:p>
          <w:p w14:paraId="5E4F8D2E" w14:textId="77777777" w:rsidR="00372D0C" w:rsidRPr="00372D0C" w:rsidRDefault="00CA15EC" w:rsidP="00372D0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>Change the</w:t>
            </w:r>
            <w:r w:rsidR="00372D0C">
              <w:rPr>
                <w:noProof/>
              </w:rPr>
              <w:t xml:space="preserve"> type of </w:t>
            </w:r>
            <w:r w:rsidRPr="006C231F">
              <w:rPr>
                <w:noProof/>
              </w:rPr>
              <w:t>v_GapMask</w:t>
            </w:r>
            <w:r w:rsidR="00372D0C">
              <w:rPr>
                <w:noProof/>
              </w:rPr>
              <w:t xml:space="preserve"> from </w:t>
            </w:r>
            <w:r w:rsidR="00372D0C" w:rsidRPr="00372D0C">
              <w:rPr>
                <w:noProof/>
              </w:rPr>
              <w:t>B10_Type</w:t>
            </w:r>
            <w:r w:rsidR="00372D0C">
              <w:rPr>
                <w:noProof/>
              </w:rPr>
              <w:t xml:space="preserve"> to </w:t>
            </w:r>
            <w:r>
              <w:rPr>
                <w:noProof/>
              </w:rPr>
              <w:t xml:space="preserve"> to </w:t>
            </w:r>
            <w:r w:rsidR="00372D0C" w:rsidRPr="00372D0C">
              <w:rPr>
                <w:noProof/>
              </w:rPr>
              <w:t>B8_Type</w:t>
            </w:r>
            <w:r w:rsidR="00372D0C">
              <w:rPr>
                <w:noProof/>
              </w:rPr>
              <w:t>.</w:t>
            </w:r>
          </w:p>
          <w:p w14:paraId="4E25D3B7" w14:textId="4D6B1FAA" w:rsidR="0091750C" w:rsidRPr="00E12CDE" w:rsidRDefault="00372D0C" w:rsidP="00372D0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Change the </w:t>
            </w:r>
            <w:r w:rsidRPr="00372D0C">
              <w:rPr>
                <w:noProof/>
              </w:rPr>
              <w:t>Valueof</w:t>
            </w:r>
            <w:r>
              <w:rPr>
                <w:noProof/>
              </w:rPr>
              <w:t xml:space="preserve">() fundtion to </w:t>
            </w:r>
            <w:r w:rsidRPr="00372D0C">
              <w:rPr>
                <w:noProof/>
              </w:rPr>
              <w:t>match</w:t>
            </w:r>
            <w:r>
              <w:rPr>
                <w:noProof/>
              </w:rPr>
              <w:t>() for measurement result checking.</w:t>
            </w:r>
          </w:p>
        </w:tc>
      </w:tr>
      <w:tr w:rsidR="0091750C" w:rsidRPr="00E12CDE" w14:paraId="363AC19D" w14:textId="77777777" w:rsidTr="00CA15EC">
        <w:tc>
          <w:tcPr>
            <w:tcW w:w="1985" w:type="dxa"/>
          </w:tcPr>
          <w:p w14:paraId="2702E6B3" w14:textId="77777777" w:rsidR="0091750C" w:rsidRPr="00E12CDE" w:rsidRDefault="0091750C" w:rsidP="00CA15E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5919AD" w14:textId="78EBD7CA" w:rsidR="0091750C" w:rsidRPr="00E12CDE" w:rsidRDefault="0091750C" w:rsidP="00CA15E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\ENDC\8_2_3\</w:t>
            </w:r>
            <w:r>
              <w:t xml:space="preserve"> </w:t>
            </w:r>
            <w:r w:rsidRPr="0091750C">
              <w:rPr>
                <w:rFonts w:ascii="Arial" w:hAnsi="Arial" w:cs="Arial"/>
                <w:lang w:eastAsia="zh-CN"/>
              </w:rPr>
              <w:t>RRCMeasurement_ENDC_NR.ttcn</w:t>
            </w:r>
          </w:p>
        </w:tc>
      </w:tr>
    </w:tbl>
    <w:p w14:paraId="07226D9E" w14:textId="77777777" w:rsidR="0091750C" w:rsidRPr="00E12CDE" w:rsidRDefault="0091750C" w:rsidP="0091750C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1E756806" w14:textId="77777777" w:rsidTr="00CA15EC">
        <w:tc>
          <w:tcPr>
            <w:tcW w:w="9629" w:type="dxa"/>
          </w:tcPr>
          <w:p w14:paraId="0DEA609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>function fl_TC_8_2_3_11_1_ENDC_NR_TestBody() runs on ENDC_NR_PTC</w:t>
            </w:r>
          </w:p>
          <w:p w14:paraId="738850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{//@sic R5-206301, R5-206305 sic@ modified v_MeasConfig to be generated by f_NR_GenerateMeasurementConfigNR</w:t>
            </w:r>
          </w:p>
          <w:p w14:paraId="4F7CA25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MeasConfig v_MeasConfig;</w:t>
            </w:r>
          </w:p>
          <w:p w14:paraId="7B6BADE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MeasObjectParamsList_Type v_MeasuredObjectList;</w:t>
            </w:r>
          </w:p>
          <w:p w14:paraId="6CFB64C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ReportConfigToAddModList v_ReportConfigList;</w:t>
            </w:r>
          </w:p>
          <w:p w14:paraId="035571C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MeasIdToAddModList v_MeasIdConfigList;</w:t>
            </w:r>
          </w:p>
          <w:p w14:paraId="7FFA5F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ReportConfigNR v_ReportConfig; //@sic R5-206632 sic@</w:t>
            </w:r>
          </w:p>
          <w:p w14:paraId="433AB92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EDF0BF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v_AbsThreshSS_Rsrp_Cell1;</w:t>
            </w:r>
          </w:p>
          <w:p w14:paraId="0DDB4FB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v_AbsThreshSS_Rsrp_Cell3;</w:t>
            </w:r>
          </w:p>
          <w:p w14:paraId="318EB7F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v_PhysCellIdServing;</w:t>
            </w:r>
          </w:p>
          <w:p w14:paraId="4B33477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v_PhysCellIdNeighbour;</w:t>
            </w:r>
          </w:p>
          <w:p w14:paraId="0949221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NR_AbsoluteCellPower_Type v_CellPower_T0_FR1 := -88;</w:t>
            </w:r>
          </w:p>
          <w:p w14:paraId="55AE2E0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v_CellPowerList_AtT0;</w:t>
            </w:r>
          </w:p>
          <w:p w14:paraId="1629135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MeasResults v_Expected_MeasResults;</w:t>
            </w:r>
          </w:p>
          <w:p w14:paraId="40D8DFE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MeasResults v_ReceivedMeasResults;</w:t>
            </w:r>
          </w:p>
          <w:p w14:paraId="5B128A3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EUTRA_NR_Coordination_MSG v_ReceivedMsg;</w:t>
            </w:r>
          </w:p>
          <w:p w14:paraId="714C5B8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bitstring v_ULInfoMRDC;</w:t>
            </w:r>
          </w:p>
          <w:p w14:paraId="195F5EA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UL_DCCH_Message v_MeasurementReport;</w:t>
            </w:r>
          </w:p>
          <w:p w14:paraId="7ABFBB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integer v_Counter;</w:t>
            </w:r>
          </w:p>
          <w:p w14:paraId="287EC2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(omit) MeasGapConfig v_MeasGapFR1;</w:t>
            </w:r>
          </w:p>
          <w:p w14:paraId="220A53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octetstring v_OctetData; //@sic R5s230787 sic@</w:t>
            </w:r>
          </w:p>
          <w:p w14:paraId="012D54F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B8_Type v_SupportedGaps := substr(f_NR_DeriveSupportedGapsFromPics(), 0, 8); //@sic R5s230787 sic@</w:t>
            </w:r>
          </w:p>
          <w:p w14:paraId="4320EEA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B10_Type v_GapMask := int2bit(1, 10); //@sic R5s230787 sic@</w:t>
            </w:r>
          </w:p>
          <w:p w14:paraId="616F761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C1279B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D3689F" w14:textId="58CF0CD2" w:rsid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>timer t_Watchdog;</w:t>
            </w:r>
          </w:p>
          <w:p w14:paraId="776E2D5C" w14:textId="1A2BAB6F" w:rsid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</w:p>
          <w:p w14:paraId="2CC04513" w14:textId="54BFA4FB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726BC6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4166E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f_EUTRA_NR_WaitForCoOrd_Trigger(EUTRA,"StartTimer" );</w:t>
            </w:r>
          </w:p>
          <w:p w14:paraId="7B94F9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t_Watchdog.start(30.0);</w:t>
            </w:r>
          </w:p>
          <w:p w14:paraId="1D3ECA7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0CE91CC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602D6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[]EUTRA.receive(cmr_EUTRA_NR_OctetData ("ULInfoTransferMRDC")) -&gt; value v_ReceivedMsg</w:t>
            </w:r>
          </w:p>
          <w:p w14:paraId="15F7CA7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E1E4B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v_ULInfoMRDC := oct2bit(v_ReceivedMsg.OctetData.Data);</w:t>
            </w:r>
          </w:p>
          <w:p w14:paraId="4B53E57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v_Counter := decvalue(v_ULInfoMRDC, v_MeasurementReport);</w:t>
            </w:r>
          </w:p>
          <w:p w14:paraId="6C96F7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 (v_Counter != 0)</w:t>
            </w:r>
          </w:p>
          <w:p w14:paraId="76A85B7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3CA10A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FatalError(__FILE__, __LINE__, "Decoding error");</w:t>
            </w:r>
          </w:p>
          <w:p w14:paraId="69ED3B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D1AC66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v_ReceivedMeasResults := v_MeasurementReport.message_.c1.measurementReport.criticalExtensions.measurementReport.measResults;</w:t>
            </w:r>
          </w:p>
          <w:p w14:paraId="1739AB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if(valueof(v_ReceivedMeasResults) == valueof(v_Expected_MeasResults))</w:t>
            </w:r>
          </w:p>
          <w:p w14:paraId="1A6D223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7C6FDE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f_NR_PreliminaryPass (__FILE__, __LINE__, "Step 14");</w:t>
            </w:r>
          </w:p>
          <w:p w14:paraId="5808A5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EB3744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else</w:t>
            </w:r>
          </w:p>
          <w:p w14:paraId="25815FE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6F47ED2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f_NR_SetVerdictFailOrInconc(__FILE__, __LINE__, "Step 14 -  wrong meas results"); //@sic R5s230787 sic@</w:t>
            </w:r>
          </w:p>
          <w:p w14:paraId="3562477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165C669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71D877D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187A237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[] t_Watchdog.timeout</w:t>
            </w:r>
          </w:p>
          <w:p w14:paraId="20AE394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6D9595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//do nothing</w:t>
            </w:r>
          </w:p>
          <w:p w14:paraId="6B44A5E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39CBC0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EE6F6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D8758F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6C87F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2AA819B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13 (increment=1)</w:t>
            </w:r>
          </w:p>
          <w:p w14:paraId="0DEE7FC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11A8E5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 //@sic R5s230787 sic@</w:t>
            </w:r>
          </w:p>
          <w:p w14:paraId="1774D69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85A221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34DAE37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4C55F4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8832E9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if (bit2int(v_SupportedGaps and4b v_GapMask) == 1)</w:t>
            </w:r>
          </w:p>
          <w:p w14:paraId="7B9E3A5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030979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fl_NR_ReconfigGapAndGetMeasResultssteps_15_17(v_Expected_MeasResults);</w:t>
            </w:r>
          </w:p>
          <w:p w14:paraId="63332A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3CE9E42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v_SupportedGaps := v_SupportedGaps  @&gt; 1;</w:t>
            </w:r>
          </w:p>
          <w:p w14:paraId="73E16AE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 //@sic R5s230787 sic@</w:t>
            </w:r>
          </w:p>
          <w:p w14:paraId="29CFF4F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9F6878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71B9CB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FC4244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2B0186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58A4D6D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46D31BD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2BE0259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v_MeasConfig := cs_MeasConfigCommon_NR(omit, omit,omit, omit, {tsc_NR_MeasId1},omit, omit, omit, cds_MeasGapRelease_FR1);</w:t>
            </w:r>
          </w:p>
          <w:p w14:paraId="510E7F1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f_NR_SendRRCReconfigurationContentsToEUTRA (omit, omit, v_MeasConfig, omit, false); //@sic R5s230787 sic@</w:t>
            </w:r>
          </w:p>
          <w:p w14:paraId="342FB8B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v_OctetData := f_EUTRA_NR_WaitForCoOrd_Data(EUTRA, "Complete"); //@sic R5s230787 sic@</w:t>
            </w:r>
          </w:p>
          <w:p w14:paraId="25CEAA1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05F42F" w14:textId="045EF046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} // fl_TC_8_2_3_11_1_ENDC_NR_TestBody</w:t>
            </w:r>
          </w:p>
        </w:tc>
      </w:tr>
    </w:tbl>
    <w:p w14:paraId="19246375" w14:textId="77777777" w:rsidR="0091750C" w:rsidRDefault="0091750C" w:rsidP="0091750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2408389A" w14:textId="77777777" w:rsidR="0091750C" w:rsidRPr="00E12CDE" w:rsidRDefault="0091750C" w:rsidP="0091750C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1750C" w:rsidRPr="00E12CDE" w14:paraId="62ABA2BA" w14:textId="77777777" w:rsidTr="00CA15EC">
        <w:tc>
          <w:tcPr>
            <w:tcW w:w="9629" w:type="dxa"/>
          </w:tcPr>
          <w:p w14:paraId="1C1DF28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30DAA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>function fl_TC_8_2_3_11_1_ENDC_NR_TestBody() runs on ENDC_NR_PTC</w:t>
            </w:r>
          </w:p>
          <w:p w14:paraId="43EDB59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{//@sic R5-206301, R5-206305 sic@ modified v_MeasConfig to be generated by f_NR_GenerateMeasurementConfigNR</w:t>
            </w:r>
          </w:p>
          <w:p w14:paraId="115CB4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MeasConfig v_MeasConfig;</w:t>
            </w:r>
          </w:p>
          <w:p w14:paraId="2C7BFD4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MeasObjectParamsList_Type v_MeasuredObjectList;</w:t>
            </w:r>
          </w:p>
          <w:p w14:paraId="2BAF5FB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ReportConfigToAddModList v_ReportConfigList;</w:t>
            </w:r>
          </w:p>
          <w:p w14:paraId="01F78C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MeasIdToAddModList v_MeasIdConfigList;</w:t>
            </w:r>
          </w:p>
          <w:p w14:paraId="10CF49B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ReportConfigNR v_ReportConfig; //@sic R5-206632 sic@</w:t>
            </w:r>
          </w:p>
          <w:p w14:paraId="7B4C754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3F3B4C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v_AbsThreshSS_Rsrp_Cell1;</w:t>
            </w:r>
          </w:p>
          <w:p w14:paraId="60E552A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RSRP_Range v_AbsThreshSS_Rsrp_Cell3;</w:t>
            </w:r>
          </w:p>
          <w:p w14:paraId="58A0AC6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v_PhysCellIdServing;</w:t>
            </w:r>
          </w:p>
          <w:p w14:paraId="2701EBA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PhysCellId v_PhysCellIdNeighbour;</w:t>
            </w:r>
          </w:p>
          <w:p w14:paraId="0FBABE3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NR_AbsoluteCellPower_Type v_CellPower_T0_FR1 := -88;</w:t>
            </w:r>
          </w:p>
          <w:p w14:paraId="0A1FF53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v_CellPowerList_AtT0;</w:t>
            </w:r>
          </w:p>
          <w:p w14:paraId="070ED90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(present) MeasResults v_Expected_MeasResults;</w:t>
            </w:r>
          </w:p>
          <w:p w14:paraId="5FA9D00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MeasResults v_ReceivedMeasResults;</w:t>
            </w:r>
          </w:p>
          <w:p w14:paraId="109E12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EUTRA_NR_Coordination_MSG v_ReceivedMsg;</w:t>
            </w:r>
          </w:p>
          <w:p w14:paraId="1B442B2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bitstring v_ULInfoMRDC;</w:t>
            </w:r>
          </w:p>
          <w:p w14:paraId="2138212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UL_DCCH_Message v_MeasurementReport;</w:t>
            </w:r>
          </w:p>
          <w:p w14:paraId="015BBE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integer v_Counter;</w:t>
            </w:r>
          </w:p>
          <w:p w14:paraId="3796515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template (omit) MeasGapConfig v_MeasGapFR1;</w:t>
            </w:r>
          </w:p>
          <w:p w14:paraId="1CBA2F1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var octetstring v_OctetData; //@sic R5s230787 sic@</w:t>
            </w:r>
          </w:p>
          <w:p w14:paraId="2DACB60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B8_Type v_SupportedGaps := substr(f_EUTRA_ENDC_DeriveSupportedGapsFromPics(), 0, 8);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//WI=1212601</w:t>
            </w:r>
          </w:p>
          <w:p w14:paraId="55CF36D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var B8_Type v_GapMask := int2bit(1, 8);</w:t>
            </w: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//@sic R5s230787 sic@</w:t>
            </w:r>
          </w:p>
          <w:p w14:paraId="0978380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09BDB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C0855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timer t_Watchdog;</w:t>
            </w:r>
          </w:p>
          <w:p w14:paraId="48C7AB8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F0D17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462E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v_CellPowerList_AtT0 :=</w:t>
            </w:r>
          </w:p>
          <w:p w14:paraId="3364EF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{cs_NR_CellPower(nr_Cell1, v_CellPower_T0_FR1, tsc_NR_NonSuitableOffCellSSS_EPRE), //FR2 is not applicable</w:t>
            </w:r>
          </w:p>
          <w:p w14:paraId="423FF69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cs_NR_CellPower(nr_Cell3, v_CellPower_T0_FR1, tsc_NR_NonSuitableOffCellSSS_EPRE) //FR2 is not applicable</w:t>
            </w:r>
          </w:p>
          <w:p w14:paraId="2AE4BC7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};</w:t>
            </w:r>
          </w:p>
          <w:p w14:paraId="241F6D3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4AC8E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///The SS re-adjusts the cell-specific reference signal level according to row "T0"</w:t>
            </w:r>
          </w:p>
          <w:p w14:paraId="4AD9EF7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f_EUTRA_NR_WaitForCoOrd_Trigger(EUTRA,"ChangePower" );</w:t>
            </w:r>
          </w:p>
          <w:p w14:paraId="25C557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f_NR_SetCellPowerList(v_CellPowerList_AtT0);</w:t>
            </w:r>
          </w:p>
          <w:p w14:paraId="1EC4CD6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F07A72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"Steps 11-12" siclog@</w:t>
            </w:r>
          </w:p>
          <w:p w14:paraId="63A5583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RRCConnectionReconfiguration including measConfig to setup fr1-Gap and</w:t>
            </w:r>
          </w:p>
          <w:p w14:paraId="593715C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//nr-Config IE containing measConfig to report periodical measurements for NR serving Cell 1 and</w:t>
            </w:r>
          </w:p>
          <w:p w14:paraId="314AF8D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//NR neighbor cell 3 on FR1 frequency</w:t>
            </w:r>
          </w:p>
          <w:p w14:paraId="2439148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RRCConnectionReconfigurationComplete message to confirm the setup of fr1-Gap</w:t>
            </w:r>
          </w:p>
          <w:p w14:paraId="3CD4DF9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//and report periodical measurements for NR serving Cell 1 and NR neighbor cell 3 on FR1 frequency</w:t>
            </w:r>
          </w:p>
          <w:p w14:paraId="4D91D9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v_AbsThreshSS_Rsrp_Cell1 := 51;</w:t>
            </w:r>
          </w:p>
          <w:p w14:paraId="6F44835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v_AbsThreshSS_Rsrp_Cell3 := 51;</w:t>
            </w:r>
          </w:p>
          <w:p w14:paraId="326F4FB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352C2E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//Table 8.2.3.11.1.3.3-9</w:t>
            </w:r>
          </w:p>
          <w:p w14:paraId="490AF49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v_MeasuredObjectList := {cs_MeasObjectId1(nr_Cell1, v_AbsThreshSS_Rsrp_Cell1),</w:t>
            </w:r>
          </w:p>
          <w:p w14:paraId="445586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cs_MeasObjectId2(nr_Cell3, v_AbsThreshSS_Rsrp_Cell3)};</w:t>
            </w:r>
          </w:p>
          <w:p w14:paraId="2007EBA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</w:p>
          <w:p w14:paraId="6AE7E73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v_MeasIdConfigList := {cs_NR_MeasId_Config_id1_obj2_conf1};</w:t>
            </w:r>
          </w:p>
          <w:p w14:paraId="5D9F083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v_MeasGapFR1 := cds_MeasGapConfig_FR1(cs_NR_GapConfig(9, ms6, ms40, ms0dot5));  //@sic R5-203403 sic@</w:t>
            </w:r>
          </w:p>
          <w:p w14:paraId="390C20B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150FA4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f_NR_SendCoOrdSysInfoToEUTRA({nr_Cell1}); //@sic R5s230787 sic@</w:t>
            </w:r>
          </w:p>
          <w:p w14:paraId="3A9E6D2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ACE589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 := cs_38508_ReportConfigNR_Periodical; //@sic R5-206632 sic@</w:t>
            </w:r>
          </w:p>
          <w:p w14:paraId="0928A5F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v_ReportConfig.reportType.periodical.reportQuantityCell := cs_NR_MeasReportQuantity_RsrpRsrq; //@sic R5-206632 sic@</w:t>
            </w:r>
          </w:p>
          <w:p w14:paraId="7774C9B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v_ReportConfig.reportType.periodical.maxReportCells := 1; //@sic R5-206632 sic@</w:t>
            </w:r>
          </w:p>
          <w:p w14:paraId="566BD73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v_ReportConfigList := {cs_NR_ReportConfigToAddMod_NR(tsc_NR_IdReportConfigId1, v_ReportConfig)}; //@sic R5-206632 sic@</w:t>
            </w:r>
          </w:p>
          <w:p w14:paraId="022C092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E683BD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FCD828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v_MeasConfig := f_NR_GenerateMeasurementConfigNR(v_MeasuredObjectList, v_ReportConfigList, v_MeasIdConfigList, v_MeasGapFR1); //@sic R5-203403, R5-206301, R5-206305 sic@</w:t>
            </w:r>
          </w:p>
          <w:p w14:paraId="7A162FF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</w:t>
            </w:r>
          </w:p>
          <w:p w14:paraId="403B014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f_NR_SendRRCReconfigurationContentsToEUTRA (omit, omit, v_MeasConfig, omit, false); //@sic R5s230787 sic@</w:t>
            </w:r>
          </w:p>
          <w:p w14:paraId="32ACE60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 Get Security info from EUTRA, calculate latest keys and configure SS</w:t>
            </w:r>
          </w:p>
          <w:p w14:paraId="2E0136D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f_ENDC_GetKeysActivateSecurity(nr_Cell1, EUTRA); //@sic R5s230787 sic@</w:t>
            </w:r>
          </w:p>
          <w:p w14:paraId="7FA2AF7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v_OctetData := f_EUTRA_NR_WaitForCoOrd_Data(EUTRA, "Complete"); //@sic R5s230787 sic@</w:t>
            </w:r>
          </w:p>
          <w:p w14:paraId="1F31AF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029DB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C50EC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14" siclog@</w:t>
            </w:r>
          </w:p>
          <w:p w14:paraId="52D4198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//Wait for 30 s to ensure that the UE performs a periodical inter frequency reporting.</w:t>
            </w:r>
          </w:p>
          <w:p w14:paraId="2DE4C71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In parallel to events described in step 4 the steps specified in table 8.2.3.11.2.3.2-3 shall take place</w:t>
            </w:r>
          </w:p>
          <w:p w14:paraId="3CB6457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v_PhysCellIdServing := f_NR_CellInfo_GetPhysicalCellId(nr_Cell1);</w:t>
            </w:r>
          </w:p>
          <w:p w14:paraId="379317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v_PhysCellIdNeighbour := f_NR_CellInfo_GetPhysicalCellId(nr_Cell3);</w:t>
            </w:r>
          </w:p>
          <w:p w14:paraId="2109E66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D9725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v_Expected_MeasResults := cr_38508_MeasResults_NeighCellsNR(tsc_NR_MeasId1, v_PhysCellIdServing, {cr_NR_MeasResultNR_CellResults(v_PhysCellIdNeighbour)}); //@sic R5s230787 sic@</w:t>
            </w:r>
          </w:p>
          <w:p w14:paraId="180504F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39B835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f_EUTRA_NR_WaitForCoOrd_Trigger(EUTRA,"StartTimer" );</w:t>
            </w:r>
          </w:p>
          <w:p w14:paraId="500B839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t_Watchdog.start(30.0);</w:t>
            </w:r>
          </w:p>
          <w:p w14:paraId="64C50F6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alt</w:t>
            </w:r>
          </w:p>
          <w:p w14:paraId="76ECB56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1F96D6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[]EUTRA.receive(cmr_EUTRA_NR_OctetData ("ULInfoTransferMRDC")) -&gt; value v_ReceivedMsg</w:t>
            </w:r>
          </w:p>
          <w:p w14:paraId="08E772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3228D66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v_ULInfoMRDC := oct2bit(v_ReceivedMsg.OctetData.Data);</w:t>
            </w:r>
          </w:p>
          <w:p w14:paraId="63B549C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v_Counter := decvalue(v_ULInfoMRDC, v_MeasurementReport);</w:t>
            </w:r>
          </w:p>
          <w:p w14:paraId="3CDBA7B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if (v_Counter != 0)</w:t>
            </w:r>
          </w:p>
          <w:p w14:paraId="51BDE43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7CE89F1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FatalError(__FILE__, __LINE__, "Decoding error");</w:t>
            </w:r>
          </w:p>
          <w:p w14:paraId="032C2D6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50D62ED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v_ReceivedMeasResults := v_MeasurementReport.message_.c1.measurementReport.criticalExtensions.measurementReport.measResults;</w:t>
            </w:r>
          </w:p>
          <w:p w14:paraId="43D0D6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r w:rsidRPr="0091750C">
              <w:rPr>
                <w:rFonts w:ascii="Courier New" w:hAnsi="Courier New" w:cs="Courier New"/>
                <w:sz w:val="18"/>
                <w:szCs w:val="18"/>
                <w:highlight w:val="yellow"/>
              </w:rPr>
              <w:t>if(match(v_ReceivedMeasResults,v_Expected_MeasResults))</w:t>
            </w:r>
          </w:p>
          <w:p w14:paraId="3DCDC41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19E7F6E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f_NR_PreliminaryPass (__FILE__, __LINE__, "Step 14");</w:t>
            </w:r>
          </w:p>
          <w:p w14:paraId="72F8BCC2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B6E567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else</w:t>
            </w:r>
          </w:p>
          <w:p w14:paraId="62F6D92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{</w:t>
            </w:r>
          </w:p>
          <w:p w14:paraId="32F6B96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    f_NR_SetVerdictFailOrInconc(__FILE__, __LINE__, "Step 14 -  wrong meas results"); //@sic R5s230787 sic@</w:t>
            </w:r>
          </w:p>
          <w:p w14:paraId="3E32F89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}</w:t>
            </w:r>
          </w:p>
          <w:p w14:paraId="447762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repeat;</w:t>
            </w:r>
          </w:p>
          <w:p w14:paraId="33057BC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469592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[] t_Watchdog.timeout</w:t>
            </w:r>
          </w:p>
          <w:p w14:paraId="088E164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DFA0F17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//do nothing</w:t>
            </w:r>
          </w:p>
          <w:p w14:paraId="0D21C90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42941E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DD1C4D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378122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5CB9DC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15-17" siclog@</w:t>
            </w:r>
          </w:p>
          <w:p w14:paraId="0052EB0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//EXCEPTION:    Steps 15 to 17 shall be repeated for k=1 to 13 (increment=1)</w:t>
            </w:r>
          </w:p>
          <w:p w14:paraId="080FA85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v_Counter := 1;</w:t>
            </w:r>
          </w:p>
          <w:p w14:paraId="5BBAD5CE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while (v_Counter &lt; 11) //@sic R5s230787 sic@</w:t>
            </w:r>
          </w:p>
          <w:p w14:paraId="29A938D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BF5E5C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037C9EB9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if(v_Counter != 1)</w:t>
            </w:r>
          </w:p>
          <w:p w14:paraId="5EE1BEC0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55FB7A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if (bit2int(v_SupportedGaps and4b v_GapMask) == 1)</w:t>
            </w:r>
          </w:p>
          <w:p w14:paraId="1415245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A20BB1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  fl_NR_ReconfigGapAndGetMeasResultssteps_15_17(v_Expected_MeasResults);</w:t>
            </w:r>
          </w:p>
          <w:p w14:paraId="24B5F06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72D4FFE6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  v_SupportedGaps := v_SupportedGaps  @&gt; 1;</w:t>
            </w:r>
          </w:p>
          <w:p w14:paraId="706A223F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} //@sic R5s230787 sic@</w:t>
            </w:r>
          </w:p>
          <w:p w14:paraId="32B0C9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3270635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    v_Counter := v_Counter + 1;</w:t>
            </w:r>
          </w:p>
          <w:p w14:paraId="4B25EF6D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95F1014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F87CD3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//@siclog "Step 18-19" siclog@</w:t>
            </w:r>
          </w:p>
          <w:p w14:paraId="3DD96EE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//SS transmits an RRCConnectionReconfiguration message including measConfig to release fr1-Gap and measid of periodical measurements.</w:t>
            </w:r>
          </w:p>
          <w:p w14:paraId="5980CCB1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//The UE transmits an RCConnectionReconfigrationComplete message</w:t>
            </w:r>
          </w:p>
          <w:p w14:paraId="3D3979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v_MeasConfig := cs_MeasConfigCommon_NR(omit, omit,omit, omit, {tsc_NR_MeasId1},omit, omit, omit, cds_MeasGapRelease_FR1);</w:t>
            </w:r>
          </w:p>
          <w:p w14:paraId="60EF07AA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f_NR_SendRRCReconfigurationContentsToEUTRA (omit, omit, v_MeasConfig, omit, false); //@sic R5s230787 sic@</w:t>
            </w:r>
          </w:p>
          <w:p w14:paraId="4D05E14B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  v_OctetData := f_EUTRA_NR_WaitForCoOrd_Data(EUTRA, "Complete"); //@sic R5s230787 sic@</w:t>
            </w:r>
          </w:p>
          <w:p w14:paraId="75A0E098" w14:textId="77777777" w:rsidR="0091750C" w:rsidRPr="0091750C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45C440F" w14:textId="37D52C11" w:rsidR="0091750C" w:rsidRPr="00E12CDE" w:rsidRDefault="0091750C" w:rsidP="0091750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1750C">
              <w:rPr>
                <w:rFonts w:ascii="Courier New" w:hAnsi="Courier New" w:cs="Courier New"/>
                <w:sz w:val="18"/>
                <w:szCs w:val="18"/>
              </w:rPr>
              <w:t xml:space="preserve">  } // fl_TC_8_2_3_11_1_ENDC_NR_TestBody</w:t>
            </w:r>
          </w:p>
        </w:tc>
      </w:tr>
    </w:tbl>
    <w:p w14:paraId="2ECB5090" w14:textId="77777777" w:rsidR="00473068" w:rsidRPr="00E12CDE" w:rsidRDefault="00473068" w:rsidP="00AF7E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65A00" w14:textId="77777777" w:rsidR="00CA15EC" w:rsidRDefault="00CA15EC">
      <w:pPr>
        <w:spacing w:after="0"/>
      </w:pPr>
      <w:r>
        <w:separator/>
      </w:r>
    </w:p>
  </w:endnote>
  <w:endnote w:type="continuationSeparator" w:id="0">
    <w:p w14:paraId="281C61AC" w14:textId="77777777" w:rsidR="00CA15EC" w:rsidRDefault="00CA1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EFCD" w14:textId="77777777" w:rsidR="009A5732" w:rsidRDefault="009A5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47360" w14:textId="77777777" w:rsidR="009A5732" w:rsidRDefault="009A5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324F9" w14:textId="77777777" w:rsidR="009A5732" w:rsidRDefault="009A5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4B74" w14:textId="77777777" w:rsidR="00CA15EC" w:rsidRDefault="00CA15EC">
      <w:pPr>
        <w:spacing w:after="0"/>
      </w:pPr>
      <w:r>
        <w:separator/>
      </w:r>
    </w:p>
  </w:footnote>
  <w:footnote w:type="continuationSeparator" w:id="0">
    <w:p w14:paraId="16DF9433" w14:textId="77777777" w:rsidR="00CA15EC" w:rsidRDefault="00CA15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CA15EC" w:rsidRDefault="00CA15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6E07" w14:textId="77777777" w:rsidR="009A5732" w:rsidRDefault="009A5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2BB7" w14:textId="77777777" w:rsidR="009A5732" w:rsidRDefault="009A5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CA15EC" w:rsidRDefault="00CA15E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CA15EC" w:rsidRDefault="00CA15EC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CA15EC" w:rsidRDefault="00CA15EC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CA15EC" w:rsidRDefault="00CA15E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CA15EC" w:rsidRDefault="00CA15E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72848004">
    <w:abstractNumId w:val="2"/>
  </w:num>
  <w:num w:numId="2" w16cid:durableId="662854802">
    <w:abstractNumId w:val="2"/>
  </w:num>
  <w:num w:numId="3" w16cid:durableId="1438018050">
    <w:abstractNumId w:val="4"/>
  </w:num>
  <w:num w:numId="4" w16cid:durableId="385371130">
    <w:abstractNumId w:val="5"/>
  </w:num>
  <w:num w:numId="5" w16cid:durableId="1681617854">
    <w:abstractNumId w:val="1"/>
  </w:num>
  <w:num w:numId="6" w16cid:durableId="1199928499">
    <w:abstractNumId w:val="0"/>
  </w:num>
  <w:num w:numId="7" w16cid:durableId="7029453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D7FF9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32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01E4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A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FA6F247-0C3A-45C8-AC79-BE595EF09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2410</Words>
  <Characters>30080</Characters>
  <Application>Microsoft Office Word</Application>
  <DocSecurity>0</DocSecurity>
  <Lines>250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4</cp:revision>
  <cp:lastPrinted>1900-12-31T16:00:00Z</cp:lastPrinted>
  <dcterms:created xsi:type="dcterms:W3CDTF">2023-12-19T07:25:00Z</dcterms:created>
  <dcterms:modified xsi:type="dcterms:W3CDTF">2024-02-26T16:56:00Z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