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E25AE" w14:textId="539250C9" w:rsidR="00FD5C22" w:rsidRDefault="00FD5C22" w:rsidP="00FD5C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BF69F7">
          <w:rPr>
            <w:b/>
            <w:i/>
            <w:noProof/>
            <w:sz w:val="28"/>
          </w:rPr>
          <w:t>205</w:t>
        </w:r>
      </w:fldSimple>
    </w:p>
    <w:p w14:paraId="77F872A7" w14:textId="77777777" w:rsidR="00FD5C22" w:rsidRDefault="00FD5C22" w:rsidP="00FD5C2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5C22" w14:paraId="47A27DD4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366FC" w14:textId="77777777" w:rsidR="00FD5C22" w:rsidRDefault="00FD5C22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D5C22" w14:paraId="13B6B716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21544" w14:textId="77777777" w:rsidR="00FD5C22" w:rsidRDefault="00FD5C22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5C22" w14:paraId="36F78F2C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A7140" w14:textId="77777777" w:rsidR="00FD5C22" w:rsidRDefault="00FD5C2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C22" w14:paraId="1A7ACB6A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523C6C8A" w14:textId="77777777" w:rsidR="00FD5C22" w:rsidRDefault="00FD5C22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1CD700" w14:textId="77777777" w:rsidR="00FD5C22" w:rsidRPr="00410371" w:rsidRDefault="00FD5C22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4711848" w14:textId="77777777" w:rsidR="00FD5C22" w:rsidRDefault="00FD5C22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BD509A" w14:textId="77777777" w:rsidR="00FD5C22" w:rsidRPr="00410371" w:rsidRDefault="00FD5C22" w:rsidP="00BD0D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3320</w:t>
              </w:r>
            </w:fldSimple>
          </w:p>
        </w:tc>
        <w:tc>
          <w:tcPr>
            <w:tcW w:w="709" w:type="dxa"/>
          </w:tcPr>
          <w:p w14:paraId="06CA2AF8" w14:textId="77777777" w:rsidR="00FD5C22" w:rsidRDefault="00FD5C22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DF2BDC" w14:textId="2E1D4B00" w:rsidR="00FD5C22" w:rsidRPr="00410371" w:rsidRDefault="00BF69F7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0A26080" w14:textId="77777777" w:rsidR="00FD5C22" w:rsidRDefault="00FD5C22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5CF694" w14:textId="1E9B423E" w:rsidR="00FD5C22" w:rsidRPr="00410371" w:rsidRDefault="00FD5C22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BF69F7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6C4AB6" w14:textId="77777777" w:rsidR="00FD5C22" w:rsidRDefault="00FD5C22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FD5C22" w14:paraId="19906208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DA5233" w14:textId="77777777" w:rsidR="00FD5C22" w:rsidRDefault="00FD5C22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FD5C22" w14:paraId="4AE2E02A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0D9390" w14:textId="77777777" w:rsidR="00FD5C22" w:rsidRPr="00F25D98" w:rsidRDefault="00FD5C22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5C22" w14:paraId="36D3816C" w14:textId="77777777" w:rsidTr="00BD0D20">
        <w:tc>
          <w:tcPr>
            <w:tcW w:w="9641" w:type="dxa"/>
            <w:gridSpan w:val="9"/>
          </w:tcPr>
          <w:p w14:paraId="7CBE97D3" w14:textId="77777777" w:rsidR="00FD5C22" w:rsidRDefault="00FD5C2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18EB2B" w14:textId="77777777" w:rsidR="00FD5C22" w:rsidRDefault="00FD5C22" w:rsidP="00FD5C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5C22" w14:paraId="36E321A5" w14:textId="77777777" w:rsidTr="00BD0D20">
        <w:tc>
          <w:tcPr>
            <w:tcW w:w="2835" w:type="dxa"/>
          </w:tcPr>
          <w:p w14:paraId="3602AFC8" w14:textId="77777777" w:rsidR="00FD5C22" w:rsidRDefault="00FD5C22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1E5982" w14:textId="77777777" w:rsidR="00FD5C22" w:rsidRDefault="00FD5C22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C9F80" w14:textId="77777777" w:rsidR="00FD5C22" w:rsidRDefault="00FD5C22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5FD215" w14:textId="77777777" w:rsidR="00FD5C22" w:rsidRDefault="00FD5C22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B4EA3" w14:textId="77777777" w:rsidR="00FD5C22" w:rsidRDefault="00FD5C22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D4A958" w14:textId="77777777" w:rsidR="00FD5C22" w:rsidRDefault="00FD5C22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715E8C" w14:textId="77777777" w:rsidR="00FD5C22" w:rsidRDefault="00FD5C22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4508F0" w14:textId="77777777" w:rsidR="00FD5C22" w:rsidRDefault="00FD5C22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749E22" w14:textId="77777777" w:rsidR="00FD5C22" w:rsidRDefault="00FD5C22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8E969E" w14:textId="77777777" w:rsidR="00FD5C22" w:rsidRDefault="00FD5C22" w:rsidP="00FD5C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5C22" w14:paraId="518A4430" w14:textId="77777777" w:rsidTr="00BD0D20">
        <w:tc>
          <w:tcPr>
            <w:tcW w:w="9640" w:type="dxa"/>
            <w:gridSpan w:val="11"/>
          </w:tcPr>
          <w:p w14:paraId="7334F43A" w14:textId="77777777" w:rsidR="00FD5C22" w:rsidRDefault="00FD5C2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C22" w14:paraId="0F8091A1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66CDAA" w14:textId="77777777" w:rsidR="00FD5C22" w:rsidRDefault="00FD5C2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ECBFA2" w14:textId="77777777" w:rsidR="00FD5C22" w:rsidRDefault="00FD5C22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fl_TC_8_2_3_8_1x_TestBody</w:t>
              </w:r>
            </w:fldSimple>
          </w:p>
        </w:tc>
      </w:tr>
      <w:tr w:rsidR="00FD5C22" w14:paraId="46E75BC6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525F96EB" w14:textId="77777777" w:rsidR="00FD5C22" w:rsidRDefault="00FD5C2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2D8F83" w14:textId="77777777" w:rsidR="00FD5C22" w:rsidRDefault="00FD5C2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C22" w14:paraId="7E685142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34B883D6" w14:textId="77777777" w:rsidR="00FD5C22" w:rsidRDefault="00FD5C2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A67878" w14:textId="77777777" w:rsidR="00FD5C22" w:rsidRDefault="00FD5C22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D5C22" w14:paraId="72230A45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3023DA0" w14:textId="77777777" w:rsidR="00FD5C22" w:rsidRDefault="00FD5C2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02E54A" w14:textId="77777777" w:rsidR="00FD5C22" w:rsidRDefault="00FD5C22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D5C22" w14:paraId="230F37BD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454DE75A" w14:textId="77777777" w:rsidR="00FD5C22" w:rsidRDefault="00FD5C2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140C9" w14:textId="77777777" w:rsidR="00FD5C22" w:rsidRDefault="00FD5C2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C22" w14:paraId="1A97136A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19DA0389" w14:textId="77777777" w:rsidR="00FD5C22" w:rsidRDefault="00FD5C2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C6693F" w14:textId="77777777" w:rsidR="00FD5C22" w:rsidRDefault="00FD5C22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5C084DB" w14:textId="77777777" w:rsidR="00FD5C22" w:rsidRDefault="00FD5C22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B59FC6" w14:textId="77777777" w:rsidR="00FD5C22" w:rsidRDefault="00FD5C22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F3D14" w14:textId="77777777" w:rsidR="00FD5C22" w:rsidRDefault="00FD5C22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2023-12-15</w:t>
              </w:r>
            </w:fldSimple>
          </w:p>
        </w:tc>
      </w:tr>
      <w:tr w:rsidR="00FD5C22" w14:paraId="220890A4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30D0999B" w14:textId="77777777" w:rsidR="00FD5C22" w:rsidRDefault="00FD5C2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A1AFD1" w14:textId="77777777" w:rsidR="00FD5C22" w:rsidRDefault="00FD5C2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E2BCF7" w14:textId="77777777" w:rsidR="00FD5C22" w:rsidRDefault="00FD5C2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839FA" w14:textId="77777777" w:rsidR="00FD5C22" w:rsidRDefault="00FD5C2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551B63" w14:textId="77777777" w:rsidR="00FD5C22" w:rsidRDefault="00FD5C2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C22" w14:paraId="12AC1BEC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A197CE" w14:textId="77777777" w:rsidR="00FD5C22" w:rsidRDefault="00FD5C2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498476" w14:textId="77777777" w:rsidR="00FD5C22" w:rsidRDefault="00FD5C22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6B9FC6" w14:textId="77777777" w:rsidR="00FD5C22" w:rsidRDefault="00FD5C22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DD40FB" w14:textId="77777777" w:rsidR="00FD5C22" w:rsidRDefault="00FD5C22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28CAF" w14:textId="77777777" w:rsidR="00FD5C22" w:rsidRDefault="00FD5C22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FD5C22" w14:paraId="124E9593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B7FA6F" w14:textId="77777777" w:rsidR="00FD5C22" w:rsidRDefault="00FD5C22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0F5C07" w14:textId="77777777" w:rsidR="00FD5C22" w:rsidRDefault="00FD5C22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4A3B01" w14:textId="77777777" w:rsidR="00FD5C22" w:rsidRDefault="00FD5C22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C673A1" w14:textId="77777777" w:rsidR="00FD5C22" w:rsidRPr="007C2097" w:rsidRDefault="00FD5C22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D5C22" w14:paraId="7E58241E" w14:textId="77777777" w:rsidTr="00BD0D20">
        <w:tc>
          <w:tcPr>
            <w:tcW w:w="1843" w:type="dxa"/>
          </w:tcPr>
          <w:p w14:paraId="6BCCD0B7" w14:textId="77777777" w:rsidR="00FD5C22" w:rsidRDefault="00FD5C2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6FE2AF" w14:textId="77777777" w:rsidR="00FD5C22" w:rsidRDefault="00FD5C2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C22" w14:paraId="157A97B3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6E9D38" w14:textId="77777777" w:rsidR="00FD5C22" w:rsidRDefault="00FD5C22" w:rsidP="00FD5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22CCF" w14:textId="77777777" w:rsidR="00FD5C22" w:rsidRDefault="00FD5C22" w:rsidP="00FD5C22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</w:t>
            </w:r>
            <w:r>
              <w:rPr>
                <w:rFonts w:cs="Arial"/>
                <w:noProof/>
              </w:rPr>
              <w:t xml:space="preserve">23wk49 </w:t>
            </w:r>
            <w:r w:rsidRPr="006637A7">
              <w:rPr>
                <w:rFonts w:cs="Arial"/>
                <w:noProof/>
              </w:rPr>
              <w:t xml:space="preserve">TTCN implementation </w:t>
            </w:r>
            <w:r>
              <w:rPr>
                <w:rFonts w:cs="Arial"/>
                <w:noProof/>
              </w:rPr>
              <w:t xml:space="preserve">of of the function : </w:t>
            </w:r>
            <w:r w:rsidRPr="000D39A2">
              <w:rPr>
                <w:rFonts w:cs="Arial"/>
                <w:b/>
                <w:noProof/>
              </w:rPr>
              <w:t>fl_TC_8_2_3_8_1x_TestBody</w:t>
            </w:r>
          </w:p>
          <w:p w14:paraId="7ECDD544" w14:textId="77777777" w:rsidR="00FD5C22" w:rsidRDefault="00FD5C22" w:rsidP="00FD5C22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97B8A43" w14:textId="77777777" w:rsidR="00FD5C22" w:rsidRPr="0005772A" w:rsidRDefault="00FD5C22" w:rsidP="00FD5C22">
            <w:pPr>
              <w:pStyle w:val="CRCoverPage"/>
              <w:spacing w:after="0"/>
              <w:rPr>
                <w:rFonts w:cs="Arial"/>
                <w:i/>
                <w:noProof/>
              </w:rPr>
            </w:pPr>
            <w:r w:rsidRPr="00E67B4F">
              <w:rPr>
                <w:rFonts w:cs="Arial"/>
                <w:noProof/>
              </w:rPr>
              <w:t>v_MeasGapUE</w:t>
            </w:r>
            <w:r>
              <w:rPr>
                <w:rFonts w:cs="Arial"/>
                <w:noProof/>
              </w:rPr>
              <w:t xml:space="preserve"> is initialized as </w:t>
            </w:r>
            <w:r w:rsidRPr="0005772A">
              <w:rPr>
                <w:rFonts w:cs="Arial"/>
                <w:i/>
                <w:noProof/>
              </w:rPr>
              <w:t>var template (value) MeasGapConfig v_MeasGapUE;</w:t>
            </w:r>
          </w:p>
          <w:p w14:paraId="53741038" w14:textId="77777777" w:rsidR="00FD5C22" w:rsidRDefault="00FD5C22" w:rsidP="00FD5C22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69F130E" w14:textId="77777777" w:rsidR="00FD5C22" w:rsidRDefault="00FD5C22" w:rsidP="00FD5C22">
            <w:pPr>
              <w:pStyle w:val="CRCoverPage"/>
              <w:spacing w:after="0"/>
              <w:rPr>
                <w:rFonts w:cs="Arial"/>
                <w:noProof/>
              </w:rPr>
            </w:pPr>
            <w:r w:rsidRPr="00852E76">
              <w:rPr>
                <w:rFonts w:cs="Arial"/>
                <w:noProof/>
              </w:rPr>
              <w:t>var template (value) MeasGapConfig</w:t>
            </w:r>
            <w:r>
              <w:rPr>
                <w:rFonts w:cs="Arial"/>
                <w:noProof/>
              </w:rPr>
              <w:t xml:space="preserve"> is causing run time issue in case of 8.2.3.8.1.ENDC FR2 because </w:t>
            </w:r>
            <w:r w:rsidRPr="00E67B4F">
              <w:rPr>
                <w:rFonts w:cs="Arial"/>
                <w:noProof/>
              </w:rPr>
              <w:t>MeasGapUE</w:t>
            </w:r>
            <w:r>
              <w:rPr>
                <w:rFonts w:cs="Arial"/>
                <w:noProof/>
              </w:rPr>
              <w:t xml:space="preserve"> will only have the values if cell 3 / cell 10 are present,and this case does not have any of these cells configured.</w:t>
            </w:r>
          </w:p>
          <w:p w14:paraId="3FAACA57" w14:textId="77777777" w:rsidR="00FD5C22" w:rsidRDefault="00FD5C22" w:rsidP="00FD5C22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62145AC" w14:textId="77777777" w:rsidR="00FD5C22" w:rsidRPr="00C14CD0" w:rsidRDefault="00FD5C22" w:rsidP="00FD5C22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change is needed for FR2</w:t>
            </w:r>
          </w:p>
        </w:tc>
      </w:tr>
      <w:tr w:rsidR="00FD5C22" w14:paraId="3F9164E0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A7B0E" w14:textId="77777777" w:rsidR="00FD5C22" w:rsidRDefault="00FD5C22" w:rsidP="00FD5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EF976F" w14:textId="77777777" w:rsidR="00FD5C22" w:rsidRPr="007520C3" w:rsidRDefault="00FD5C22" w:rsidP="00FD5C2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D5C22" w14:paraId="4B481487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7C043" w14:textId="77777777" w:rsidR="00FD5C22" w:rsidRDefault="00FD5C22" w:rsidP="00FD5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F7B0D8" w14:textId="77777777" w:rsidR="00FD5C22" w:rsidRPr="007520C3" w:rsidRDefault="00FD5C22" w:rsidP="00FD5C22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It is proposed to have </w:t>
            </w:r>
            <w:r w:rsidRPr="0092349C">
              <w:rPr>
                <w:rFonts w:cs="Arial"/>
                <w:i/>
                <w:noProof/>
              </w:rPr>
              <w:t>var template (omit) MeasGapConfig v_MeasGapUE</w:t>
            </w:r>
            <w:r>
              <w:rPr>
                <w:rFonts w:cs="Arial"/>
                <w:noProof/>
              </w:rPr>
              <w:t xml:space="preserve"> as in the earlier ATS.</w:t>
            </w:r>
          </w:p>
        </w:tc>
      </w:tr>
      <w:tr w:rsidR="00FD5C22" w14:paraId="347E079D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85284" w14:textId="77777777" w:rsidR="00FD5C22" w:rsidRDefault="00FD5C22" w:rsidP="00FD5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252C5" w14:textId="77777777" w:rsidR="00FD5C22" w:rsidRPr="00CF39F2" w:rsidRDefault="00FD5C22" w:rsidP="00FD5C2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D5C22" w14:paraId="1E43FF30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F6E6C7" w14:textId="77777777" w:rsidR="00FD5C22" w:rsidRDefault="00FD5C22" w:rsidP="00FD5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04AD7" w14:textId="77777777" w:rsidR="00FD5C22" w:rsidRPr="006637A7" w:rsidRDefault="00FD5C22" w:rsidP="00FD5C2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Causes </w:t>
            </w:r>
            <w:r w:rsidRPr="0054284F">
              <w:rPr>
                <w:noProof/>
              </w:rPr>
              <w:t>Runtime exception UninitializedValueException</w:t>
            </w:r>
            <w:r>
              <w:rPr>
                <w:noProof/>
              </w:rPr>
              <w:t xml:space="preserve"> </w:t>
            </w:r>
          </w:p>
        </w:tc>
      </w:tr>
      <w:tr w:rsidR="00FD5C22" w14:paraId="5B430DBE" w14:textId="77777777" w:rsidTr="00BD0D20">
        <w:tc>
          <w:tcPr>
            <w:tcW w:w="2694" w:type="dxa"/>
            <w:gridSpan w:val="2"/>
          </w:tcPr>
          <w:p w14:paraId="31A18930" w14:textId="77777777" w:rsidR="00FD5C22" w:rsidRDefault="00FD5C22" w:rsidP="00FD5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18CB7C" w14:textId="77777777" w:rsidR="00FD5C22" w:rsidRDefault="00FD5C22" w:rsidP="00FD5C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C22" w14:paraId="098D120D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73069E" w14:textId="77777777" w:rsidR="00FD5C22" w:rsidRDefault="00FD5C22" w:rsidP="00FD5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1B802" w14:textId="77777777" w:rsidR="00FD5C22" w:rsidRDefault="00FD5C22" w:rsidP="00FD5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8.2.3.8.1.ENDC</w:t>
            </w:r>
          </w:p>
        </w:tc>
      </w:tr>
      <w:tr w:rsidR="00FD5C22" w14:paraId="121A5B0C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30CD" w14:textId="77777777" w:rsidR="00FD5C22" w:rsidRDefault="00FD5C22" w:rsidP="00FD5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2EE52A" w14:textId="77777777" w:rsidR="00FD5C22" w:rsidRDefault="00FD5C22" w:rsidP="00FD5C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C22" w14:paraId="38B04AE2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38639" w14:textId="77777777" w:rsidR="00FD5C22" w:rsidRDefault="00FD5C22" w:rsidP="00FD5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0E84A" w14:textId="77777777" w:rsidR="00FD5C22" w:rsidRDefault="00FD5C22" w:rsidP="00FD5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3C1F79" w14:textId="77777777" w:rsidR="00FD5C22" w:rsidRDefault="00FD5C22" w:rsidP="00FD5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902E76" w14:textId="77777777" w:rsidR="00FD5C22" w:rsidRDefault="00FD5C22" w:rsidP="00FD5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345F9" w14:textId="77777777" w:rsidR="00FD5C22" w:rsidRDefault="00FD5C22" w:rsidP="00FD5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5C22" w14:paraId="0CF4F5B4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58974" w14:textId="77777777" w:rsidR="00FD5C22" w:rsidRDefault="00FD5C22" w:rsidP="00FD5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E720AD" w14:textId="77777777" w:rsidR="00FD5C22" w:rsidRDefault="00FD5C22" w:rsidP="00FD5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D5827" w14:textId="77777777" w:rsidR="00FD5C22" w:rsidRDefault="00FD5C22" w:rsidP="00FD5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8B98B2" w14:textId="77777777" w:rsidR="00FD5C22" w:rsidRDefault="00FD5C22" w:rsidP="00FD5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DDE46" w14:textId="77777777" w:rsidR="00FD5C22" w:rsidRDefault="00FD5C22" w:rsidP="00FD5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5C22" w14:paraId="7F310474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BECD" w14:textId="77777777" w:rsidR="00FD5C22" w:rsidRDefault="00FD5C22" w:rsidP="00FD5C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DE9218" w14:textId="77777777" w:rsidR="00FD5C22" w:rsidRDefault="00FD5C22" w:rsidP="00FD5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77178" w14:textId="77777777" w:rsidR="00FD5C22" w:rsidRDefault="00FD5C22" w:rsidP="00FD5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E8DEC2" w14:textId="77777777" w:rsidR="00FD5C22" w:rsidRDefault="00FD5C22" w:rsidP="00FD5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B6B455" w14:textId="77777777" w:rsidR="00FD5C22" w:rsidRDefault="00FD5C22" w:rsidP="00FD5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5C22" w14:paraId="4572984B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E5B5" w14:textId="77777777" w:rsidR="00FD5C22" w:rsidRDefault="00FD5C22" w:rsidP="00FD5C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D0522" w14:textId="77777777" w:rsidR="00FD5C22" w:rsidRDefault="00FD5C22" w:rsidP="00FD5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A9B8F" w14:textId="77777777" w:rsidR="00FD5C22" w:rsidRDefault="00FD5C22" w:rsidP="00FD5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DE64E2" w14:textId="77777777" w:rsidR="00FD5C22" w:rsidRDefault="00FD5C22" w:rsidP="00FD5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12B2F" w14:textId="77777777" w:rsidR="00FD5C22" w:rsidRDefault="00FD5C22" w:rsidP="00FD5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5C22" w14:paraId="49B24037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95694" w14:textId="77777777" w:rsidR="00FD5C22" w:rsidRDefault="00FD5C22" w:rsidP="00FD5C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8B43BC" w14:textId="77777777" w:rsidR="00FD5C22" w:rsidRDefault="00FD5C22" w:rsidP="00FD5C22">
            <w:pPr>
              <w:pStyle w:val="CRCoverPage"/>
              <w:spacing w:after="0"/>
              <w:rPr>
                <w:noProof/>
              </w:rPr>
            </w:pPr>
          </w:p>
        </w:tc>
      </w:tr>
      <w:tr w:rsidR="00FD5C22" w14:paraId="0E347705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564B4E" w14:textId="77777777" w:rsidR="00FD5C22" w:rsidRDefault="00FD5C22" w:rsidP="00FD5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3DA8F" w14:textId="77777777" w:rsidR="00FD5C22" w:rsidRDefault="00FD5C22" w:rsidP="00FD5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TTCN change is made in 23wk49 without having any CR tagged</w:t>
            </w:r>
          </w:p>
        </w:tc>
      </w:tr>
      <w:tr w:rsidR="00FD5C22" w:rsidRPr="008863B9" w14:paraId="7BCFD50A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C6B0D8" w14:textId="77777777" w:rsidR="00FD5C22" w:rsidRPr="008863B9" w:rsidRDefault="00FD5C22" w:rsidP="00FD5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7B0086" w14:textId="77777777" w:rsidR="00FD5C22" w:rsidRPr="008863B9" w:rsidRDefault="00FD5C22" w:rsidP="00FD5C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5C22" w14:paraId="25DF0713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2CE1F5" w14:textId="77777777" w:rsidR="00FD5C22" w:rsidRDefault="00FD5C22" w:rsidP="00FD5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561A0" w14:textId="77777777" w:rsidR="00FD5C22" w:rsidRDefault="00FD5C22" w:rsidP="00FD5C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1F3678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1C48EBD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8B41DC" w14:textId="77777777" w:rsidR="009478EE" w:rsidRDefault="009478EE" w:rsidP="009478EE">
      <w:pPr>
        <w:rPr>
          <w:noProof/>
        </w:rPr>
      </w:pPr>
    </w:p>
    <w:p w14:paraId="5D6A70B5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56130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5772BD26" w14:textId="77777777" w:rsidR="00FD5C22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D5C22" w:rsidRPr="00EC6909">
        <w:rPr>
          <w:rFonts w:ascii="Arial" w:hAnsi="Arial" w:cs="Arial"/>
          <w:iCs/>
        </w:rPr>
        <w:t>Table of Contents</w:t>
      </w:r>
      <w:r w:rsidR="00FD5C22">
        <w:tab/>
      </w:r>
      <w:r w:rsidR="00FD5C22">
        <w:fldChar w:fldCharType="begin"/>
      </w:r>
      <w:r w:rsidR="00FD5C22">
        <w:instrText xml:space="preserve"> PAGEREF _Toc153561306 \h </w:instrText>
      </w:r>
      <w:r w:rsidR="00FD5C22">
        <w:fldChar w:fldCharType="separate"/>
      </w:r>
      <w:r w:rsidR="00FD5C22">
        <w:t>2</w:t>
      </w:r>
      <w:r w:rsidR="00FD5C22">
        <w:fldChar w:fldCharType="end"/>
      </w:r>
    </w:p>
    <w:p w14:paraId="67CF3C22" w14:textId="77777777" w:rsidR="00FD5C22" w:rsidRDefault="00FD5C2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C690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C690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_Toc153561307 \h </w:instrText>
      </w:r>
      <w:r>
        <w:fldChar w:fldCharType="separate"/>
      </w:r>
      <w:r>
        <w:t>2</w:t>
      </w:r>
      <w:r>
        <w:fldChar w:fldCharType="end"/>
      </w:r>
    </w:p>
    <w:p w14:paraId="1442E2AF" w14:textId="77777777" w:rsidR="00FD5C22" w:rsidRDefault="00FD5C2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C690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C690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_Toc153561308 \h </w:instrText>
      </w:r>
      <w:r>
        <w:fldChar w:fldCharType="separate"/>
      </w:r>
      <w:r>
        <w:t>2</w:t>
      </w:r>
      <w:r>
        <w:fldChar w:fldCharType="end"/>
      </w:r>
    </w:p>
    <w:p w14:paraId="64FF107D" w14:textId="77777777" w:rsidR="00FD5C22" w:rsidRDefault="00FD5C2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C6909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C6909">
        <w:rPr>
          <w:rFonts w:cs="Arial"/>
          <w:b/>
          <w:bCs/>
          <w:color w:val="000000"/>
          <w:lang w:val="en-US" w:eastAsia="en-GB"/>
        </w:rPr>
        <w:t>Change to the Function fl_TC_8_2_3_8_1x_TestBody</w:t>
      </w:r>
      <w:r>
        <w:tab/>
      </w:r>
      <w:r>
        <w:fldChar w:fldCharType="begin"/>
      </w:r>
      <w:r>
        <w:instrText xml:space="preserve"> PAGEREF _Toc153561309 \h </w:instrText>
      </w:r>
      <w:r>
        <w:fldChar w:fldCharType="separate"/>
      </w:r>
      <w:r>
        <w:t>2</w:t>
      </w:r>
      <w:r>
        <w:fldChar w:fldCharType="end"/>
      </w:r>
    </w:p>
    <w:p w14:paraId="28287F1A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561307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4A0CD4E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FD5C22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17F10068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13A94BC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60CDF640" w14:textId="77777777" w:rsidR="007A73E5" w:rsidRDefault="007A73E5" w:rsidP="007A73E5">
      <w:pPr>
        <w:rPr>
          <w:b/>
          <w:sz w:val="24"/>
          <w:lang w:eastAsia="ja-JP"/>
        </w:rPr>
      </w:pPr>
    </w:p>
    <w:p w14:paraId="586CDBF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3561308"/>
      <w:r w:rsidRPr="00854C55">
        <w:rPr>
          <w:b/>
        </w:rPr>
        <w:t>Corrections required</w:t>
      </w:r>
      <w:bookmarkEnd w:id="22"/>
      <w:bookmarkEnd w:id="23"/>
      <w:bookmarkEnd w:id="24"/>
    </w:p>
    <w:p w14:paraId="633FE0C8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3561309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3B1DC0">
        <w:rPr>
          <w:rFonts w:cs="Arial"/>
          <w:b/>
          <w:bCs/>
          <w:color w:val="000000"/>
          <w:lang w:val="en-US" w:eastAsia="en-GB"/>
        </w:rPr>
        <w:t>Function</w:t>
      </w:r>
      <w:r w:rsidR="00DE3DE9"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="004167F4" w:rsidRPr="0033165B">
        <w:rPr>
          <w:rFonts w:cs="Arial"/>
          <w:b/>
          <w:bCs/>
          <w:color w:val="000000"/>
          <w:lang w:val="en-US" w:eastAsia="en-GB"/>
        </w:rPr>
        <w:t>fl_TC_8_2_3_8_1x_TestBody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22EC54F2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4621" w14:textId="77777777"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21EE" w14:textId="77777777" w:rsidR="004A40D5" w:rsidRPr="00E13853" w:rsidRDefault="0092718C" w:rsidP="00206ED0">
            <w:pPr>
              <w:pStyle w:val="CRCoverPage"/>
              <w:spacing w:after="0"/>
              <w:rPr>
                <w:noProof/>
              </w:rPr>
            </w:pPr>
            <w:r w:rsidRPr="0092718C">
              <w:rPr>
                <w:rFonts w:cs="Arial"/>
                <w:noProof/>
              </w:rPr>
              <w:t>fl_TC_8_2_3_8_1x_TestBody</w:t>
            </w:r>
          </w:p>
        </w:tc>
      </w:tr>
      <w:tr w:rsidR="004A40D5" w14:paraId="1A8368FD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8534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0C0F" w14:textId="77777777" w:rsidR="00264714" w:rsidRDefault="00264714" w:rsidP="00264714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</w:t>
            </w:r>
            <w:r>
              <w:rPr>
                <w:rFonts w:cs="Arial"/>
                <w:noProof/>
              </w:rPr>
              <w:t xml:space="preserve">23wk49 </w:t>
            </w:r>
            <w:r w:rsidRPr="006637A7">
              <w:rPr>
                <w:rFonts w:cs="Arial"/>
                <w:noProof/>
              </w:rPr>
              <w:t xml:space="preserve">TTCN implementation </w:t>
            </w:r>
            <w:r>
              <w:rPr>
                <w:rFonts w:cs="Arial"/>
                <w:noProof/>
              </w:rPr>
              <w:t xml:space="preserve">of of the function : </w:t>
            </w:r>
            <w:r w:rsidRPr="000D39A2">
              <w:rPr>
                <w:rFonts w:cs="Arial"/>
                <w:b/>
                <w:noProof/>
              </w:rPr>
              <w:t>fl_TC_8_2_3_8_1x_TestBody</w:t>
            </w:r>
          </w:p>
          <w:p w14:paraId="57CD7211" w14:textId="77777777" w:rsidR="00264714" w:rsidRDefault="00264714" w:rsidP="00264714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F9DCF1D" w14:textId="77777777" w:rsidR="00264714" w:rsidRPr="00090EDB" w:rsidRDefault="00264714" w:rsidP="00264714">
            <w:pPr>
              <w:pStyle w:val="CRCoverPage"/>
              <w:spacing w:after="0"/>
              <w:rPr>
                <w:rFonts w:cs="Arial"/>
                <w:i/>
                <w:noProof/>
              </w:rPr>
            </w:pPr>
            <w:r w:rsidRPr="00E67B4F">
              <w:rPr>
                <w:rFonts w:cs="Arial"/>
                <w:noProof/>
              </w:rPr>
              <w:t>v_MeasGapUE</w:t>
            </w:r>
            <w:r>
              <w:rPr>
                <w:rFonts w:cs="Arial"/>
                <w:noProof/>
              </w:rPr>
              <w:t xml:space="preserve"> is initialized as </w:t>
            </w:r>
            <w:r w:rsidRPr="00090EDB">
              <w:rPr>
                <w:rFonts w:cs="Arial"/>
                <w:i/>
                <w:noProof/>
              </w:rPr>
              <w:t>var template (value) MeasGapConfig v_MeasGapUE;</w:t>
            </w:r>
          </w:p>
          <w:p w14:paraId="641F7CAD" w14:textId="77777777" w:rsidR="00264714" w:rsidRDefault="00264714" w:rsidP="00264714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6FEDD7A" w14:textId="77777777" w:rsidR="006E31A3" w:rsidRPr="00803546" w:rsidRDefault="00264714" w:rsidP="0026471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852E76">
              <w:rPr>
                <w:rFonts w:cs="Arial"/>
                <w:noProof/>
              </w:rPr>
              <w:t>var template (value) MeasGapConfig</w:t>
            </w:r>
            <w:r>
              <w:rPr>
                <w:rFonts w:cs="Arial"/>
                <w:noProof/>
              </w:rPr>
              <w:t xml:space="preserve"> is causing run time issue in case of 8.2.3.8.1.ENDC FR2 because </w:t>
            </w:r>
            <w:r w:rsidRPr="00E67B4F">
              <w:rPr>
                <w:rFonts w:cs="Arial"/>
                <w:noProof/>
              </w:rPr>
              <w:t>MeasGapUE</w:t>
            </w:r>
            <w:r>
              <w:rPr>
                <w:rFonts w:cs="Arial"/>
                <w:noProof/>
              </w:rPr>
              <w:t xml:space="preserve"> will only have the values if cell 3 / cell 10 are present,and this case does not have any of these cells configured</w:t>
            </w:r>
          </w:p>
        </w:tc>
      </w:tr>
      <w:tr w:rsidR="00C44B35" w14:paraId="659C458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7951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F63C" w14:textId="77777777" w:rsidR="00C44B35" w:rsidRPr="007520C3" w:rsidRDefault="00050E52" w:rsidP="00C44B3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It is proposed to have </w:t>
            </w:r>
            <w:r w:rsidRPr="00E67B4F">
              <w:rPr>
                <w:rFonts w:cs="Arial"/>
                <w:noProof/>
              </w:rPr>
              <w:t>var template (omit) MeasGapConfig v_MeasGapUE</w:t>
            </w:r>
            <w:r>
              <w:rPr>
                <w:rFonts w:cs="Arial"/>
                <w:noProof/>
              </w:rPr>
              <w:t xml:space="preserve"> as in the earlier ATS.</w:t>
            </w:r>
          </w:p>
        </w:tc>
      </w:tr>
      <w:tr w:rsidR="00C44B35" w14:paraId="5EF374A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E48C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918B" w14:textId="77777777" w:rsidR="00C44B35" w:rsidRPr="00CC39F9" w:rsidRDefault="000D35BF" w:rsidP="00C44B35">
            <w:pPr>
              <w:spacing w:after="0"/>
              <w:rPr>
                <w:rFonts w:ascii="Arial" w:hAnsi="Arial" w:cs="Arial"/>
                <w:lang w:eastAsia="en-GB"/>
              </w:rPr>
            </w:pPr>
            <w:r w:rsidRPr="000D35BF">
              <w:rPr>
                <w:rFonts w:ascii="Arial" w:hAnsi="Arial" w:cs="Arial"/>
                <w:lang w:eastAsia="en-GB"/>
              </w:rPr>
              <w:t>\Common\NG_NAS\NG_NAS_Templates.ttcn</w:t>
            </w:r>
          </w:p>
        </w:tc>
      </w:tr>
      <w:tr w:rsidR="00C44B35" w14:paraId="693382B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5847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704F" w14:textId="77777777" w:rsidR="00C44B35" w:rsidRDefault="00C44B35" w:rsidP="00C44B3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82A24E7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03D6B93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ED27161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34CC" w14:textId="77777777" w:rsidR="00774DD1" w:rsidRPr="00774DD1" w:rsidRDefault="00DE308C" w:rsidP="00774D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774DD1" w:rsidRPr="00774DD1">
              <w:rPr>
                <w:rFonts w:ascii="Courier New" w:hAnsi="Courier New" w:cs="Courier New"/>
                <w:color w:val="000000"/>
                <w:lang w:eastAsia="de-DE"/>
              </w:rPr>
              <w:t>function fl_TC_8_2_3_8_1x_TestBody(NR_CellId_Type p_NR_CellId) runs on ENDC_NR_PTC</w:t>
            </w:r>
          </w:p>
          <w:p w14:paraId="472F5591" w14:textId="77777777" w:rsidR="00774DD1" w:rsidRPr="00774DD1" w:rsidRDefault="00774DD1" w:rsidP="00774D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DF2853F" w14:textId="77777777" w:rsidR="004043C7" w:rsidRPr="00774DD1" w:rsidRDefault="00774DD1" w:rsidP="004043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BEEBF77" w14:textId="77777777" w:rsidR="00EB1258" w:rsidRDefault="00EB1258" w:rsidP="00774D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4043C7" w:rsidRPr="00A361CA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7134228D" w14:textId="77777777" w:rsidR="00EB1258" w:rsidRDefault="00EB1258" w:rsidP="00774D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781E71C2" w14:textId="77777777" w:rsidR="00774DD1" w:rsidRPr="00774DD1" w:rsidRDefault="00774DD1" w:rsidP="00774D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MeasIdToAddModList v_MeasIdConfigList;</w:t>
            </w:r>
          </w:p>
          <w:p w14:paraId="42FF071A" w14:textId="77777777" w:rsidR="002F79CF" w:rsidRDefault="00774DD1" w:rsidP="00774D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MeasGapConfig v_MeasGapUE;</w:t>
            </w:r>
          </w:p>
          <w:p w14:paraId="4CC05260" w14:textId="77777777" w:rsidR="00A361CA" w:rsidRDefault="00A361CA" w:rsidP="00774D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925163A" w14:textId="77777777" w:rsidR="00A361CA" w:rsidRPr="00A361CA" w:rsidRDefault="00A361CA" w:rsidP="00774D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361C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</w:tc>
      </w:tr>
    </w:tbl>
    <w:p w14:paraId="1A548CED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38AF2F26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5D1E560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907C" w14:textId="77777777" w:rsidR="00056CB2" w:rsidRPr="00774DD1" w:rsidRDefault="00544056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056CB2" w:rsidRPr="00774DD1">
              <w:rPr>
                <w:rFonts w:ascii="Courier New" w:hAnsi="Courier New" w:cs="Courier New"/>
                <w:color w:val="000000"/>
                <w:lang w:eastAsia="de-DE"/>
              </w:rPr>
              <w:t>function fl_TC_8_2_3_8_1x_TestBody(NR_CellId_Type p_NR_CellId) runs on ENDC_NR_PTC</w:t>
            </w:r>
          </w:p>
          <w:p w14:paraId="17A3AA0F" w14:textId="77777777" w:rsidR="00056CB2" w:rsidRPr="00774DD1" w:rsidRDefault="00056CB2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CBFC016" w14:textId="77777777" w:rsidR="00056CB2" w:rsidRPr="00774DD1" w:rsidRDefault="00056CB2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3390680" w14:textId="77777777" w:rsidR="00056CB2" w:rsidRDefault="00056CB2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A361CA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1DBB35BE" w14:textId="77777777" w:rsidR="00056CB2" w:rsidRDefault="00056CB2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32097A50" w14:textId="77777777" w:rsidR="00056CB2" w:rsidRPr="00774DD1" w:rsidRDefault="00056CB2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MeasIdToAddModList v_MeasIdConfigList;</w:t>
            </w:r>
          </w:p>
          <w:p w14:paraId="30A6230F" w14:textId="77777777" w:rsidR="00056CB2" w:rsidRDefault="00056CB2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5372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template (omit) MeasGapConfig v_MeasGapUE := omit; //WA#WI=1230100</w:t>
            </w:r>
          </w:p>
          <w:p w14:paraId="709BC1AD" w14:textId="77777777" w:rsidR="00056CB2" w:rsidRDefault="00056CB2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261F1C6" w14:textId="77777777" w:rsidR="00AF67FE" w:rsidRPr="00F212AA" w:rsidRDefault="00056CB2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61C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  <w:r w:rsidR="009D1ABA"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2851060" w14:textId="77777777" w:rsidR="002F79CF" w:rsidRPr="00F212AA" w:rsidRDefault="002F79CF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40597E0C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EC397" w14:textId="77777777" w:rsidR="00F041A6" w:rsidRDefault="00F041A6">
      <w:r>
        <w:separator/>
      </w:r>
    </w:p>
  </w:endnote>
  <w:endnote w:type="continuationSeparator" w:id="0">
    <w:p w14:paraId="5D223106" w14:textId="77777777" w:rsidR="00F041A6" w:rsidRDefault="00F0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44C59" w14:textId="77777777" w:rsidR="00FD5C22" w:rsidRDefault="00FD5C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7EE61" w14:textId="77777777" w:rsidR="00FD5C22" w:rsidRDefault="00FD5C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EDFB5" w14:textId="77777777" w:rsidR="00FD5C22" w:rsidRDefault="00FD5C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449B6" w14:textId="77777777" w:rsidR="00F041A6" w:rsidRDefault="00F041A6">
      <w:r>
        <w:separator/>
      </w:r>
    </w:p>
  </w:footnote>
  <w:footnote w:type="continuationSeparator" w:id="0">
    <w:p w14:paraId="5EFCB37E" w14:textId="77777777" w:rsidR="00F041A6" w:rsidRDefault="00F04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52DBC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8847830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896AF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022067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4FCF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76D45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AF8B9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2FE507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AE7A7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BD7CB3B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1C32C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3CACD5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96228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26717">
    <w:abstractNumId w:val="20"/>
  </w:num>
  <w:num w:numId="3" w16cid:durableId="932474577">
    <w:abstractNumId w:val="8"/>
  </w:num>
  <w:num w:numId="4" w16cid:durableId="1277059815">
    <w:abstractNumId w:val="35"/>
  </w:num>
  <w:num w:numId="5" w16cid:durableId="264923965">
    <w:abstractNumId w:val="28"/>
  </w:num>
  <w:num w:numId="6" w16cid:durableId="1798134247">
    <w:abstractNumId w:val="32"/>
  </w:num>
  <w:num w:numId="7" w16cid:durableId="1797748965">
    <w:abstractNumId w:val="11"/>
  </w:num>
  <w:num w:numId="8" w16cid:durableId="1844278346">
    <w:abstractNumId w:val="33"/>
  </w:num>
  <w:num w:numId="9" w16cid:durableId="1264146306">
    <w:abstractNumId w:val="19"/>
  </w:num>
  <w:num w:numId="10" w16cid:durableId="776406166">
    <w:abstractNumId w:val="24"/>
  </w:num>
  <w:num w:numId="11" w16cid:durableId="1585534157">
    <w:abstractNumId w:val="0"/>
  </w:num>
  <w:num w:numId="12" w16cid:durableId="1283268663">
    <w:abstractNumId w:val="10"/>
  </w:num>
  <w:num w:numId="13" w16cid:durableId="2113434445">
    <w:abstractNumId w:val="37"/>
  </w:num>
  <w:num w:numId="14" w16cid:durableId="1697465200">
    <w:abstractNumId w:val="5"/>
  </w:num>
  <w:num w:numId="15" w16cid:durableId="564607634">
    <w:abstractNumId w:val="26"/>
  </w:num>
  <w:num w:numId="16" w16cid:durableId="1731222561">
    <w:abstractNumId w:val="23"/>
  </w:num>
  <w:num w:numId="17" w16cid:durableId="794324184">
    <w:abstractNumId w:val="25"/>
  </w:num>
  <w:num w:numId="18" w16cid:durableId="581916149">
    <w:abstractNumId w:val="15"/>
  </w:num>
  <w:num w:numId="19" w16cid:durableId="590235306">
    <w:abstractNumId w:val="34"/>
  </w:num>
  <w:num w:numId="20" w16cid:durableId="550460411">
    <w:abstractNumId w:val="30"/>
  </w:num>
  <w:num w:numId="21" w16cid:durableId="1172185855">
    <w:abstractNumId w:val="36"/>
  </w:num>
  <w:num w:numId="22" w16cid:durableId="1441297760">
    <w:abstractNumId w:val="27"/>
  </w:num>
  <w:num w:numId="23" w16cid:durableId="188180665">
    <w:abstractNumId w:val="16"/>
  </w:num>
  <w:num w:numId="24" w16cid:durableId="496381663">
    <w:abstractNumId w:val="21"/>
  </w:num>
  <w:num w:numId="25" w16cid:durableId="532379928">
    <w:abstractNumId w:val="6"/>
  </w:num>
  <w:num w:numId="26" w16cid:durableId="1893152725">
    <w:abstractNumId w:val="13"/>
  </w:num>
  <w:num w:numId="27" w16cid:durableId="463079210">
    <w:abstractNumId w:val="18"/>
  </w:num>
  <w:num w:numId="28" w16cid:durableId="313027034">
    <w:abstractNumId w:val="1"/>
  </w:num>
  <w:num w:numId="29" w16cid:durableId="120925396">
    <w:abstractNumId w:val="2"/>
  </w:num>
  <w:num w:numId="30" w16cid:durableId="1760254844">
    <w:abstractNumId w:val="17"/>
  </w:num>
  <w:num w:numId="31" w16cid:durableId="492336285">
    <w:abstractNumId w:val="31"/>
  </w:num>
  <w:num w:numId="32" w16cid:durableId="1396900211">
    <w:abstractNumId w:val="4"/>
  </w:num>
  <w:num w:numId="33" w16cid:durableId="1685551892">
    <w:abstractNumId w:val="9"/>
  </w:num>
  <w:num w:numId="34" w16cid:durableId="449982065">
    <w:abstractNumId w:val="7"/>
  </w:num>
  <w:num w:numId="35" w16cid:durableId="847408694">
    <w:abstractNumId w:val="3"/>
  </w:num>
  <w:num w:numId="36" w16cid:durableId="1419017693">
    <w:abstractNumId w:val="29"/>
  </w:num>
  <w:num w:numId="37" w16cid:durableId="1946842023">
    <w:abstractNumId w:val="12"/>
  </w:num>
  <w:num w:numId="38" w16cid:durableId="324021027">
    <w:abstractNumId w:val="22"/>
  </w:num>
  <w:num w:numId="39" w16cid:durableId="81390917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0E52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23F8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A4C"/>
    <w:rsid w:val="002B3D95"/>
    <w:rsid w:val="002B42D8"/>
    <w:rsid w:val="002B4D7F"/>
    <w:rsid w:val="002B4E18"/>
    <w:rsid w:val="002B506F"/>
    <w:rsid w:val="002B5741"/>
    <w:rsid w:val="002B5757"/>
    <w:rsid w:val="002B6651"/>
    <w:rsid w:val="002B66CE"/>
    <w:rsid w:val="002C04C7"/>
    <w:rsid w:val="002C0A93"/>
    <w:rsid w:val="002C0F4A"/>
    <w:rsid w:val="002C2496"/>
    <w:rsid w:val="002C2D17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24E1"/>
    <w:rsid w:val="0054284F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149E"/>
    <w:rsid w:val="005A2D63"/>
    <w:rsid w:val="005A3BAB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26E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86FA8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603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22B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2A4E"/>
    <w:rsid w:val="00773780"/>
    <w:rsid w:val="00773869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4C2A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0374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69F7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639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4A7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D3F"/>
    <w:rsid w:val="00EB2E60"/>
    <w:rsid w:val="00EB304C"/>
    <w:rsid w:val="00EB384C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C1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5C22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6477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B36D8BB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H4VU7HTV54JD-1231737843-1103</_dlc_DocId>
    <_dlc_DocIdUrl xmlns="05fef6b6-48ff-4793-a586-dff4857ec2fd">
      <Url>https://sharepoint.rsint.net/teams/MRT_Dev/_layouts/15/DocIdRedir.aspx?ID=H4VU7HTV54JD-1231737843-1103</Url>
      <Description>H4VU7HTV54JD-1231737843-1103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11647C-0242-47E5-92CF-D720C83F58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1C270FA4-59C1-4CE1-8D90-86FBC2686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485</Words>
  <Characters>4261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2023-12-15T19:35:00Z</dcterms:created>
  <dcterms:modified xsi:type="dcterms:W3CDTF">2024-02-26T15:55:00Z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b5f362f7-d809-4d5f-a74b-e62a2fd6c9fe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