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1B74ED9F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523CC3"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C2FE1">
        <w:rPr>
          <w:b/>
          <w:i/>
          <w:noProof/>
          <w:sz w:val="28"/>
        </w:rPr>
        <w:t>R5s</w:t>
      </w:r>
      <w:bookmarkStart w:id="0" w:name="currTdocNum"/>
      <w:r>
        <w:fldChar w:fldCharType="begin"/>
      </w:r>
      <w:r>
        <w:instrText xml:space="preserve"> DOCPROPERTY  Tdoc#  \* MERGEFORMAT </w:instrText>
      </w:r>
      <w:r>
        <w:fldChar w:fldCharType="separate"/>
      </w:r>
      <w:r w:rsidR="00E6401C" w:rsidRPr="00E6401C">
        <w:rPr>
          <w:b/>
          <w:i/>
          <w:noProof/>
          <w:sz w:val="28"/>
        </w:rPr>
        <w:t>240</w:t>
      </w:r>
      <w:r w:rsidR="007F4C99">
        <w:rPr>
          <w:b/>
          <w:i/>
          <w:noProof/>
          <w:sz w:val="28"/>
        </w:rPr>
        <w:t>201</w:t>
      </w:r>
      <w:r>
        <w:rPr>
          <w:b/>
          <w:i/>
          <w:noProof/>
          <w:sz w:val="28"/>
        </w:rPr>
        <w:fldChar w:fldCharType="end"/>
      </w:r>
      <w:bookmarkEnd w:id="0"/>
    </w:p>
    <w:p w14:paraId="210A5493" w14:textId="0B32C923" w:rsidR="00745C21" w:rsidRDefault="007F4C99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6401C" w:rsidRPr="00E6401C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6401C">
        <w:t xml:space="preserve"> </w:t>
      </w:r>
      <w:r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6401C" w:rsidRPr="00E6401C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6401C" w:rsidRPr="00E6401C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EBEBE4" w:rsidR="001E41F3" w:rsidRPr="00410371" w:rsidRDefault="007F4C99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6401C" w:rsidRPr="00E6401C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DAAE48" w:rsidR="001E41F3" w:rsidRPr="00410371" w:rsidRDefault="007F4C99" w:rsidP="00FB593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6401C" w:rsidRPr="00E6401C">
              <w:rPr>
                <w:b/>
                <w:noProof/>
                <w:sz w:val="28"/>
              </w:rPr>
              <w:t>3312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5C9C9E" w:rsidR="001E41F3" w:rsidRPr="00745C21" w:rsidRDefault="007F4C99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C6FC33" w:rsidR="001E41F3" w:rsidRPr="00410371" w:rsidRDefault="007F4C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6401C" w:rsidRPr="00E6401C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9</w:t>
            </w:r>
            <w:r w:rsidR="00E6401C" w:rsidRPr="00E6401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DF3788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9594D5" w:rsidR="001E41F3" w:rsidRDefault="007F4C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6401C">
              <w:t>Addition of NR5GC RRC testcase 8.1.6.1.3.4 in FR2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E6DD02" w:rsidR="001E41F3" w:rsidRDefault="007F4C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6401C">
              <w:rPr>
                <w:noProof/>
              </w:rPr>
              <w:t>Keysight Technologies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1B58D0" w:rsidR="001E41F3" w:rsidRDefault="007F4C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6401C">
              <w:rPr>
                <w:noProof/>
              </w:rPr>
              <w:t>TEI16_Test</w:t>
            </w:r>
            <w:r w:rsidR="00E6401C">
              <w:t>, 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822A09" w:rsidR="001E41F3" w:rsidRDefault="00DA5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6401C">
              <w:rPr>
                <w:noProof/>
              </w:rPr>
              <w:t>2023-12-15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32467" w:rsidR="001E41F3" w:rsidRDefault="007F4C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6401C" w:rsidRPr="00E6401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E3F3AD" w:rsidR="001E41F3" w:rsidRDefault="007F4C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6401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C702AC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3B9B78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SG"/>
              </w:rPr>
              <w:t xml:space="preserve">To add test case </w:t>
            </w:r>
            <w:r w:rsidRPr="000B0149">
              <w:rPr>
                <w:rFonts w:cs="Arial"/>
                <w:lang w:eastAsia="ja-JP"/>
              </w:rPr>
              <w:fldChar w:fldCharType="begin"/>
            </w:r>
            <w:r w:rsidRPr="000B0149">
              <w:rPr>
                <w:rFonts w:cs="Arial"/>
                <w:lang w:eastAsia="ja-JP"/>
              </w:rPr>
              <w:instrText xml:space="preserve"> DOCPROPERTY  TCname  \* MERGEFORMAT </w:instrText>
            </w:r>
            <w:r w:rsidRPr="000B0149">
              <w:rPr>
                <w:rFonts w:cs="Arial"/>
                <w:lang w:eastAsia="ja-JP"/>
              </w:rPr>
              <w:fldChar w:fldCharType="separate"/>
            </w:r>
            <w:r w:rsidR="00E6401C">
              <w:rPr>
                <w:rFonts w:cs="Arial"/>
                <w:lang w:eastAsia="ja-JP"/>
              </w:rPr>
              <w:t>8.1.6.1.3.4</w:t>
            </w:r>
            <w:r w:rsidRPr="000B0149">
              <w:rPr>
                <w:rFonts w:cs="Arial"/>
                <w:lang w:eastAsia="ja-JP"/>
              </w:rPr>
              <w:fldChar w:fldCharType="end"/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noProof/>
                <w:lang w:val="en-SG"/>
              </w:rPr>
              <w:t>to the 5G/NR5GC ATS for FR2 path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5C3F58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 w:rsidRPr="00450A4D">
              <w:rPr>
                <w:rFonts w:cs="Arial"/>
                <w:lang w:val="en-US" w:eastAsia="zh-CN"/>
              </w:rPr>
              <w:t xml:space="preserve">This document lists all changes applied to test case </w:t>
            </w:r>
            <w:r w:rsidRPr="000B0149">
              <w:rPr>
                <w:rFonts w:cs="Arial"/>
                <w:lang w:eastAsia="ja-JP"/>
              </w:rPr>
              <w:fldChar w:fldCharType="begin"/>
            </w:r>
            <w:r w:rsidRPr="000B0149">
              <w:rPr>
                <w:rFonts w:cs="Arial"/>
                <w:lang w:eastAsia="ja-JP"/>
              </w:rPr>
              <w:instrText xml:space="preserve"> DOCPROPERTY  TCname  \* MERGEFORMAT </w:instrText>
            </w:r>
            <w:r w:rsidRPr="000B0149">
              <w:rPr>
                <w:rFonts w:cs="Arial"/>
                <w:lang w:eastAsia="ja-JP"/>
              </w:rPr>
              <w:fldChar w:fldCharType="separate"/>
            </w:r>
            <w:r w:rsidR="00E6401C">
              <w:rPr>
                <w:rFonts w:cs="Arial"/>
                <w:lang w:eastAsia="ja-JP"/>
              </w:rPr>
              <w:t>8.1.6.1.3.4</w:t>
            </w:r>
            <w:r w:rsidRPr="000B0149">
              <w:rPr>
                <w:rFonts w:cs="Arial"/>
                <w:lang w:eastAsia="ja-JP"/>
              </w:rPr>
              <w:fldChar w:fldCharType="end"/>
            </w:r>
            <w:r>
              <w:rPr>
                <w:rFonts w:cs="Arial"/>
                <w:lang w:eastAsia="ja-JP"/>
              </w:rPr>
              <w:t xml:space="preserve"> </w:t>
            </w:r>
            <w:r w:rsidRPr="00450A4D">
              <w:rPr>
                <w:rFonts w:cs="Arial"/>
                <w:lang w:val="en-US" w:eastAsia="zh-CN"/>
              </w:rPr>
              <w:t>required for approval.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14FB1D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 w:rsidRPr="00450A4D">
              <w:rPr>
                <w:noProof/>
              </w:rPr>
              <w:t>Test case will not be added to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7392FB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 w:rsidRPr="000B0149">
              <w:rPr>
                <w:rFonts w:cs="Arial"/>
                <w:lang w:eastAsia="ja-JP"/>
              </w:rPr>
              <w:fldChar w:fldCharType="begin"/>
            </w:r>
            <w:r w:rsidRPr="000B0149">
              <w:rPr>
                <w:rFonts w:cs="Arial"/>
                <w:lang w:eastAsia="ja-JP"/>
              </w:rPr>
              <w:instrText xml:space="preserve"> DOCPROPERTY  TCname  \* MERGEFORMAT </w:instrText>
            </w:r>
            <w:r w:rsidRPr="000B0149">
              <w:rPr>
                <w:rFonts w:cs="Arial"/>
                <w:lang w:eastAsia="ja-JP"/>
              </w:rPr>
              <w:fldChar w:fldCharType="separate"/>
            </w:r>
            <w:r w:rsidR="00E6401C">
              <w:rPr>
                <w:rFonts w:cs="Arial"/>
                <w:lang w:eastAsia="ja-JP"/>
              </w:rPr>
              <w:t>8.1.6.1.3.4</w:t>
            </w:r>
            <w:r w:rsidRPr="000B0149">
              <w:rPr>
                <w:rFonts w:cs="Arial"/>
                <w:lang w:eastAsia="ja-JP"/>
              </w:rPr>
              <w:fldChar w:fldCharType="end"/>
            </w:r>
            <w:r>
              <w:rPr>
                <w:rFonts w:cs="Arial"/>
                <w:lang w:eastAsia="ja-JP"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A96B2A" w:rsidR="001E41F3" w:rsidRDefault="00A95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5353444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85E5DDB" w14:textId="3BF284FA" w:rsidR="00C33A74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33A74" w:rsidRPr="00933F83">
        <w:rPr>
          <w:rFonts w:cs="Arial"/>
          <w:iCs/>
        </w:rPr>
        <w:t>Table of Contents</w:t>
      </w:r>
      <w:r w:rsidR="00C33A74">
        <w:tab/>
      </w:r>
      <w:r w:rsidR="00C33A74">
        <w:fldChar w:fldCharType="begin"/>
      </w:r>
      <w:r w:rsidR="00C33A74">
        <w:instrText xml:space="preserve"> PAGEREF _Toc153534442 \h </w:instrText>
      </w:r>
      <w:r w:rsidR="00C33A74">
        <w:fldChar w:fldCharType="separate"/>
      </w:r>
      <w:r w:rsidR="00E6401C">
        <w:t>2</w:t>
      </w:r>
      <w:r w:rsidR="00C33A74">
        <w:fldChar w:fldCharType="end"/>
      </w:r>
    </w:p>
    <w:p w14:paraId="37438136" w14:textId="0EEE24C4" w:rsidR="00C33A74" w:rsidRDefault="00C33A74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933F8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933F8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_Toc153534443 \h </w:instrText>
      </w:r>
      <w:r>
        <w:fldChar w:fldCharType="separate"/>
      </w:r>
      <w:r w:rsidR="00E6401C">
        <w:t>3</w:t>
      </w:r>
      <w:r>
        <w:fldChar w:fldCharType="end"/>
      </w:r>
    </w:p>
    <w:p w14:paraId="33C0C89D" w14:textId="1E5ECABD" w:rsidR="00C33A74" w:rsidRDefault="00C33A7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</w:pPr>
      <w:r w:rsidRPr="00933F83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  <w:tab/>
      </w:r>
      <w:r w:rsidRPr="00933F83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_Toc153534444 \h </w:instrText>
      </w:r>
      <w:r>
        <w:fldChar w:fldCharType="separate"/>
      </w:r>
      <w:r w:rsidR="00E6401C">
        <w:t>3</w:t>
      </w:r>
      <w:r>
        <w:fldChar w:fldCharType="end"/>
      </w:r>
    </w:p>
    <w:p w14:paraId="05DCFA44" w14:textId="1AB0A9C7" w:rsidR="00C33A74" w:rsidRDefault="00C33A74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933F83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933F8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_Toc153534445 \h </w:instrText>
      </w:r>
      <w:r>
        <w:fldChar w:fldCharType="separate"/>
      </w:r>
      <w:r w:rsidR="00E6401C">
        <w:t>3</w:t>
      </w:r>
      <w:r>
        <w:fldChar w:fldCharType="end"/>
      </w:r>
    </w:p>
    <w:p w14:paraId="0979C445" w14:textId="40F70332" w:rsidR="00C33A74" w:rsidRDefault="00C33A74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933F8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933F83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_Toc153534446 \h </w:instrText>
      </w:r>
      <w:r>
        <w:fldChar w:fldCharType="separate"/>
      </w:r>
      <w:r w:rsidR="00E6401C">
        <w:t>3</w:t>
      </w:r>
      <w:r>
        <w:fldChar w:fldCharType="end"/>
      </w:r>
    </w:p>
    <w:p w14:paraId="1F6B3C12" w14:textId="142799D6" w:rsidR="00C33A74" w:rsidRDefault="00C33A74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933F8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933F8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_Toc153534447 \h </w:instrText>
      </w:r>
      <w:r>
        <w:fldChar w:fldCharType="separate"/>
      </w:r>
      <w:r w:rsidR="00E6401C">
        <w:t>3</w:t>
      </w:r>
      <w:r>
        <w:fldChar w:fldCharType="end"/>
      </w:r>
    </w:p>
    <w:p w14:paraId="6FEC506F" w14:textId="59AAD996" w:rsidR="00C33A74" w:rsidRDefault="00C33A7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</w:pPr>
      <w:r w:rsidRPr="00933F83">
        <w:rPr>
          <w:rFonts w:cs="Arial"/>
          <w:b/>
          <w:bCs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  <w:tab/>
      </w:r>
      <w:r w:rsidRPr="00933F83">
        <w:rPr>
          <w:b/>
          <w:bCs/>
        </w:rPr>
        <w:t>Qualcomm Snapdragon x70 5G Modem RF System</w:t>
      </w:r>
      <w:r>
        <w:tab/>
      </w:r>
      <w:r>
        <w:fldChar w:fldCharType="begin"/>
      </w:r>
      <w:r>
        <w:instrText xml:space="preserve"> PAGEREF _Toc153534448 \h </w:instrText>
      </w:r>
      <w:r>
        <w:fldChar w:fldCharType="separate"/>
      </w:r>
      <w:r w:rsidR="00E6401C">
        <w:t>3</w:t>
      </w:r>
      <w:r>
        <w:fldChar w:fldCharType="end"/>
      </w:r>
    </w:p>
    <w:p w14:paraId="57D6A09E" w14:textId="2830377D" w:rsidR="00C33A74" w:rsidRDefault="00C33A74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933F8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933F8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_Toc153534449 \h </w:instrText>
      </w:r>
      <w:r>
        <w:fldChar w:fldCharType="separate"/>
      </w:r>
      <w:r w:rsidR="00E6401C">
        <w:t>4</w:t>
      </w:r>
      <w:r>
        <w:fldChar w:fldCharType="end"/>
      </w:r>
    </w:p>
    <w:p w14:paraId="325A0C2F" w14:textId="5FDCB59F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53534443"/>
      <w:r>
        <w:rPr>
          <w:b/>
          <w:lang w:eastAsia="ja-JP"/>
        </w:rPr>
        <w:lastRenderedPageBreak/>
        <w:t>Overview</w:t>
      </w:r>
      <w:bookmarkEnd w:id="3"/>
      <w:bookmarkEnd w:id="4"/>
    </w:p>
    <w:p w14:paraId="2834AD16" w14:textId="03735B66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5" w:name="_Toc122434488"/>
      <w:bookmarkStart w:id="6" w:name="_Toc295288959"/>
      <w:r>
        <w:rPr>
          <w:rFonts w:cs="Arial"/>
        </w:rPr>
        <w:t xml:space="preserve">This document lists all the essential changes needed to correct problems in the TTCN implementation of test case </w:t>
      </w:r>
      <w:r w:rsidR="00B26181" w:rsidRPr="000B0149">
        <w:rPr>
          <w:rFonts w:cs="Arial"/>
          <w:lang w:eastAsia="ja-JP"/>
        </w:rPr>
        <w:fldChar w:fldCharType="begin"/>
      </w:r>
      <w:r w:rsidR="00B26181" w:rsidRPr="000B0149">
        <w:rPr>
          <w:rFonts w:cs="Arial"/>
          <w:lang w:eastAsia="ja-JP"/>
        </w:rPr>
        <w:instrText xml:space="preserve"> DOCPROPERTY  TCname  \* MERGEFORMAT </w:instrText>
      </w:r>
      <w:r w:rsidR="00B26181" w:rsidRPr="000B0149">
        <w:rPr>
          <w:rFonts w:cs="Arial"/>
          <w:lang w:eastAsia="ja-JP"/>
        </w:rPr>
        <w:fldChar w:fldCharType="separate"/>
      </w:r>
      <w:r w:rsidR="00E6401C">
        <w:rPr>
          <w:rFonts w:cs="Arial"/>
          <w:lang w:eastAsia="ja-JP"/>
        </w:rPr>
        <w:t>8.1.6.1.3.4</w:t>
      </w:r>
      <w:r w:rsidR="00B26181" w:rsidRPr="000B0149">
        <w:rPr>
          <w:rFonts w:cs="Arial"/>
          <w:lang w:eastAsia="ja-JP"/>
        </w:rPr>
        <w:fldChar w:fldCharType="end"/>
      </w:r>
      <w:r w:rsidR="00B26181">
        <w:rPr>
          <w:rFonts w:cs="Arial"/>
          <w:lang w:eastAsia="ja-JP"/>
        </w:rPr>
        <w:t xml:space="preserve"> </w:t>
      </w:r>
      <w:r>
        <w:rPr>
          <w:rFonts w:cs="Arial"/>
        </w:rPr>
        <w:t xml:space="preserve">which is part of the </w:t>
      </w:r>
      <w:r w:rsidR="00B26181">
        <w:rPr>
          <w:rFonts w:cs="Arial"/>
        </w:rPr>
        <w:fldChar w:fldCharType="begin"/>
      </w:r>
      <w:r w:rsidR="00B26181">
        <w:rPr>
          <w:rFonts w:cs="Arial"/>
        </w:rPr>
        <w:instrText xml:space="preserve"> DOCPROPERTY  TestSuiteName  \* MERGEFORMAT </w:instrText>
      </w:r>
      <w:r w:rsidR="00B26181">
        <w:rPr>
          <w:rFonts w:cs="Arial"/>
        </w:rPr>
        <w:fldChar w:fldCharType="separate"/>
      </w:r>
      <w:r w:rsidR="00E6401C">
        <w:rPr>
          <w:rFonts w:cs="Arial"/>
        </w:rPr>
        <w:t>NR5GC</w:t>
      </w:r>
      <w:r w:rsidR="00B26181">
        <w:rPr>
          <w:rFonts w:cs="Arial"/>
        </w:rPr>
        <w:fldChar w:fldCharType="end"/>
      </w:r>
      <w:r w:rsidR="00B26181">
        <w:rPr>
          <w:rFonts w:cs="Arial"/>
          <w:color w:val="FF0000"/>
        </w:rPr>
        <w:t xml:space="preserve"> </w:t>
      </w:r>
      <w:r>
        <w:rPr>
          <w:rFonts w:cs="Arial"/>
        </w:rPr>
        <w:t xml:space="preserve">test suite. </w:t>
      </w:r>
    </w:p>
    <w:p w14:paraId="07E0DD31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58925D1E" w14:textId="5F3060B1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5C7CA2" w:rsidRPr="005C7CA2">
        <w:rPr>
          <w:rFonts w:cs="Arial"/>
          <w:sz w:val="22"/>
          <w:szCs w:val="22"/>
          <w:lang w:eastAsia="ja-JP"/>
        </w:rPr>
        <w:t>Jerry Wang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5C7CA2" w:rsidRPr="005C7CA2">
          <w:rPr>
            <w:rStyle w:val="Hyperlink"/>
            <w:rFonts w:cs="Arial"/>
            <w:bCs/>
            <w:lang w:eastAsia="ja-JP"/>
          </w:rPr>
          <w:t>jerry.wang@keysight.com</w:t>
        </w:r>
      </w:hyperlink>
      <w:r w:rsidR="005C7CA2">
        <w:rPr>
          <w:rFonts w:cs="Arial"/>
          <w:b/>
          <w:lang w:eastAsia="ja-JP"/>
        </w:rPr>
        <w:t xml:space="preserve"> </w:t>
      </w:r>
    </w:p>
    <w:p w14:paraId="362888C6" w14:textId="5DD0F0BF" w:rsidR="00DC22A9" w:rsidRDefault="00DC22A9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020B2A35" w14:textId="4AB9E248" w:rsidR="00D64AD6" w:rsidRPr="007036CE" w:rsidRDefault="00D64AD6" w:rsidP="00D64AD6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54888061"/>
      <w:bookmarkStart w:id="8" w:name="_Toc153534444"/>
      <w:r w:rsidRPr="007036CE">
        <w:rPr>
          <w:b/>
        </w:rPr>
        <w:t>Verification Test Summary</w:t>
      </w:r>
      <w:bookmarkEnd w:id="7"/>
      <w:bookmarkEnd w:id="8"/>
    </w:p>
    <w:p w14:paraId="015EF2B9" w14:textId="65392E36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0B0149" w:rsidRPr="000B0149">
        <w:rPr>
          <w:rFonts w:cs="Arial"/>
          <w:lang w:eastAsia="ja-JP"/>
        </w:rPr>
        <w:fldChar w:fldCharType="begin"/>
      </w:r>
      <w:r w:rsidR="000B0149" w:rsidRPr="000B0149">
        <w:rPr>
          <w:rFonts w:cs="Arial"/>
          <w:lang w:eastAsia="ja-JP"/>
        </w:rPr>
        <w:instrText xml:space="preserve"> DOCPROPERTY  TCname  \* MERGEFORMAT </w:instrText>
      </w:r>
      <w:r w:rsidR="000B0149" w:rsidRPr="000B0149">
        <w:rPr>
          <w:rFonts w:cs="Arial"/>
          <w:lang w:eastAsia="ja-JP"/>
        </w:rPr>
        <w:fldChar w:fldCharType="separate"/>
      </w:r>
      <w:r w:rsidR="00E6401C">
        <w:rPr>
          <w:rFonts w:cs="Arial"/>
          <w:lang w:eastAsia="ja-JP"/>
        </w:rPr>
        <w:t>8.1.6.1.3.4</w:t>
      </w:r>
      <w:r w:rsidR="000B0149" w:rsidRPr="000B0149">
        <w:rPr>
          <w:rFonts w:cs="Arial"/>
          <w:lang w:eastAsia="ja-JP"/>
        </w:rPr>
        <w:fldChar w:fldCharType="end"/>
      </w:r>
    </w:p>
    <w:p w14:paraId="329250EB" w14:textId="158549B0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48090B">
        <w:rPr>
          <w:rFonts w:cs="Arial"/>
        </w:rPr>
        <w:fldChar w:fldCharType="begin"/>
      </w:r>
      <w:r w:rsidR="0048090B">
        <w:rPr>
          <w:rFonts w:cs="Arial"/>
        </w:rPr>
        <w:instrText xml:space="preserve"> DOCPROPERTY  ATSVersion  \* MERGEFORMAT </w:instrText>
      </w:r>
      <w:r w:rsidR="0048090B">
        <w:rPr>
          <w:rFonts w:cs="Arial"/>
        </w:rPr>
        <w:fldChar w:fldCharType="separate"/>
      </w:r>
      <w:r w:rsidR="00E6401C">
        <w:rPr>
          <w:rFonts w:cs="Arial"/>
        </w:rPr>
        <w:t>iwd-TTCN3-B2022-09_D23wk37</w:t>
      </w:r>
      <w:r w:rsidR="0048090B">
        <w:rPr>
          <w:rFonts w:cs="Arial"/>
        </w:rPr>
        <w:fldChar w:fldCharType="end"/>
      </w:r>
    </w:p>
    <w:p w14:paraId="32370A34" w14:textId="1FCDC215" w:rsidR="00D64AD6" w:rsidRDefault="00D64AD6" w:rsidP="00450A4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lang w:eastAsia="ja-JP"/>
        </w:rPr>
        <w:fldChar w:fldCharType="begin"/>
      </w:r>
      <w:r w:rsidR="0048090B">
        <w:rPr>
          <w:rFonts w:cs="Arial"/>
          <w:lang w:eastAsia="ja-JP"/>
        </w:rPr>
        <w:instrText xml:space="preserve"> DOCPROPERTY  SSsystem  \* MERGEFORMAT </w:instrText>
      </w:r>
      <w:r w:rsidR="0048090B">
        <w:rPr>
          <w:rFonts w:cs="Arial"/>
          <w:lang w:eastAsia="ja-JP"/>
        </w:rPr>
        <w:fldChar w:fldCharType="separate"/>
      </w:r>
      <w:r w:rsidR="00E6401C">
        <w:rPr>
          <w:rFonts w:cs="Arial"/>
          <w:lang w:eastAsia="ja-JP"/>
        </w:rPr>
        <w:t>Keysight S8704A Protocol Conformance Toolset</w:t>
      </w:r>
      <w:r w:rsidR="0048090B">
        <w:rPr>
          <w:rFonts w:cs="Arial"/>
          <w:lang w:eastAsia="ja-JP"/>
        </w:rPr>
        <w:fldChar w:fldCharType="end"/>
      </w:r>
    </w:p>
    <w:p w14:paraId="048F347D" w14:textId="794D2148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b/>
          <w:lang w:eastAsia="ja-JP"/>
        </w:rPr>
        <w:fldChar w:fldCharType="begin"/>
      </w:r>
      <w:r w:rsidR="0048090B">
        <w:rPr>
          <w:rFonts w:cs="Arial"/>
          <w:b/>
          <w:lang w:eastAsia="ja-JP"/>
        </w:rPr>
        <w:instrText xml:space="preserve"> DOCPROPERTY  UEname  \* MERGEFORMAT </w:instrText>
      </w:r>
      <w:r w:rsidR="0048090B">
        <w:rPr>
          <w:rFonts w:cs="Arial"/>
          <w:b/>
          <w:lang w:eastAsia="ja-JP"/>
        </w:rPr>
        <w:fldChar w:fldCharType="separate"/>
      </w:r>
      <w:r w:rsidR="00E6401C">
        <w:rPr>
          <w:rFonts w:cs="Arial"/>
          <w:b/>
          <w:lang w:eastAsia="ja-JP"/>
        </w:rPr>
        <w:t>Qualcomm Snapdragon x70 5G Modem RF System</w:t>
      </w:r>
      <w:r w:rsidR="0048090B">
        <w:rPr>
          <w:rFonts w:cs="Arial"/>
          <w:b/>
          <w:lang w:eastAsia="ja-JP"/>
        </w:rPr>
        <w:fldChar w:fldCharType="end"/>
      </w:r>
    </w:p>
    <w:p w14:paraId="04DD551A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A166C52" w14:textId="77777777" w:rsidR="00D64AD6" w:rsidRDefault="00D64AD6" w:rsidP="00D64AD6"/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153534445"/>
      <w:r w:rsidRPr="00854C55">
        <w:rPr>
          <w:b/>
        </w:rPr>
        <w:t>Corrections required</w:t>
      </w:r>
      <w:bookmarkEnd w:id="5"/>
      <w:bookmarkEnd w:id="6"/>
      <w:bookmarkEnd w:id="9"/>
    </w:p>
    <w:p w14:paraId="0D70BD53" w14:textId="203C93A1" w:rsidR="00007D89" w:rsidRDefault="008C6889" w:rsidP="00007D89">
      <w:pPr>
        <w:rPr>
          <w:noProof/>
        </w:rPr>
      </w:pPr>
      <w:r>
        <w:rPr>
          <w:noProof/>
        </w:rPr>
        <w:t>None</w:t>
      </w:r>
    </w:p>
    <w:p w14:paraId="5FB81122" w14:textId="77777777" w:rsidR="00EC68D4" w:rsidRPr="00854C55" w:rsidRDefault="00EC68D4" w:rsidP="00EC68D4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49142670"/>
      <w:bookmarkStart w:id="14" w:name="_Toc153534446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  <w:bookmarkEnd w:id="14"/>
    </w:p>
    <w:p w14:paraId="3376348C" w14:textId="63B9DE99" w:rsidR="00EC68D4" w:rsidRPr="00662A05" w:rsidRDefault="00EC68D4" w:rsidP="00EC68D4">
      <w:pPr>
        <w:rPr>
          <w:rFonts w:cs="Arial"/>
          <w:b/>
        </w:rPr>
      </w:pPr>
      <w:bookmarkStart w:id="15" w:name="_Toc122434494"/>
      <w:bookmarkStart w:id="16" w:name="_Toc295288971"/>
      <w:bookmarkStart w:id="17" w:name="_Toc325725666"/>
      <w:r w:rsidRPr="00662A05">
        <w:rPr>
          <w:rFonts w:cs="Arial"/>
        </w:rPr>
        <w:t xml:space="preserve">The test case was executed on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BandName  \* MERGEFORMAT </w:instrText>
      </w:r>
      <w:r w:rsidR="001459EF">
        <w:rPr>
          <w:rFonts w:cs="Arial"/>
        </w:rPr>
        <w:fldChar w:fldCharType="separate"/>
      </w:r>
      <w:r w:rsidR="00E6401C">
        <w:rPr>
          <w:rFonts w:cs="Arial"/>
        </w:rPr>
        <w:t>NR band n257</w:t>
      </w:r>
      <w:r w:rsidR="001459EF">
        <w:rPr>
          <w:rFonts w:cs="Arial"/>
        </w:rPr>
        <w:fldChar w:fldCharType="end"/>
      </w:r>
      <w:r w:rsidR="001459EF">
        <w:rPr>
          <w:rFonts w:cs="Arial"/>
        </w:rPr>
        <w:t xml:space="preserve"> </w:t>
      </w:r>
      <w:r w:rsidRPr="00662A05">
        <w:rPr>
          <w:rFonts w:cs="Arial"/>
        </w:rPr>
        <w:t>u</w:t>
      </w:r>
      <w:r>
        <w:rPr>
          <w:rFonts w:cs="Arial"/>
        </w:rPr>
        <w:t>s</w:t>
      </w:r>
      <w:r w:rsidRPr="00662A05">
        <w:rPr>
          <w:rFonts w:cs="Arial"/>
        </w:rPr>
        <w:t xml:space="preserve">ing ciphering </w:t>
      </w:r>
      <w:r>
        <w:rPr>
          <w:rFonts w:cs="Arial"/>
        </w:rPr>
        <w:t xml:space="preserve">algorithm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eAlg  \* MERGEFORMAT </w:instrText>
      </w:r>
      <w:r w:rsidR="001459EF">
        <w:rPr>
          <w:rFonts w:cs="Arial"/>
        </w:rPr>
        <w:fldChar w:fldCharType="separate"/>
      </w:r>
      <w:r w:rsidR="00E6401C">
        <w:rPr>
          <w:rFonts w:cs="Arial"/>
        </w:rPr>
        <w:t>nea1</w:t>
      </w:r>
      <w:r w:rsidR="001459EF">
        <w:rPr>
          <w:rFonts w:cs="Arial"/>
        </w:rPr>
        <w:fldChar w:fldCharType="end"/>
      </w:r>
      <w:r w:rsidRPr="00662A05">
        <w:rPr>
          <w:rFonts w:cs="Arial"/>
        </w:rPr>
        <w:t xml:space="preserve"> and integrity algorithm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iAlg  \* MERGEFORMAT </w:instrText>
      </w:r>
      <w:r w:rsidR="001459EF">
        <w:rPr>
          <w:rFonts w:cs="Arial"/>
        </w:rPr>
        <w:fldChar w:fldCharType="separate"/>
      </w:r>
      <w:r w:rsidR="00E6401C">
        <w:rPr>
          <w:rFonts w:cs="Arial"/>
        </w:rPr>
        <w:t>nia1</w:t>
      </w:r>
      <w:r w:rsidR="001459EF">
        <w:rPr>
          <w:rFonts w:cs="Arial"/>
        </w:rPr>
        <w:fldChar w:fldCharType="end"/>
      </w:r>
      <w:r w:rsidR="002C320E">
        <w:rPr>
          <w:rFonts w:cs="Arial"/>
        </w:rPr>
        <w:t>.</w:t>
      </w:r>
    </w:p>
    <w:p w14:paraId="58CAA79D" w14:textId="77777777" w:rsidR="00EC68D4" w:rsidRPr="00854C55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8" w:name="_Toc149142671"/>
      <w:bookmarkStart w:id="19" w:name="_Toc153534447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bookmarkEnd w:id="19"/>
    </w:p>
    <w:bookmarkStart w:id="20" w:name="_Hlk120026754"/>
    <w:bookmarkStart w:id="21" w:name="_Hlk149142633"/>
    <w:p w14:paraId="718D1A2F" w14:textId="4EEA1092" w:rsidR="00EC68D4" w:rsidRPr="00A9307E" w:rsidRDefault="001459EF" w:rsidP="00EC68D4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r>
        <w:rPr>
          <w:rStyle w:val="ui-provider"/>
          <w:b/>
          <w:bCs/>
        </w:rPr>
        <w:fldChar w:fldCharType="begin"/>
      </w:r>
      <w:r>
        <w:rPr>
          <w:rStyle w:val="ui-provider"/>
          <w:b/>
          <w:bCs/>
        </w:rPr>
        <w:instrText xml:space="preserve"> DOCPROPERTY  UEname  \* MERGEFORMAT </w:instrText>
      </w:r>
      <w:r>
        <w:rPr>
          <w:rStyle w:val="ui-provider"/>
          <w:b/>
          <w:bCs/>
        </w:rPr>
        <w:fldChar w:fldCharType="separate"/>
      </w:r>
      <w:bookmarkStart w:id="22" w:name="_Toc153534448"/>
      <w:r w:rsidR="00E6401C">
        <w:rPr>
          <w:rStyle w:val="ui-provider"/>
          <w:b/>
          <w:bCs/>
        </w:rPr>
        <w:t>Qualcomm Snapdragon x70 5G Modem RF System</w:t>
      </w:r>
      <w:bookmarkEnd w:id="22"/>
      <w:r>
        <w:rPr>
          <w:rStyle w:val="ui-provider"/>
          <w:b/>
          <w:bCs/>
        </w:rPr>
        <w:fldChar w:fldCharType="end"/>
      </w:r>
    </w:p>
    <w:bookmarkEnd w:id="20"/>
    <w:p w14:paraId="4D326958" w14:textId="20C3DC2C" w:rsidR="00EC68D4" w:rsidRDefault="00EC68D4" w:rsidP="00EC68D4">
      <w:pPr>
        <w:rPr>
          <w:rFonts w:cs="Arial"/>
        </w:rPr>
      </w:pPr>
      <w:r w:rsidRPr="009438F8">
        <w:rPr>
          <w:rFonts w:cs="Arial"/>
        </w:rPr>
        <w:t>T</w:t>
      </w:r>
      <w:bookmarkEnd w:id="21"/>
      <w:r>
        <w:rPr>
          <w:rFonts w:cs="Arial"/>
        </w:rPr>
        <w:t xml:space="preserve">he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UEname  \* MERGEFORMAT </w:instrText>
      </w:r>
      <w:r w:rsidR="001459EF">
        <w:rPr>
          <w:rFonts w:cs="Arial"/>
        </w:rPr>
        <w:fldChar w:fldCharType="separate"/>
      </w:r>
      <w:r w:rsidR="00E6401C">
        <w:rPr>
          <w:rFonts w:cs="Arial"/>
        </w:rPr>
        <w:t>Qualcomm Snapdragon x70 5G Modem RF System</w:t>
      </w:r>
      <w:r w:rsidR="001459EF">
        <w:rPr>
          <w:rFonts w:cs="Arial"/>
        </w:rPr>
        <w:fldChar w:fldCharType="end"/>
      </w:r>
      <w:r w:rsidR="001459EF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SSsystem  \* MERGEFORMAT </w:instrText>
      </w:r>
      <w:r w:rsidR="001459EF">
        <w:rPr>
          <w:rFonts w:cs="Arial"/>
        </w:rPr>
        <w:fldChar w:fldCharType="separate"/>
      </w:r>
      <w:r w:rsidR="00E6401C">
        <w:rPr>
          <w:rFonts w:cs="Arial"/>
        </w:rPr>
        <w:t>Keysight S8704A Protocol Conformance Toolset</w:t>
      </w:r>
      <w:r w:rsidR="001459EF">
        <w:rPr>
          <w:rFonts w:cs="Arial"/>
        </w:rPr>
        <w:fldChar w:fldCharType="end"/>
      </w:r>
      <w:r w:rsidR="00162E93">
        <w:rPr>
          <w:rFonts w:cs="Arial"/>
        </w:rPr>
        <w:t xml:space="preserve">. </w:t>
      </w:r>
      <w:r>
        <w:rPr>
          <w:rFonts w:cs="Arial"/>
        </w:rPr>
        <w:t>The documentation below is enclosed as evidence of the successful test case run [1]:</w:t>
      </w:r>
    </w:p>
    <w:p w14:paraId="220040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57FDC5B6" w14:textId="4944EFB3" w:rsidR="002A1BBD" w:rsidRPr="00C549CB" w:rsidRDefault="00EC68D4" w:rsidP="00DC12A8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TC_</w:t>
      </w:r>
      <w:r w:rsidR="007F4C99">
        <w:fldChar w:fldCharType="begin"/>
      </w:r>
      <w:r w:rsidR="007F4C99">
        <w:instrText xml:space="preserve"> DOCPROPERTY  TCname_  \* MERGEFORMAT </w:instrText>
      </w:r>
      <w:r w:rsidR="007F4C99">
        <w:fldChar w:fldCharType="separate"/>
      </w:r>
      <w:r w:rsidR="00E6401C">
        <w:t>8_1_6_1_3_4</w:t>
      </w:r>
      <w:r w:rsidR="007F4C99">
        <w:fldChar w:fldCharType="end"/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11251E08" w14:textId="77777777" w:rsidR="002A1BBD" w:rsidRPr="00C549CB" w:rsidRDefault="002A1BBD" w:rsidP="009F23E9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608939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62BE45DC" w14:textId="4B880979" w:rsidR="00EC68D4" w:rsidRPr="002D00C2" w:rsidRDefault="00EC68D4" w:rsidP="002D00C2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TC_</w:t>
      </w:r>
      <w:r w:rsidR="007F4C99">
        <w:fldChar w:fldCharType="begin"/>
      </w:r>
      <w:r w:rsidR="007F4C99">
        <w:instrText xml:space="preserve"> DOCPROPERTY  TCname_  \* MERGEFORMAT </w:instrText>
      </w:r>
      <w:r w:rsidR="007F4C99">
        <w:fldChar w:fldCharType="separate"/>
      </w:r>
      <w:r w:rsidR="00E6401C">
        <w:t>8_1_6_1_3_4</w:t>
      </w:r>
      <w:r w:rsidR="007F4C99">
        <w:fldChar w:fldCharType="end"/>
      </w:r>
      <w:r>
        <w:rPr>
          <w:rFonts w:cs="Arial"/>
        </w:rPr>
        <w:t>_</w:t>
      </w:r>
      <w:r w:rsidRPr="00C549CB">
        <w:rPr>
          <w:rFonts w:cs="Arial"/>
        </w:rPr>
        <w:t>PIXIT.xml</w:t>
      </w:r>
      <w:r w:rsidRPr="00854C55">
        <w:rPr>
          <w:rFonts w:cs="Arial"/>
          <w:b/>
          <w:color w:val="FF0000"/>
        </w:rPr>
        <w:br/>
      </w:r>
    </w:p>
    <w:p w14:paraId="388AF7E4" w14:textId="77777777" w:rsidR="00EC68D4" w:rsidRPr="002D362B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149142673"/>
      <w:bookmarkStart w:id="27" w:name="_Toc153534449"/>
      <w:r w:rsidRPr="002D362B">
        <w:rPr>
          <w:rFonts w:cs="Arial"/>
          <w:b/>
        </w:rPr>
        <w:t>References</w:t>
      </w:r>
      <w:bookmarkEnd w:id="23"/>
      <w:bookmarkEnd w:id="24"/>
      <w:bookmarkEnd w:id="25"/>
      <w:bookmarkEnd w:id="26"/>
      <w:bookmarkEnd w:id="27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EC68D4" w14:paraId="1ED55A97" w14:textId="77777777" w:rsidTr="009C04AC">
        <w:tc>
          <w:tcPr>
            <w:tcW w:w="709" w:type="dxa"/>
            <w:hideMark/>
          </w:tcPr>
          <w:p w14:paraId="4654C00B" w14:textId="77777777" w:rsidR="00EC68D4" w:rsidRDefault="00EC68D4" w:rsidP="009C04A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3C583426" w14:textId="69AA7138" w:rsidR="00EC68D4" w:rsidRPr="00693C41" w:rsidRDefault="00EC68D4" w:rsidP="009C04A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r w:rsidR="00C74298">
              <w:rPr>
                <w:rFonts w:cs="Arial"/>
                <w:b/>
                <w:sz w:val="18"/>
              </w:rPr>
              <w:fldChar w:fldCharType="begin"/>
            </w:r>
            <w:r w:rsidR="00C74298">
              <w:rPr>
                <w:rFonts w:cs="Arial"/>
                <w:b/>
                <w:sz w:val="18"/>
              </w:rPr>
              <w:instrText xml:space="preserve"> =currTdocNum+1 </w:instrText>
            </w:r>
            <w:r w:rsidR="00C74298">
              <w:rPr>
                <w:rFonts w:cs="Arial"/>
                <w:b/>
                <w:sz w:val="18"/>
              </w:rPr>
              <w:fldChar w:fldCharType="separate"/>
            </w:r>
            <w:r w:rsidR="00E6401C">
              <w:rPr>
                <w:rFonts w:cs="Arial"/>
                <w:b/>
                <w:noProof/>
                <w:sz w:val="18"/>
              </w:rPr>
              <w:t>240035</w:t>
            </w:r>
            <w:r w:rsidR="00C74298">
              <w:rPr>
                <w:rFonts w:cs="Arial"/>
                <w:b/>
                <w:sz w:val="18"/>
              </w:rPr>
              <w:fldChar w:fldCharType="end"/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E7AAE">
              <w:rPr>
                <w:rFonts w:cs="Arial"/>
                <w:bCs/>
                <w:sz w:val="18"/>
              </w:rPr>
              <w:t xml:space="preserve">Supporting information for </w:t>
            </w:r>
            <w:r w:rsidR="00A051C2">
              <w:rPr>
                <w:rFonts w:cs="Arial"/>
                <w:bCs/>
                <w:sz w:val="18"/>
              </w:rPr>
              <w:fldChar w:fldCharType="begin"/>
            </w:r>
            <w:r w:rsidR="00A051C2">
              <w:rPr>
                <w:rFonts w:cs="Arial"/>
                <w:bCs/>
                <w:sz w:val="18"/>
              </w:rPr>
              <w:instrText xml:space="preserve"> DOCPROPERTY  CrTitle  \* MERGEFORMAT </w:instrText>
            </w:r>
            <w:r w:rsidR="00A051C2">
              <w:rPr>
                <w:rFonts w:cs="Arial"/>
                <w:bCs/>
                <w:sz w:val="18"/>
              </w:rPr>
              <w:fldChar w:fldCharType="separate"/>
            </w:r>
            <w:r w:rsidR="00E6401C">
              <w:rPr>
                <w:rFonts w:cs="Arial"/>
                <w:bCs/>
                <w:sz w:val="18"/>
              </w:rPr>
              <w:t>Addition of NR5GC RRC testcase 8.1.6.1.3.4 in FR2</w:t>
            </w:r>
            <w:r w:rsidR="00A051C2">
              <w:rPr>
                <w:rFonts w:cs="Arial"/>
                <w:bCs/>
                <w:sz w:val="18"/>
              </w:rPr>
              <w:fldChar w:fldCharType="end"/>
            </w:r>
          </w:p>
        </w:tc>
      </w:tr>
    </w:tbl>
    <w:p w14:paraId="68C9CD36" w14:textId="77777777" w:rsidR="001E41F3" w:rsidRDefault="001E41F3" w:rsidP="00802034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494A6" w14:textId="77777777" w:rsidR="00147A77" w:rsidRDefault="00147A77">
      <w:r>
        <w:separator/>
      </w:r>
    </w:p>
  </w:endnote>
  <w:endnote w:type="continuationSeparator" w:id="0">
    <w:p w14:paraId="08CE34C3" w14:textId="77777777" w:rsidR="00147A77" w:rsidRDefault="00147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7FEBF" w14:textId="77777777" w:rsidR="00147A77" w:rsidRDefault="00147A77">
      <w:r>
        <w:separator/>
      </w:r>
    </w:p>
  </w:footnote>
  <w:footnote w:type="continuationSeparator" w:id="0">
    <w:p w14:paraId="71674F92" w14:textId="77777777" w:rsidR="00147A77" w:rsidRDefault="00147A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0"/>
  </w:num>
  <w:num w:numId="4" w16cid:durableId="7688921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502EA"/>
    <w:rsid w:val="00073A90"/>
    <w:rsid w:val="000847EB"/>
    <w:rsid w:val="000A6394"/>
    <w:rsid w:val="000B0149"/>
    <w:rsid w:val="000B7FED"/>
    <w:rsid w:val="000C038A"/>
    <w:rsid w:val="000C6598"/>
    <w:rsid w:val="000D44B3"/>
    <w:rsid w:val="000E0D26"/>
    <w:rsid w:val="00121EB1"/>
    <w:rsid w:val="001459EF"/>
    <w:rsid w:val="00145D43"/>
    <w:rsid w:val="00147A77"/>
    <w:rsid w:val="00162E93"/>
    <w:rsid w:val="00192C46"/>
    <w:rsid w:val="001A08B3"/>
    <w:rsid w:val="001A7B60"/>
    <w:rsid w:val="001B52F0"/>
    <w:rsid w:val="001B7A65"/>
    <w:rsid w:val="001E41F3"/>
    <w:rsid w:val="001E790C"/>
    <w:rsid w:val="0025013A"/>
    <w:rsid w:val="0026004D"/>
    <w:rsid w:val="002640DD"/>
    <w:rsid w:val="00272C27"/>
    <w:rsid w:val="00275D12"/>
    <w:rsid w:val="00284FEB"/>
    <w:rsid w:val="002860C4"/>
    <w:rsid w:val="002A1BBD"/>
    <w:rsid w:val="002B56B2"/>
    <w:rsid w:val="002B5741"/>
    <w:rsid w:val="002C320E"/>
    <w:rsid w:val="002D00C2"/>
    <w:rsid w:val="002E472E"/>
    <w:rsid w:val="00300A0F"/>
    <w:rsid w:val="00305409"/>
    <w:rsid w:val="003609EF"/>
    <w:rsid w:val="0036231A"/>
    <w:rsid w:val="00374DD4"/>
    <w:rsid w:val="00383856"/>
    <w:rsid w:val="003A5FC4"/>
    <w:rsid w:val="003E1A36"/>
    <w:rsid w:val="00410371"/>
    <w:rsid w:val="004242F1"/>
    <w:rsid w:val="0042632C"/>
    <w:rsid w:val="00450A4D"/>
    <w:rsid w:val="00467470"/>
    <w:rsid w:val="0048090B"/>
    <w:rsid w:val="004A437D"/>
    <w:rsid w:val="004B75B7"/>
    <w:rsid w:val="004D11C9"/>
    <w:rsid w:val="004F1928"/>
    <w:rsid w:val="005141D9"/>
    <w:rsid w:val="0051580D"/>
    <w:rsid w:val="00523CC3"/>
    <w:rsid w:val="00547111"/>
    <w:rsid w:val="005563D5"/>
    <w:rsid w:val="00562FC1"/>
    <w:rsid w:val="00592D74"/>
    <w:rsid w:val="00593C5A"/>
    <w:rsid w:val="005B39DB"/>
    <w:rsid w:val="005C7CA2"/>
    <w:rsid w:val="005E2C44"/>
    <w:rsid w:val="005E4128"/>
    <w:rsid w:val="00621188"/>
    <w:rsid w:val="00622653"/>
    <w:rsid w:val="006257ED"/>
    <w:rsid w:val="00635690"/>
    <w:rsid w:val="00653DE4"/>
    <w:rsid w:val="00665C47"/>
    <w:rsid w:val="00691655"/>
    <w:rsid w:val="00695808"/>
    <w:rsid w:val="006B46FB"/>
    <w:rsid w:val="006E21FB"/>
    <w:rsid w:val="006F040A"/>
    <w:rsid w:val="0072189A"/>
    <w:rsid w:val="00745C21"/>
    <w:rsid w:val="00766C95"/>
    <w:rsid w:val="00780A51"/>
    <w:rsid w:val="00785AFF"/>
    <w:rsid w:val="00792342"/>
    <w:rsid w:val="007977A8"/>
    <w:rsid w:val="007B512A"/>
    <w:rsid w:val="007C2097"/>
    <w:rsid w:val="007D6A07"/>
    <w:rsid w:val="007F4C99"/>
    <w:rsid w:val="007F7259"/>
    <w:rsid w:val="00802034"/>
    <w:rsid w:val="008040A8"/>
    <w:rsid w:val="008279FA"/>
    <w:rsid w:val="008626E7"/>
    <w:rsid w:val="00870EE7"/>
    <w:rsid w:val="008863B9"/>
    <w:rsid w:val="008A45A6"/>
    <w:rsid w:val="008A7BBC"/>
    <w:rsid w:val="008C6889"/>
    <w:rsid w:val="008D3CCC"/>
    <w:rsid w:val="008D4170"/>
    <w:rsid w:val="008E6B54"/>
    <w:rsid w:val="008F3789"/>
    <w:rsid w:val="008F686C"/>
    <w:rsid w:val="00902AC8"/>
    <w:rsid w:val="009148DE"/>
    <w:rsid w:val="00941E30"/>
    <w:rsid w:val="009777D9"/>
    <w:rsid w:val="00991B88"/>
    <w:rsid w:val="00995373"/>
    <w:rsid w:val="009A1BA7"/>
    <w:rsid w:val="009A5753"/>
    <w:rsid w:val="009A579D"/>
    <w:rsid w:val="009D3791"/>
    <w:rsid w:val="009E3297"/>
    <w:rsid w:val="009F1BA2"/>
    <w:rsid w:val="009F23E9"/>
    <w:rsid w:val="009F734F"/>
    <w:rsid w:val="00A051C2"/>
    <w:rsid w:val="00A246B6"/>
    <w:rsid w:val="00A26E3B"/>
    <w:rsid w:val="00A47E70"/>
    <w:rsid w:val="00A50CF0"/>
    <w:rsid w:val="00A54460"/>
    <w:rsid w:val="00A7671C"/>
    <w:rsid w:val="00A87AB7"/>
    <w:rsid w:val="00A95BA2"/>
    <w:rsid w:val="00AA2CBC"/>
    <w:rsid w:val="00AC2FE1"/>
    <w:rsid w:val="00AC5820"/>
    <w:rsid w:val="00AD1CD8"/>
    <w:rsid w:val="00AE5142"/>
    <w:rsid w:val="00B0233C"/>
    <w:rsid w:val="00B258BB"/>
    <w:rsid w:val="00B26181"/>
    <w:rsid w:val="00B60F1A"/>
    <w:rsid w:val="00B67B97"/>
    <w:rsid w:val="00B91D09"/>
    <w:rsid w:val="00B968C8"/>
    <w:rsid w:val="00BA3EC5"/>
    <w:rsid w:val="00BA51D9"/>
    <w:rsid w:val="00BB5DFC"/>
    <w:rsid w:val="00BD279D"/>
    <w:rsid w:val="00BD6BB8"/>
    <w:rsid w:val="00C33A74"/>
    <w:rsid w:val="00C66BA2"/>
    <w:rsid w:val="00C74298"/>
    <w:rsid w:val="00C870F6"/>
    <w:rsid w:val="00C95985"/>
    <w:rsid w:val="00CC5026"/>
    <w:rsid w:val="00CC68D0"/>
    <w:rsid w:val="00D03462"/>
    <w:rsid w:val="00D03F9A"/>
    <w:rsid w:val="00D06D51"/>
    <w:rsid w:val="00D17225"/>
    <w:rsid w:val="00D24991"/>
    <w:rsid w:val="00D353CA"/>
    <w:rsid w:val="00D50255"/>
    <w:rsid w:val="00D64AD6"/>
    <w:rsid w:val="00D64AE6"/>
    <w:rsid w:val="00D66520"/>
    <w:rsid w:val="00D84AE9"/>
    <w:rsid w:val="00D96997"/>
    <w:rsid w:val="00DA5953"/>
    <w:rsid w:val="00DC12A8"/>
    <w:rsid w:val="00DC22A9"/>
    <w:rsid w:val="00DE34CF"/>
    <w:rsid w:val="00E13F3D"/>
    <w:rsid w:val="00E34898"/>
    <w:rsid w:val="00E54D0C"/>
    <w:rsid w:val="00E6401C"/>
    <w:rsid w:val="00E92400"/>
    <w:rsid w:val="00EB09B7"/>
    <w:rsid w:val="00EC68D4"/>
    <w:rsid w:val="00EE43E4"/>
    <w:rsid w:val="00EE7D7C"/>
    <w:rsid w:val="00F01CF0"/>
    <w:rsid w:val="00F1069C"/>
    <w:rsid w:val="00F2409A"/>
    <w:rsid w:val="00F25D98"/>
    <w:rsid w:val="00F2700A"/>
    <w:rsid w:val="00F300FB"/>
    <w:rsid w:val="00F30853"/>
    <w:rsid w:val="00F921F1"/>
    <w:rsid w:val="00FB593C"/>
    <w:rsid w:val="00FB6386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ui-provider">
    <w:name w:val="ui-provider"/>
    <w:basedOn w:val="DefaultParagraphFont"/>
    <w:rsid w:val="00EC68D4"/>
  </w:style>
  <w:style w:type="character" w:styleId="UnresolvedMention">
    <w:name w:val="Unresolved Mention"/>
    <w:basedOn w:val="DefaultParagraphFont"/>
    <w:uiPriority w:val="99"/>
    <w:semiHidden/>
    <w:unhideWhenUsed/>
    <w:rsid w:val="00DC22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9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jerry.wang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3</Pages>
  <Words>466</Words>
  <Characters>4494</Characters>
  <Application>Microsoft Office Word</Application>
  <DocSecurity>0</DocSecurity>
  <Lines>37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69</cp:revision>
  <cp:lastPrinted>1900-01-01T00:00:00Z</cp:lastPrinted>
  <dcterms:created xsi:type="dcterms:W3CDTF">2023-12-11T16:00:00Z</dcterms:created>
  <dcterms:modified xsi:type="dcterms:W3CDTF">2024-02-26T15:45:00Z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8th Dec 2023</vt:lpwstr>
  </property>
  <property fmtid="{D5CDD505-2E9C-101B-9397-08002B2CF9AE}" pid="7" name="EndDate">
    <vt:lpwstr>31st Dec 2024</vt:lpwstr>
  </property>
  <property fmtid="{D5CDD505-2E9C-101B-9397-08002B2CF9AE}" pid="8" name="Tdoc#">
    <vt:i4>240034</vt:i4>
  </property>
  <property fmtid="{D5CDD505-2E9C-101B-9397-08002B2CF9AE}" pid="9" name="Spec#">
    <vt:lpwstr>38.523-3</vt:lpwstr>
  </property>
  <property fmtid="{D5CDD505-2E9C-101B-9397-08002B2CF9AE}" pid="10" name="Cr#">
    <vt:i4>3312</vt:i4>
  </property>
  <property fmtid="{D5CDD505-2E9C-101B-9397-08002B2CF9AE}" pid="11" name="Revision">
    <vt:lpwstr>-</vt:lpwstr>
  </property>
  <property fmtid="{D5CDD505-2E9C-101B-9397-08002B2CF9AE}" pid="12" name="Version">
    <vt:lpwstr>17.8.0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TEI16_Test, NR_SON_MDT-UEConTest</vt:lpwstr>
  </property>
  <property fmtid="{D5CDD505-2E9C-101B-9397-08002B2CF9AE}" pid="16" name="Cat">
    <vt:lpwstr>B</vt:lpwstr>
  </property>
  <property fmtid="{D5CDD505-2E9C-101B-9397-08002B2CF9AE}" pid="17" name="ResDate">
    <vt:lpwstr>2023-12-15</vt:lpwstr>
  </property>
  <property fmtid="{D5CDD505-2E9C-101B-9397-08002B2CF9AE}" pid="18" name="Release">
    <vt:lpwstr>Rel-17</vt:lpwstr>
  </property>
  <property fmtid="{D5CDD505-2E9C-101B-9397-08002B2CF9AE}" pid="19" name="CrTitle">
    <vt:lpwstr>Addition of NR5GC RRC testcase 8.1.6.1.3.4 in FR2</vt:lpwstr>
  </property>
  <property fmtid="{D5CDD505-2E9C-101B-9397-08002B2CF9AE}" pid="20" name="MtgTitle">
    <vt:lpwstr>#2024-TTCN email</vt:lpwstr>
  </property>
  <property fmtid="{D5CDD505-2E9C-101B-9397-08002B2CF9AE}" pid="21" name="ATSVersion">
    <vt:lpwstr>iwd-TTCN3-B2022-09_D23wk37</vt:lpwstr>
  </property>
  <property fmtid="{D5CDD505-2E9C-101B-9397-08002B2CF9AE}" pid="22" name="SSsystem">
    <vt:lpwstr>Keysight S8704A Protocol Conformance Toolset</vt:lpwstr>
  </property>
  <property fmtid="{D5CDD505-2E9C-101B-9397-08002B2CF9AE}" pid="23" name="UEname">
    <vt:lpwstr>Qualcomm Snapdragon x70 5G Modem RF System</vt:lpwstr>
  </property>
  <property fmtid="{D5CDD505-2E9C-101B-9397-08002B2CF9AE}" pid="24" name="TCname">
    <vt:lpwstr>8.1.6.1.3.4</vt:lpwstr>
  </property>
  <property fmtid="{D5CDD505-2E9C-101B-9397-08002B2CF9AE}" pid="25" name="TestSuiteName">
    <vt:lpwstr>NR5GC</vt:lpwstr>
  </property>
  <property fmtid="{D5CDD505-2E9C-101B-9397-08002B2CF9AE}" pid="26" name="BandName">
    <vt:lpwstr>NR band n257</vt:lpwstr>
  </property>
  <property fmtid="{D5CDD505-2E9C-101B-9397-08002B2CF9AE}" pid="27" name="eAlg">
    <vt:lpwstr>nea1</vt:lpwstr>
  </property>
  <property fmtid="{D5CDD505-2E9C-101B-9397-08002B2CF9AE}" pid="28" name="iAlg">
    <vt:lpwstr>nia1</vt:lpwstr>
  </property>
  <property fmtid="{D5CDD505-2E9C-101B-9397-08002B2CF9AE}" pid="29" name="TCname_">
    <vt:lpwstr>8_1_6_1_3_4</vt:lpwstr>
  </property>
</Properties>
</file>