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E479C8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D96997" w:rsidRPr="00D96997">
        <w:rPr>
          <w:b/>
          <w:i/>
          <w:noProof/>
          <w:sz w:val="28"/>
        </w:rPr>
        <w:t>240</w:t>
      </w:r>
      <w:r w:rsidR="00D20CA4"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7836BE8C" w:rsidR="00745C21" w:rsidRDefault="00D20CA4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6997" w:rsidRPr="00D9699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96997">
        <w:t xml:space="preserve"> </w:t>
      </w:r>
      <w:r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96997" w:rsidRPr="00D96997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96997" w:rsidRPr="00D96997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4D4D2" w:rsidR="001E41F3" w:rsidRPr="00410371" w:rsidRDefault="00D20CA4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6997" w:rsidRPr="00D96997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FC8A65" w:rsidR="001E41F3" w:rsidRPr="00410371" w:rsidRDefault="00D20CA4" w:rsidP="00FB59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6997" w:rsidRPr="00D96997">
              <w:rPr>
                <w:b/>
                <w:noProof/>
                <w:sz w:val="28"/>
              </w:rPr>
              <w:t>3310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0955DA" w:rsidR="001E41F3" w:rsidRPr="00745C21" w:rsidRDefault="00D20CA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A0D67C" w:rsidR="001E41F3" w:rsidRPr="00410371" w:rsidRDefault="00D20C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6997" w:rsidRPr="00D96997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9</w:t>
            </w:r>
            <w:r w:rsidR="00D96997" w:rsidRPr="00D9699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776A9B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64DAE" w:rsidR="001E41F3" w:rsidRDefault="00D20C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6997">
              <w:t>Addition of NR5GC UAC testcase 11.3.12 in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8A547" w:rsidR="001E41F3" w:rsidRDefault="00D20C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96997">
              <w:rPr>
                <w:noProof/>
              </w:rPr>
              <w:t>Keysight Technologies</w:t>
            </w:r>
            <w:r w:rsidR="00D96997">
              <w:t>, ANRITSU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32440" w:rsidR="001E41F3" w:rsidRDefault="00D20C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96997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C52B3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6997"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670B3" w:rsidR="001E41F3" w:rsidRDefault="00D20C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96997" w:rsidRPr="00D9699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0C39D" w:rsidR="001E41F3" w:rsidRDefault="00D20C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9699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25E6E8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8159E8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To add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D96997">
              <w:rPr>
                <w:rFonts w:cs="Arial"/>
                <w:lang w:eastAsia="ja-JP"/>
              </w:rPr>
              <w:t>11.3.12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noProof/>
                <w:lang w:val="en-SG"/>
              </w:rPr>
              <w:t>to the 5G/NR5GC ATS for FR2 path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405976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rFonts w:cs="Arial"/>
                <w:lang w:val="en-US" w:eastAsia="zh-CN"/>
              </w:rPr>
              <w:t xml:space="preserve">This document lists all changes applied to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D96997">
              <w:rPr>
                <w:rFonts w:cs="Arial"/>
                <w:lang w:eastAsia="ja-JP"/>
              </w:rPr>
              <w:t>11.3.12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 w:rsidRPr="00450A4D">
              <w:rPr>
                <w:rFonts w:cs="Arial"/>
                <w:lang w:val="en-US" w:eastAsia="zh-CN"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4FB1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98C75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D96997">
              <w:rPr>
                <w:rFonts w:cs="Arial"/>
                <w:lang w:eastAsia="ja-JP"/>
              </w:rPr>
              <w:t>11.3.12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5352458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9A3DC03" w14:textId="017FEA37" w:rsidR="005E4128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4128" w:rsidRPr="00800F42">
        <w:rPr>
          <w:rFonts w:cs="Arial"/>
          <w:iCs/>
        </w:rPr>
        <w:t>Table of Contents</w:t>
      </w:r>
      <w:r w:rsidR="005E4128">
        <w:tab/>
      </w:r>
      <w:r w:rsidR="005E4128">
        <w:fldChar w:fldCharType="begin"/>
      </w:r>
      <w:r w:rsidR="005E4128">
        <w:instrText xml:space="preserve"> PAGEREF _Toc153524588 \h </w:instrText>
      </w:r>
      <w:r w:rsidR="005E4128">
        <w:fldChar w:fldCharType="separate"/>
      </w:r>
      <w:r w:rsidR="00D96997">
        <w:t>2</w:t>
      </w:r>
      <w:r w:rsidR="005E4128">
        <w:fldChar w:fldCharType="end"/>
      </w:r>
    </w:p>
    <w:p w14:paraId="2E3C3B1A" w14:textId="407CE381" w:rsidR="005E4128" w:rsidRDefault="005E412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800F4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800F4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_Toc153524589 \h </w:instrText>
      </w:r>
      <w:r>
        <w:fldChar w:fldCharType="separate"/>
      </w:r>
      <w:r w:rsidR="00D96997">
        <w:t>3</w:t>
      </w:r>
      <w:r>
        <w:fldChar w:fldCharType="end"/>
      </w:r>
    </w:p>
    <w:p w14:paraId="57B43062" w14:textId="7097FD6B" w:rsidR="005E4128" w:rsidRDefault="005E4128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800F42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800F4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_Toc153524590 \h </w:instrText>
      </w:r>
      <w:r>
        <w:fldChar w:fldCharType="separate"/>
      </w:r>
      <w:r w:rsidR="00D96997">
        <w:t>3</w:t>
      </w:r>
      <w:r>
        <w:fldChar w:fldCharType="end"/>
      </w:r>
    </w:p>
    <w:p w14:paraId="36B0F492" w14:textId="2369DC27" w:rsidR="005E4128" w:rsidRDefault="005E412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800F4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800F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_Toc153524591 \h </w:instrText>
      </w:r>
      <w:r>
        <w:fldChar w:fldCharType="separate"/>
      </w:r>
      <w:r w:rsidR="00D96997">
        <w:t>3</w:t>
      </w:r>
      <w:r>
        <w:fldChar w:fldCharType="end"/>
      </w:r>
    </w:p>
    <w:p w14:paraId="3DA35E21" w14:textId="4D5B0C1A" w:rsidR="005E4128" w:rsidRDefault="005E412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800F4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800F4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_Toc153524592 \h </w:instrText>
      </w:r>
      <w:r>
        <w:fldChar w:fldCharType="separate"/>
      </w:r>
      <w:r w:rsidR="00D96997">
        <w:t>3</w:t>
      </w:r>
      <w:r>
        <w:fldChar w:fldCharType="end"/>
      </w:r>
    </w:p>
    <w:p w14:paraId="3F5EF0B4" w14:textId="54AEB364" w:rsidR="005E4128" w:rsidRDefault="005E412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800F4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800F4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_Toc153524593 \h </w:instrText>
      </w:r>
      <w:r>
        <w:fldChar w:fldCharType="separate"/>
      </w:r>
      <w:r w:rsidR="00D96997">
        <w:t>3</w:t>
      </w:r>
      <w:r>
        <w:fldChar w:fldCharType="end"/>
      </w:r>
    </w:p>
    <w:p w14:paraId="384505A1" w14:textId="19347895" w:rsidR="005E4128" w:rsidRDefault="005E4128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800F42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800F42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_Toc153524594 \h </w:instrText>
      </w:r>
      <w:r>
        <w:fldChar w:fldCharType="separate"/>
      </w:r>
      <w:r w:rsidR="00D96997">
        <w:t>3</w:t>
      </w:r>
      <w:r>
        <w:fldChar w:fldCharType="end"/>
      </w:r>
    </w:p>
    <w:p w14:paraId="4AF5BBF7" w14:textId="39CE622E" w:rsidR="005E4128" w:rsidRDefault="005E412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800F4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800F4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_Toc153524595 \h </w:instrText>
      </w:r>
      <w:r>
        <w:fldChar w:fldCharType="separate"/>
      </w:r>
      <w:r w:rsidR="00D96997">
        <w:t>4</w:t>
      </w:r>
      <w:r>
        <w:fldChar w:fldCharType="end"/>
      </w:r>
    </w:p>
    <w:p w14:paraId="325A0C2F" w14:textId="5038E1B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3524589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2BE56B3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D96997">
        <w:rPr>
          <w:rFonts w:cs="Arial"/>
          <w:lang w:eastAsia="ja-JP"/>
        </w:rPr>
        <w:t>11.3.12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D96997">
        <w:rPr>
          <w:rFonts w:cs="Arial"/>
        </w:rPr>
        <w:t>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1B4FDDA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5C7CA2" w:rsidRPr="005C7CA2">
        <w:rPr>
          <w:rFonts w:cs="Arial"/>
          <w:sz w:val="22"/>
          <w:szCs w:val="22"/>
          <w:lang w:eastAsia="ja-JP"/>
        </w:rPr>
        <w:t>Jerry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5C7CA2" w:rsidRPr="005C7CA2">
          <w:rPr>
            <w:rStyle w:val="Hyperlink"/>
            <w:rFonts w:cs="Arial"/>
            <w:bCs/>
            <w:lang w:eastAsia="ja-JP"/>
          </w:rPr>
          <w:t>jerry.wang@keysight.com</w:t>
        </w:r>
      </w:hyperlink>
      <w:r w:rsidR="005C7CA2">
        <w:rPr>
          <w:rFonts w:cs="Arial"/>
          <w:b/>
          <w:lang w:eastAsia="ja-JP"/>
        </w:rPr>
        <w:t xml:space="preserve"> </w:t>
      </w:r>
    </w:p>
    <w:p w14:paraId="362888C6" w14:textId="5E993650" w:rsidR="00DC22A9" w:rsidRDefault="00DC22A9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5C7CA2">
        <w:rPr>
          <w:rFonts w:cs="Arial"/>
          <w:sz w:val="22"/>
          <w:szCs w:val="22"/>
          <w:lang w:eastAsia="ja-JP"/>
        </w:rPr>
        <w:t>Kalahasti, Narendra</w:t>
      </w:r>
      <w:r>
        <w:rPr>
          <w:rFonts w:cs="Arial"/>
          <w:lang w:eastAsia="ja-JP"/>
        </w:rPr>
        <w:br/>
      </w:r>
      <w:r>
        <w:rPr>
          <w:rFonts w:cs="Arial"/>
          <w:lang w:eastAsia="ja-JP"/>
        </w:rPr>
        <w:tab/>
      </w:r>
      <w:hyperlink r:id="rId14" w:history="1">
        <w:r w:rsidRPr="00CF4DEE">
          <w:rPr>
            <w:rStyle w:val="Hyperlink"/>
            <w:rFonts w:cs="Arial"/>
            <w:lang w:eastAsia="ja-JP"/>
          </w:rPr>
          <w:t>Narendra.Kalahasti@anritsu.com</w:t>
        </w:r>
      </w:hyperlink>
      <w:r>
        <w:rPr>
          <w:rFonts w:cs="Arial"/>
          <w:lang w:eastAsia="ja-JP"/>
        </w:rPr>
        <w:t xml:space="preserve"> 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53524590"/>
      <w:r w:rsidRPr="007036CE">
        <w:rPr>
          <w:b/>
        </w:rPr>
        <w:t>Verification Test Summary</w:t>
      </w:r>
      <w:bookmarkEnd w:id="7"/>
      <w:bookmarkEnd w:id="8"/>
    </w:p>
    <w:p w14:paraId="015EF2B9" w14:textId="012BCAE5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D96997">
        <w:rPr>
          <w:rFonts w:cs="Arial"/>
          <w:lang w:eastAsia="ja-JP"/>
        </w:rPr>
        <w:t>11.3.12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24EDE831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F30853">
        <w:rPr>
          <w:rFonts w:cs="Arial"/>
        </w:rPr>
        <w:t>iwd-TTCN3-B2022-09_D23wk37</w:t>
      </w:r>
      <w:r w:rsidR="0048090B">
        <w:rPr>
          <w:rFonts w:cs="Arial"/>
        </w:rPr>
        <w:fldChar w:fldCharType="end"/>
      </w:r>
    </w:p>
    <w:p w14:paraId="32370A34" w14:textId="60A39AD2" w:rsidR="00D64AD6" w:rsidRDefault="00D64AD6" w:rsidP="00450A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D96997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  <w:r w:rsidR="00450A4D">
        <w:rPr>
          <w:rFonts w:cs="Arial"/>
          <w:lang w:eastAsia="ja-JP"/>
        </w:rPr>
        <w:t xml:space="preserve">, </w:t>
      </w:r>
      <w:r w:rsidR="00995373">
        <w:rPr>
          <w:rFonts w:cs="Arial"/>
          <w:lang w:eastAsia="ja-JP"/>
        </w:rPr>
        <w:br/>
      </w:r>
      <w:r w:rsidR="00450A4D" w:rsidRPr="00450A4D">
        <w:rPr>
          <w:rFonts w:cs="Arial"/>
          <w:lang w:eastAsia="ja-JP"/>
        </w:rPr>
        <w:t>Anritsu Protocol Conformance Test System ME7834NR</w:t>
      </w:r>
    </w:p>
    <w:p w14:paraId="048F347D" w14:textId="1F6621A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D96997">
        <w:rPr>
          <w:rFonts w:cs="Arial"/>
          <w:b/>
          <w:lang w:eastAsia="ja-JP"/>
        </w:rPr>
        <w:t>Qualcomm Snapdragon x70 5G Modem RF System</w:t>
      </w:r>
      <w:r w:rsidR="0048090B">
        <w:rPr>
          <w:rFonts w:cs="Arial"/>
          <w:b/>
          <w:lang w:eastAsia="ja-JP"/>
        </w:rPr>
        <w:fldChar w:fldCharType="end"/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53524591"/>
      <w:r w:rsidRPr="00854C55">
        <w:rPr>
          <w:b/>
        </w:rPr>
        <w:t>Corrections required</w:t>
      </w:r>
      <w:bookmarkEnd w:id="5"/>
      <w:bookmarkEnd w:id="6"/>
      <w:bookmarkEnd w:id="9"/>
    </w:p>
    <w:p w14:paraId="0D70BD53" w14:textId="203C93A1" w:rsidR="00007D89" w:rsidRDefault="008C6889" w:rsidP="00007D89">
      <w:pPr>
        <w:rPr>
          <w:noProof/>
        </w:rPr>
      </w:pPr>
      <w:r>
        <w:rPr>
          <w:noProof/>
        </w:rPr>
        <w:t>None</w:t>
      </w:r>
    </w:p>
    <w:p w14:paraId="5FB81122" w14:textId="77777777" w:rsidR="00EC68D4" w:rsidRPr="00854C55" w:rsidRDefault="00EC68D4" w:rsidP="00EC68D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153524592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3376348C" w14:textId="49777E32" w:rsidR="00EC68D4" w:rsidRPr="00662A05" w:rsidRDefault="00EC68D4" w:rsidP="00EC68D4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BandName  \* MERGEFORMAT </w:instrText>
      </w:r>
      <w:r w:rsidR="001459EF">
        <w:rPr>
          <w:rFonts w:cs="Arial"/>
        </w:rPr>
        <w:fldChar w:fldCharType="separate"/>
      </w:r>
      <w:r w:rsidR="00D96997">
        <w:rPr>
          <w:rFonts w:cs="Arial"/>
        </w:rPr>
        <w:t>NR band n257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 w:rsidRPr="00662A05">
        <w:rPr>
          <w:rFonts w:cs="Arial"/>
        </w:rPr>
        <w:t>u</w:t>
      </w:r>
      <w:r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>
        <w:rPr>
          <w:rFonts w:cs="Arial"/>
        </w:rPr>
        <w:t xml:space="preserve">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eAlg  \* MERGEFORMAT </w:instrText>
      </w:r>
      <w:r w:rsidR="001459EF">
        <w:rPr>
          <w:rFonts w:cs="Arial"/>
        </w:rPr>
        <w:fldChar w:fldCharType="separate"/>
      </w:r>
      <w:r w:rsidR="00D96997">
        <w:rPr>
          <w:rFonts w:cs="Arial"/>
        </w:rPr>
        <w:t>nea1</w:t>
      </w:r>
      <w:r w:rsidR="001459EF">
        <w:rPr>
          <w:rFonts w:cs="Arial"/>
        </w:rPr>
        <w:fldChar w:fldCharType="end"/>
      </w:r>
      <w:r w:rsidRPr="00662A05">
        <w:rPr>
          <w:rFonts w:cs="Arial"/>
        </w:rPr>
        <w:t xml:space="preserve"> and integrity 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iAlg  \* MERGEFORMAT </w:instrText>
      </w:r>
      <w:r w:rsidR="001459EF">
        <w:rPr>
          <w:rFonts w:cs="Arial"/>
        </w:rPr>
        <w:fldChar w:fldCharType="separate"/>
      </w:r>
      <w:r w:rsidR="00D96997">
        <w:rPr>
          <w:rFonts w:cs="Arial"/>
        </w:rPr>
        <w:t>nia1</w:t>
      </w:r>
      <w:r w:rsidR="001459EF">
        <w:rPr>
          <w:rFonts w:cs="Arial"/>
        </w:rPr>
        <w:fldChar w:fldCharType="end"/>
      </w:r>
      <w:r w:rsidR="002C320E">
        <w:rPr>
          <w:rFonts w:cs="Arial"/>
        </w:rPr>
        <w:t xml:space="preserve">. On Anritsu with band n258, </w:t>
      </w:r>
      <w:r w:rsidR="000847EB" w:rsidRPr="000847EB">
        <w:rPr>
          <w:rFonts w:cs="Arial"/>
        </w:rPr>
        <w:t>usig nea1 and nia1</w:t>
      </w: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153524593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7B2510DB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153524594"/>
      <w:r w:rsidR="00D96997">
        <w:rPr>
          <w:rStyle w:val="ui-provider"/>
          <w:b/>
          <w:bCs/>
        </w:rPr>
        <w:t>Qualcomm Snapdragon x70 5G Modem RF System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556D6AA0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D96997">
        <w:rPr>
          <w:rFonts w:cs="Arial"/>
        </w:rPr>
        <w:t>Qualcomm Snapdragon x70 5G Modem RF System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D96997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="004F1928">
        <w:rPr>
          <w:rFonts w:cs="Arial"/>
        </w:rPr>
        <w:t xml:space="preserve">, </w:t>
      </w:r>
      <w:r w:rsidR="004F1928" w:rsidRPr="004F1928">
        <w:rPr>
          <w:rFonts w:cs="Arial"/>
        </w:rPr>
        <w:t>Anritsu Protocol Conformance Test System ME7834NR</w:t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61843A14" w:rsidR="00EC68D4" w:rsidRDefault="009F23E9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EC68D4" w:rsidRPr="00C549CB">
        <w:rPr>
          <w:rFonts w:cs="Arial"/>
        </w:rPr>
        <w:t>TC_</w:t>
      </w:r>
      <w:r w:rsidR="00D20CA4">
        <w:fldChar w:fldCharType="begin"/>
      </w:r>
      <w:r w:rsidR="00D20CA4">
        <w:instrText xml:space="preserve"> DOCPROPERTY  TCname_  \* MERGEFORMAT </w:instrText>
      </w:r>
      <w:r w:rsidR="00D20CA4">
        <w:fldChar w:fldCharType="separate"/>
      </w:r>
      <w:r w:rsidR="00D96997">
        <w:t>11_3_12</w:t>
      </w:r>
      <w:r w:rsidR="00D20CA4">
        <w:fldChar w:fldCharType="end"/>
      </w:r>
      <w:r w:rsidR="00EC68D4">
        <w:rPr>
          <w:rFonts w:cs="Arial"/>
        </w:rPr>
        <w:t>_</w:t>
      </w:r>
      <w:r w:rsidR="00EC68D4" w:rsidRPr="00C549CB">
        <w:rPr>
          <w:rFonts w:cs="Arial"/>
        </w:rPr>
        <w:t>LOG.html</w:t>
      </w:r>
    </w:p>
    <w:p w14:paraId="57FDC5B6" w14:textId="42557DD5" w:rsidR="002A1BBD" w:rsidRPr="00C549CB" w:rsidRDefault="002A1BBD" w:rsidP="002A1B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9F23E9">
        <w:rPr>
          <w:rFonts w:cs="Arial"/>
        </w:rPr>
        <w:t>Anritsu</w:t>
      </w:r>
      <w:r>
        <w:rPr>
          <w:rFonts w:cs="Arial"/>
        </w:rPr>
        <w:t>/</w:t>
      </w:r>
      <w:r w:rsidRPr="00C549CB">
        <w:rPr>
          <w:rFonts w:cs="Arial"/>
        </w:rPr>
        <w:t>TC_</w:t>
      </w:r>
      <w:r w:rsidR="00D20CA4">
        <w:fldChar w:fldCharType="begin"/>
      </w:r>
      <w:r w:rsidR="00D20CA4">
        <w:instrText xml:space="preserve"> DOCPROPERTY  TCname_  \* MERGEFORMAT </w:instrText>
      </w:r>
      <w:r w:rsidR="00D20CA4">
        <w:fldChar w:fldCharType="separate"/>
      </w:r>
      <w:r w:rsidR="00D96997">
        <w:t>11_3_12</w:t>
      </w:r>
      <w:r w:rsidR="00D20CA4">
        <w:fldChar w:fldCharType="end"/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1251E08" w14:textId="77777777" w:rsidR="002A1BBD" w:rsidRPr="00C549CB" w:rsidRDefault="002A1BBD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124A2B30" w:rsidR="00EC68D4" w:rsidRDefault="002A1BBD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</w:t>
      </w:r>
      <w:r w:rsidR="009F23E9">
        <w:rPr>
          <w:rFonts w:cs="Arial"/>
        </w:rPr>
        <w:t>/</w:t>
      </w:r>
      <w:r w:rsidR="00EC68D4" w:rsidRPr="00C549CB">
        <w:rPr>
          <w:rFonts w:cs="Arial"/>
        </w:rPr>
        <w:t>TC_</w:t>
      </w:r>
      <w:r w:rsidR="00D20CA4">
        <w:fldChar w:fldCharType="begin"/>
      </w:r>
      <w:r w:rsidR="00D20CA4">
        <w:instrText xml:space="preserve"> DOCPROPERTY  TCname_  \* MERGEFORMAT </w:instrText>
      </w:r>
      <w:r w:rsidR="00D20CA4">
        <w:fldChar w:fldCharType="separate"/>
      </w:r>
      <w:r w:rsidR="00D96997">
        <w:t>11_3_12</w:t>
      </w:r>
      <w:r w:rsidR="00D20CA4">
        <w:fldChar w:fldCharType="end"/>
      </w:r>
      <w:r w:rsidR="00EC68D4">
        <w:rPr>
          <w:rFonts w:cs="Arial"/>
        </w:rPr>
        <w:t>_</w:t>
      </w:r>
      <w:r w:rsidR="00EC68D4" w:rsidRPr="00C549CB">
        <w:rPr>
          <w:rFonts w:cs="Arial"/>
        </w:rPr>
        <w:t>PIXIT.xml</w:t>
      </w:r>
    </w:p>
    <w:p w14:paraId="12599D61" w14:textId="2DC68D7C" w:rsidR="002A1BBD" w:rsidRDefault="002A1BBD" w:rsidP="002A1B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9F23E9">
        <w:rPr>
          <w:rFonts w:cs="Arial"/>
        </w:rPr>
        <w:t>Anritsu</w:t>
      </w:r>
      <w:r>
        <w:rPr>
          <w:rFonts w:cs="Arial"/>
        </w:rPr>
        <w:t>/</w:t>
      </w:r>
      <w:r w:rsidRPr="00C549CB">
        <w:rPr>
          <w:rFonts w:cs="Arial"/>
        </w:rPr>
        <w:t>TC_</w:t>
      </w:r>
      <w:r w:rsidR="00D20CA4">
        <w:fldChar w:fldCharType="begin"/>
      </w:r>
      <w:r w:rsidR="00D20CA4">
        <w:instrText xml:space="preserve"> DOCPROPERTY  TCname_  \* MERGEFORMAT </w:instrText>
      </w:r>
      <w:r w:rsidR="00D20CA4">
        <w:fldChar w:fldCharType="separate"/>
      </w:r>
      <w:r w:rsidR="00D96997">
        <w:t>11_3_12</w:t>
      </w:r>
      <w:r w:rsidR="00D20CA4">
        <w:fldChar w:fldCharType="end"/>
      </w:r>
      <w:r>
        <w:rPr>
          <w:rFonts w:cs="Arial"/>
        </w:rPr>
        <w:t>_</w:t>
      </w:r>
      <w:r w:rsidRPr="00C549CB">
        <w:rPr>
          <w:rFonts w:cs="Arial"/>
        </w:rPr>
        <w:t>PIXIT.</w:t>
      </w:r>
      <w:r w:rsidR="00EE43E4">
        <w:rPr>
          <w:rFonts w:cs="Arial"/>
        </w:rPr>
        <w:t>txt</w:t>
      </w:r>
    </w:p>
    <w:p w14:paraId="42B41A16" w14:textId="77777777" w:rsidR="002A1BBD" w:rsidRDefault="002A1BBD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lastRenderedPageBreak/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153524595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1DF27589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D96997">
              <w:rPr>
                <w:rFonts w:cs="Arial"/>
                <w:b/>
                <w:noProof/>
                <w:sz w:val="18"/>
              </w:rPr>
              <w:t>240031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D96997">
              <w:rPr>
                <w:rFonts w:cs="Arial"/>
                <w:bCs/>
                <w:sz w:val="18"/>
              </w:rPr>
              <w:t>Addition of NR5GC UAC testcase 11.3.12 in FR2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8599A" w14:textId="77777777" w:rsidR="008A7BBC" w:rsidRDefault="008A7BBC">
      <w:r>
        <w:separator/>
      </w:r>
    </w:p>
  </w:endnote>
  <w:endnote w:type="continuationSeparator" w:id="0">
    <w:p w14:paraId="697779E1" w14:textId="77777777" w:rsidR="008A7BBC" w:rsidRDefault="008A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43812" w14:textId="77777777" w:rsidR="008A7BBC" w:rsidRDefault="008A7BBC">
      <w:r>
        <w:separator/>
      </w:r>
    </w:p>
  </w:footnote>
  <w:footnote w:type="continuationSeparator" w:id="0">
    <w:p w14:paraId="37F0C316" w14:textId="77777777" w:rsidR="008A7BBC" w:rsidRDefault="008A7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768892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73A90"/>
    <w:rsid w:val="000847EB"/>
    <w:rsid w:val="000A6394"/>
    <w:rsid w:val="000B0149"/>
    <w:rsid w:val="000B7FED"/>
    <w:rsid w:val="000C038A"/>
    <w:rsid w:val="000C6598"/>
    <w:rsid w:val="000D44B3"/>
    <w:rsid w:val="000E0D26"/>
    <w:rsid w:val="00121EB1"/>
    <w:rsid w:val="001459EF"/>
    <w:rsid w:val="00145D43"/>
    <w:rsid w:val="00192C46"/>
    <w:rsid w:val="001A08B3"/>
    <w:rsid w:val="001A7B60"/>
    <w:rsid w:val="001B52F0"/>
    <w:rsid w:val="001B7A65"/>
    <w:rsid w:val="001E41F3"/>
    <w:rsid w:val="001E790C"/>
    <w:rsid w:val="0025013A"/>
    <w:rsid w:val="0026004D"/>
    <w:rsid w:val="002640DD"/>
    <w:rsid w:val="00272C27"/>
    <w:rsid w:val="00275D12"/>
    <w:rsid w:val="00284FEB"/>
    <w:rsid w:val="002860C4"/>
    <w:rsid w:val="002A1BBD"/>
    <w:rsid w:val="002B56B2"/>
    <w:rsid w:val="002B5741"/>
    <w:rsid w:val="002C320E"/>
    <w:rsid w:val="002E472E"/>
    <w:rsid w:val="00300A0F"/>
    <w:rsid w:val="00305409"/>
    <w:rsid w:val="003609EF"/>
    <w:rsid w:val="0036231A"/>
    <w:rsid w:val="00374DD4"/>
    <w:rsid w:val="00383856"/>
    <w:rsid w:val="003A5FC4"/>
    <w:rsid w:val="003E1A36"/>
    <w:rsid w:val="00410371"/>
    <w:rsid w:val="004242F1"/>
    <w:rsid w:val="0042632C"/>
    <w:rsid w:val="00450A4D"/>
    <w:rsid w:val="0048090B"/>
    <w:rsid w:val="004A437D"/>
    <w:rsid w:val="004B75B7"/>
    <w:rsid w:val="004F1928"/>
    <w:rsid w:val="005141D9"/>
    <w:rsid w:val="0051580D"/>
    <w:rsid w:val="00523CC3"/>
    <w:rsid w:val="00547111"/>
    <w:rsid w:val="005563D5"/>
    <w:rsid w:val="00562FC1"/>
    <w:rsid w:val="00592D74"/>
    <w:rsid w:val="00593C5A"/>
    <w:rsid w:val="005B39DB"/>
    <w:rsid w:val="005C7CA2"/>
    <w:rsid w:val="005E2C44"/>
    <w:rsid w:val="005E4128"/>
    <w:rsid w:val="00621188"/>
    <w:rsid w:val="00622653"/>
    <w:rsid w:val="006257ED"/>
    <w:rsid w:val="00635690"/>
    <w:rsid w:val="00653DE4"/>
    <w:rsid w:val="00665C47"/>
    <w:rsid w:val="00691655"/>
    <w:rsid w:val="00695808"/>
    <w:rsid w:val="006B46FB"/>
    <w:rsid w:val="006E21FB"/>
    <w:rsid w:val="006F040A"/>
    <w:rsid w:val="0072189A"/>
    <w:rsid w:val="00745C21"/>
    <w:rsid w:val="00766C95"/>
    <w:rsid w:val="00780A5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BBC"/>
    <w:rsid w:val="008C6889"/>
    <w:rsid w:val="008D3CCC"/>
    <w:rsid w:val="008D4170"/>
    <w:rsid w:val="008E6B54"/>
    <w:rsid w:val="008F3789"/>
    <w:rsid w:val="008F686C"/>
    <w:rsid w:val="00902AC8"/>
    <w:rsid w:val="009148DE"/>
    <w:rsid w:val="00941E30"/>
    <w:rsid w:val="009777D9"/>
    <w:rsid w:val="00991B88"/>
    <w:rsid w:val="00995373"/>
    <w:rsid w:val="009A1BA7"/>
    <w:rsid w:val="009A5753"/>
    <w:rsid w:val="009A579D"/>
    <w:rsid w:val="009D3791"/>
    <w:rsid w:val="009E3297"/>
    <w:rsid w:val="009F1BA2"/>
    <w:rsid w:val="009F23E9"/>
    <w:rsid w:val="009F734F"/>
    <w:rsid w:val="00A051C2"/>
    <w:rsid w:val="00A246B6"/>
    <w:rsid w:val="00A26E3B"/>
    <w:rsid w:val="00A47E70"/>
    <w:rsid w:val="00A50CF0"/>
    <w:rsid w:val="00A7671C"/>
    <w:rsid w:val="00A95BA2"/>
    <w:rsid w:val="00AA2CBC"/>
    <w:rsid w:val="00AC2FE1"/>
    <w:rsid w:val="00AC5820"/>
    <w:rsid w:val="00AD1CD8"/>
    <w:rsid w:val="00AE5142"/>
    <w:rsid w:val="00B0233C"/>
    <w:rsid w:val="00B258BB"/>
    <w:rsid w:val="00B26181"/>
    <w:rsid w:val="00B60F1A"/>
    <w:rsid w:val="00B67B97"/>
    <w:rsid w:val="00B968C8"/>
    <w:rsid w:val="00BA3EC5"/>
    <w:rsid w:val="00BA51D9"/>
    <w:rsid w:val="00BB5DFC"/>
    <w:rsid w:val="00BD279D"/>
    <w:rsid w:val="00BD6BB8"/>
    <w:rsid w:val="00C66BA2"/>
    <w:rsid w:val="00C74298"/>
    <w:rsid w:val="00C870F6"/>
    <w:rsid w:val="00C95985"/>
    <w:rsid w:val="00CC5026"/>
    <w:rsid w:val="00CC68D0"/>
    <w:rsid w:val="00D03462"/>
    <w:rsid w:val="00D03F9A"/>
    <w:rsid w:val="00D06D51"/>
    <w:rsid w:val="00D17225"/>
    <w:rsid w:val="00D20CA4"/>
    <w:rsid w:val="00D24991"/>
    <w:rsid w:val="00D353CA"/>
    <w:rsid w:val="00D50255"/>
    <w:rsid w:val="00D64AD6"/>
    <w:rsid w:val="00D64AE6"/>
    <w:rsid w:val="00D66520"/>
    <w:rsid w:val="00D84AE9"/>
    <w:rsid w:val="00D96997"/>
    <w:rsid w:val="00DA5953"/>
    <w:rsid w:val="00DC22A9"/>
    <w:rsid w:val="00DE34CF"/>
    <w:rsid w:val="00E13F3D"/>
    <w:rsid w:val="00E34898"/>
    <w:rsid w:val="00E54D0C"/>
    <w:rsid w:val="00E92400"/>
    <w:rsid w:val="00EB09B7"/>
    <w:rsid w:val="00EC68D4"/>
    <w:rsid w:val="00EE43E4"/>
    <w:rsid w:val="00EE7D7C"/>
    <w:rsid w:val="00F01CF0"/>
    <w:rsid w:val="00F1069C"/>
    <w:rsid w:val="00F2409A"/>
    <w:rsid w:val="00F25D98"/>
    <w:rsid w:val="00F2700A"/>
    <w:rsid w:val="00F300FB"/>
    <w:rsid w:val="00F30853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character" w:styleId="UnresolvedMention">
    <w:name w:val="Unresolved Mention"/>
    <w:basedOn w:val="DefaultParagraphFont"/>
    <w:uiPriority w:val="99"/>
    <w:semiHidden/>
    <w:unhideWhenUsed/>
    <w:rsid w:val="00DC2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erry.wang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4</Pages>
  <Words>492</Words>
  <Characters>4833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57</cp:revision>
  <cp:lastPrinted>1900-01-01T00:00:00Z</cp:lastPrinted>
  <dcterms:created xsi:type="dcterms:W3CDTF">2023-12-11T16:00:00Z</dcterms:created>
  <dcterms:modified xsi:type="dcterms:W3CDTF">2024-02-26T15:43:00Z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240030</vt:i4>
  </property>
  <property fmtid="{D5CDD505-2E9C-101B-9397-08002B2CF9AE}" pid="9" name="Spec#">
    <vt:lpwstr>38.523-3</vt:lpwstr>
  </property>
  <property fmtid="{D5CDD505-2E9C-101B-9397-08002B2CF9AE}" pid="10" name="Cr#">
    <vt:i4>3310</vt:i4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Keysight Technologies, ANRITSU</vt:lpwstr>
  </property>
  <property fmtid="{D5CDD505-2E9C-101B-9397-08002B2CF9AE}" pid="14" name="SourceIfTsg">
    <vt:lpwstr>R5</vt:lpwstr>
  </property>
  <property fmtid="{D5CDD505-2E9C-101B-9397-08002B2CF9AE}" pid="15" name="RelatedWis">
    <vt:lpwstr>TEI15_Test</vt:lpwstr>
  </property>
  <property fmtid="{D5CDD505-2E9C-101B-9397-08002B2CF9AE}" pid="16" name="Cat">
    <vt:lpwstr>B</vt:lpwstr>
  </property>
  <property fmtid="{D5CDD505-2E9C-101B-9397-08002B2CF9AE}" pid="17" name="ResDate">
    <vt:lpwstr>2023-12-15</vt:lpwstr>
  </property>
  <property fmtid="{D5CDD505-2E9C-101B-9397-08002B2CF9AE}" pid="18" name="Release">
    <vt:lpwstr>Rel-17</vt:lpwstr>
  </property>
  <property fmtid="{D5CDD505-2E9C-101B-9397-08002B2CF9AE}" pid="19" name="CrTitle">
    <vt:lpwstr>Addition of NR5GC UAC testcase 11.3.12 in FR2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iwd-TTCN3-B2022-09_D23wk37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Qualcomm Snapdragon x70 5G Modem RF System</vt:lpwstr>
  </property>
  <property fmtid="{D5CDD505-2E9C-101B-9397-08002B2CF9AE}" pid="24" name="TCname">
    <vt:lpwstr>11.3.12</vt:lpwstr>
  </property>
  <property fmtid="{D5CDD505-2E9C-101B-9397-08002B2CF9AE}" pid="25" name="TestSuiteName">
    <vt:lpwstr>NR5GC</vt:lpwstr>
  </property>
  <property fmtid="{D5CDD505-2E9C-101B-9397-08002B2CF9AE}" pid="26" name="BandName">
    <vt:lpwstr>NR band n257</vt:lpwstr>
  </property>
  <property fmtid="{D5CDD505-2E9C-101B-9397-08002B2CF9AE}" pid="27" name="eAlg">
    <vt:lpwstr>nea1</vt:lpwstr>
  </property>
  <property fmtid="{D5CDD505-2E9C-101B-9397-08002B2CF9AE}" pid="28" name="iAlg">
    <vt:lpwstr>nia1</vt:lpwstr>
  </property>
  <property fmtid="{D5CDD505-2E9C-101B-9397-08002B2CF9AE}" pid="29" name="TCname_">
    <vt:lpwstr>11_3_12</vt:lpwstr>
  </property>
</Properties>
</file>