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8D22C" w14:textId="28DFADAA" w:rsidR="0024521E" w:rsidRDefault="0024521E" w:rsidP="002452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51726C">
          <w:rPr>
            <w:b/>
            <w:i/>
            <w:noProof/>
            <w:sz w:val="28"/>
          </w:rPr>
          <w:t>199</w:t>
        </w:r>
      </w:fldSimple>
    </w:p>
    <w:p w14:paraId="25C3E6AF" w14:textId="77777777" w:rsidR="0024521E" w:rsidRDefault="0024521E" w:rsidP="0024521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521E" w14:paraId="24F245E0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5956C" w14:textId="77777777" w:rsidR="0024521E" w:rsidRDefault="0024521E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4521E" w14:paraId="3440123B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F5C97" w14:textId="77777777" w:rsidR="0024521E" w:rsidRDefault="0024521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521E" w14:paraId="67EE6B1B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82133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24A431E0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408FD2E2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9A0D67" w14:textId="77777777" w:rsidR="0024521E" w:rsidRPr="00410371" w:rsidRDefault="0024521E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901186F" w14:textId="77777777" w:rsidR="0024521E" w:rsidRDefault="0024521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3495E" w14:textId="77777777" w:rsidR="0024521E" w:rsidRPr="00410371" w:rsidRDefault="0024521E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0194</w:t>
              </w:r>
            </w:fldSimple>
          </w:p>
        </w:tc>
        <w:tc>
          <w:tcPr>
            <w:tcW w:w="709" w:type="dxa"/>
          </w:tcPr>
          <w:p w14:paraId="10F27C7C" w14:textId="77777777" w:rsidR="0024521E" w:rsidRDefault="0024521E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9E52A6" w14:textId="74668A83" w:rsidR="0024521E" w:rsidRPr="00410371" w:rsidRDefault="0051726C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1D58D95" w14:textId="77777777" w:rsidR="0024521E" w:rsidRDefault="0024521E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A580D2" w14:textId="5A61AABC" w:rsidR="0024521E" w:rsidRPr="00410371" w:rsidRDefault="0024521E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51726C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BBD25" w14:textId="77777777" w:rsidR="0024521E" w:rsidRDefault="0024521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4521E" w14:paraId="65932536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A148C" w14:textId="77777777" w:rsidR="0024521E" w:rsidRDefault="0024521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4521E" w14:paraId="0C0B2C29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07671A" w14:textId="77777777" w:rsidR="0024521E" w:rsidRPr="00F25D98" w:rsidRDefault="0024521E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521E" w14:paraId="4727FC75" w14:textId="77777777" w:rsidTr="00BD0D20">
        <w:tc>
          <w:tcPr>
            <w:tcW w:w="9641" w:type="dxa"/>
            <w:gridSpan w:val="9"/>
          </w:tcPr>
          <w:p w14:paraId="23A9E0F6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0CEC18" w14:textId="77777777" w:rsidR="0024521E" w:rsidRDefault="0024521E" w:rsidP="002452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521E" w14:paraId="5CF6FAAD" w14:textId="77777777" w:rsidTr="00BD0D20">
        <w:tc>
          <w:tcPr>
            <w:tcW w:w="2835" w:type="dxa"/>
          </w:tcPr>
          <w:p w14:paraId="5ECA3B85" w14:textId="77777777" w:rsidR="0024521E" w:rsidRDefault="0024521E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5A3F40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93D3D" w14:textId="77777777" w:rsidR="0024521E" w:rsidRDefault="0024521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EF0F78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316547" w14:textId="77777777" w:rsidR="0024521E" w:rsidRDefault="0024521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074A34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B69EEF" w14:textId="77777777" w:rsidR="0024521E" w:rsidRDefault="0024521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FBFBFB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EBF20" w14:textId="77777777" w:rsidR="0024521E" w:rsidRDefault="0024521E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FBA6B4" w14:textId="77777777" w:rsidR="0024521E" w:rsidRDefault="0024521E" w:rsidP="002452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521E" w14:paraId="54D8B89D" w14:textId="77777777" w:rsidTr="00BD0D20">
        <w:tc>
          <w:tcPr>
            <w:tcW w:w="9640" w:type="dxa"/>
            <w:gridSpan w:val="11"/>
          </w:tcPr>
          <w:p w14:paraId="1636F16E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39BC6F72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2F4CF5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81863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f_POS_NR_CheckCapabilities_NR_Ecid</w:t>
              </w:r>
            </w:fldSimple>
          </w:p>
        </w:tc>
      </w:tr>
      <w:tr w:rsidR="0024521E" w14:paraId="2F26274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D0C4E52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255477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03DB1B1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5BEBF83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5FF2C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4521E" w14:paraId="34ACCCC1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7AC2977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F6C5B" w14:textId="7B6CC98C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4521E" w14:paraId="65918DD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437DEF4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71247C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43B2AAE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BFABD42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3B4C23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NR_pos_enh-UEConTest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E4DFA3" w14:textId="77777777" w:rsidR="0024521E" w:rsidRDefault="0024521E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4530B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2BD3E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2023-12-14</w:t>
              </w:r>
            </w:fldSimple>
          </w:p>
        </w:tc>
      </w:tr>
      <w:tr w:rsidR="0024521E" w14:paraId="332C5F6E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852F5F3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22E30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A2C926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0B64E2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A2723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055C7D7B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55C039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BC2C91" w14:textId="77777777" w:rsidR="0024521E" w:rsidRDefault="0024521E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0672B1" w14:textId="77777777" w:rsidR="0024521E" w:rsidRDefault="0024521E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ADD18" w14:textId="77777777" w:rsidR="0024521E" w:rsidRDefault="0024521E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B0D807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4521E" w14:paraId="1CD372A5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4691C1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526A2F" w14:textId="77777777" w:rsidR="0024521E" w:rsidRDefault="0024521E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C07B72" w14:textId="77777777" w:rsidR="0024521E" w:rsidRDefault="0024521E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4C8D3F" w14:textId="77777777" w:rsidR="0024521E" w:rsidRPr="007C2097" w:rsidRDefault="0024521E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4521E" w14:paraId="7F8EB013" w14:textId="77777777" w:rsidTr="00BD0D20">
        <w:tc>
          <w:tcPr>
            <w:tcW w:w="1843" w:type="dxa"/>
          </w:tcPr>
          <w:p w14:paraId="76E1E5BA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36FCD7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63F53265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05BF4B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32438" w14:textId="77777777" w:rsidR="0024521E" w:rsidRPr="00B7397C" w:rsidRDefault="0024521E" w:rsidP="0024521E">
            <w:pPr>
              <w:pStyle w:val="CRCoverPage"/>
              <w:spacing w:after="0"/>
              <w:rPr>
                <w:rFonts w:cs="Arial"/>
                <w:noProof/>
              </w:rPr>
            </w:pPr>
            <w:r w:rsidRPr="00B7397C">
              <w:rPr>
                <w:rFonts w:cs="Arial"/>
                <w:noProof/>
              </w:rPr>
              <w:t xml:space="preserve">The IE </w:t>
            </w:r>
            <w:r w:rsidRPr="00B7397C">
              <w:rPr>
                <w:rStyle w:val="HTMLCode"/>
                <w:rFonts w:ascii="Arial" w:hAnsi="Arial" w:cs="Arial"/>
              </w:rPr>
              <w:t>nr-ECID-MeasSupported-r16</w:t>
            </w:r>
            <w:r w:rsidRPr="00B7397C">
              <w:rPr>
                <w:rFonts w:cs="Arial"/>
                <w:noProof/>
              </w:rPr>
              <w:t xml:space="preserve"> is a BIT STRING with (SIZE(1..8)). In the function  f_POS_NR_CheckCapabilities_NR_Ecid each bit from </w:t>
            </w:r>
          </w:p>
          <w:p w14:paraId="5C214871" w14:textId="77777777" w:rsidR="0024521E" w:rsidRPr="00B7397C" w:rsidRDefault="0024521E" w:rsidP="0024521E">
            <w:pPr>
              <w:pStyle w:val="CRCoverPage"/>
              <w:spacing w:after="0"/>
              <w:rPr>
                <w:rStyle w:val="HTMLCode"/>
                <w:rFonts w:ascii="Arial" w:hAnsi="Arial" w:cs="Arial"/>
              </w:rPr>
            </w:pPr>
            <w:r w:rsidRPr="00B7397C">
              <w:rPr>
                <w:rStyle w:val="HTMLCode"/>
                <w:rFonts w:ascii="Arial" w:hAnsi="Arial" w:cs="Arial"/>
              </w:rPr>
              <w:t>nr-ECID-MeasSupported-r16 is compared one by one to the bits from v_Bitstring, a 4 bit bistring.</w:t>
            </w:r>
          </w:p>
          <w:p w14:paraId="03E4F790" w14:textId="77777777" w:rsidR="0024521E" w:rsidRPr="00B7397C" w:rsidRDefault="0024521E" w:rsidP="0024521E">
            <w:pPr>
              <w:pStyle w:val="CRCoverPage"/>
              <w:spacing w:after="0"/>
              <w:rPr>
                <w:rStyle w:val="HTMLCode"/>
                <w:rFonts w:ascii="Arial" w:hAnsi="Arial" w:cs="Arial"/>
              </w:rPr>
            </w:pPr>
          </w:p>
          <w:p w14:paraId="1788536D" w14:textId="01FA00FE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  <w:r w:rsidRPr="00B7397C">
              <w:rPr>
                <w:rStyle w:val="HTMLCode"/>
                <w:rFonts w:ascii="Arial" w:hAnsi="Arial" w:cs="Arial"/>
              </w:rPr>
              <w:t xml:space="preserve">As the size of nr-ECID-MeasSupported-r16 can go up to 8 bits, some UEs report more than 4 bits for the nr-ECID-MeasSupported-r16. When comparing </w:t>
            </w:r>
            <w:r>
              <w:rPr>
                <w:rStyle w:val="HTMLCode"/>
                <w:rFonts w:ascii="Arial" w:hAnsi="Arial" w:cs="Arial"/>
              </w:rPr>
              <w:t xml:space="preserve">it </w:t>
            </w:r>
            <w:r w:rsidRPr="00B7397C">
              <w:rPr>
                <w:rStyle w:val="HTMLCode"/>
                <w:rFonts w:ascii="Arial" w:hAnsi="Arial" w:cs="Arial"/>
              </w:rPr>
              <w:t>with v_Bitstring, if the nr-ECID-MeasSupported-r16 is longer than 4 bits, we may try to access a value from v_Bitstring that is not defined</w:t>
            </w:r>
            <w:r>
              <w:rPr>
                <w:rStyle w:val="HTMLCode"/>
                <w:rFonts w:ascii="Arial" w:hAnsi="Arial" w:cs="Arial"/>
              </w:rPr>
              <w:t xml:space="preserve"> (from 5</w:t>
            </w:r>
            <w:r w:rsidRPr="00B7397C">
              <w:rPr>
                <w:rStyle w:val="HTMLCode"/>
                <w:rFonts w:ascii="Arial" w:hAnsi="Arial" w:cs="Arial"/>
                <w:vertAlign w:val="superscript"/>
              </w:rPr>
              <w:t>th</w:t>
            </w:r>
            <w:r>
              <w:rPr>
                <w:rStyle w:val="HTMLCode"/>
                <w:rFonts w:ascii="Arial" w:hAnsi="Arial" w:cs="Arial"/>
              </w:rPr>
              <w:t xml:space="preserve"> up to 8</w:t>
            </w:r>
            <w:r w:rsidRPr="00B7397C">
              <w:rPr>
                <w:rStyle w:val="HTMLCode"/>
                <w:rFonts w:ascii="Arial" w:hAnsi="Arial" w:cs="Arial"/>
                <w:vertAlign w:val="superscript"/>
              </w:rPr>
              <w:t>th</w:t>
            </w:r>
            <w:r>
              <w:rPr>
                <w:rStyle w:val="HTMLCode"/>
                <w:rFonts w:ascii="Arial" w:hAnsi="Arial" w:cs="Arial"/>
              </w:rPr>
              <w:t xml:space="preserve"> bit)</w:t>
            </w:r>
            <w:r w:rsidRPr="00B7397C">
              <w:rPr>
                <w:rStyle w:val="HTMLCode"/>
                <w:rFonts w:ascii="Arial" w:hAnsi="Arial" w:cs="Arial"/>
              </w:rPr>
              <w:t>, causing TC o fail.</w:t>
            </w:r>
          </w:p>
        </w:tc>
      </w:tr>
      <w:tr w:rsidR="0024521E" w14:paraId="416CBA4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B3690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92566" w14:textId="77777777" w:rsidR="0024521E" w:rsidRDefault="0024521E" w:rsidP="0024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197CD8C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247BA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66491" w14:textId="6F04D428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B7397C">
              <w:t>f_POS_NR_CheckCapabilities_NR_Ecid</w:t>
            </w:r>
            <w:r>
              <w:t xml:space="preserve"> in a way that the index of v_Bitstring is not exceeeded</w:t>
            </w:r>
          </w:p>
        </w:tc>
      </w:tr>
      <w:tr w:rsidR="0024521E" w14:paraId="49E8180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53C9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2BC6" w14:textId="77777777" w:rsidR="0024521E" w:rsidRDefault="0024521E" w:rsidP="0024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7E2198F9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EEC139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78B23" w14:textId="274BF21B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24521E" w14:paraId="5BF2F518" w14:textId="77777777" w:rsidTr="00BD0D20">
        <w:tc>
          <w:tcPr>
            <w:tcW w:w="2694" w:type="dxa"/>
            <w:gridSpan w:val="2"/>
          </w:tcPr>
          <w:p w14:paraId="69F691CC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443D5D" w14:textId="77777777" w:rsidR="0024521E" w:rsidRDefault="0024521E" w:rsidP="0024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562F4F6A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19188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8D2E4" w14:textId="2793ABAF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  <w:r w:rsidRPr="00EB77E9">
              <w:rPr>
                <w:noProof/>
              </w:rPr>
              <w:t>9.3.1.2, 9.3.3.1, 9.3.4.1, 9.3.4.2, 9.3.4.3, 9.3.4.4</w:t>
            </w:r>
          </w:p>
        </w:tc>
      </w:tr>
      <w:tr w:rsidR="0024521E" w14:paraId="767B7F0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6867F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2B30B" w14:textId="77777777" w:rsidR="0024521E" w:rsidRDefault="0024521E" w:rsidP="0024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40C4C1C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59EDC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6C646C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553881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65B2B0" w14:textId="77777777" w:rsidR="0024521E" w:rsidRDefault="0024521E" w:rsidP="0024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4CD4C" w14:textId="77777777" w:rsidR="0024521E" w:rsidRDefault="0024521E" w:rsidP="0024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521E" w14:paraId="5A48608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A37EB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029A8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F276" w14:textId="7E443FF2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14904D" w14:textId="77777777" w:rsidR="0024521E" w:rsidRDefault="0024521E" w:rsidP="0024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0C87E" w14:textId="177CFBA5" w:rsidR="0024521E" w:rsidRDefault="0024521E" w:rsidP="0024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521E" w14:paraId="74128C3E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C7503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1B6A0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FD5B" w14:textId="1B5628FF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F4EBE" w14:textId="77777777" w:rsidR="0024521E" w:rsidRDefault="0024521E" w:rsidP="0024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CC231" w14:textId="30CE9F1E" w:rsidR="0024521E" w:rsidRDefault="0024521E" w:rsidP="0024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521E" w14:paraId="1CFC41C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B1A71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21488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A50B6" w14:textId="536F6F6A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755DF" w14:textId="77777777" w:rsidR="0024521E" w:rsidRDefault="0024521E" w:rsidP="0024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61A4F" w14:textId="01BB01E4" w:rsidR="0024521E" w:rsidRDefault="0024521E" w:rsidP="0024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521E" w14:paraId="31225CD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483E1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409A2" w14:textId="77777777" w:rsidR="0024521E" w:rsidRDefault="0024521E" w:rsidP="0024521E">
            <w:pPr>
              <w:pStyle w:val="CRCoverPage"/>
              <w:spacing w:after="0"/>
              <w:rPr>
                <w:noProof/>
              </w:rPr>
            </w:pPr>
          </w:p>
        </w:tc>
      </w:tr>
      <w:tr w:rsidR="0024521E" w14:paraId="43018822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0D83D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442BF" w14:textId="77777777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521E" w:rsidRPr="008863B9" w14:paraId="1033344F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D045A9" w14:textId="77777777" w:rsidR="0024521E" w:rsidRPr="008863B9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0D3EE8" w14:textId="77777777" w:rsidR="0024521E" w:rsidRPr="008863B9" w:rsidRDefault="0024521E" w:rsidP="00245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521E" w14:paraId="1D55D401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A6F01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12498" w14:textId="77777777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C7E0A4" w14:textId="77777777" w:rsidR="0024521E" w:rsidRDefault="0024521E" w:rsidP="0024521E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5346232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9676095" w14:textId="5BD05F1A" w:rsidR="0024521E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521E" w:rsidRPr="00722D56">
        <w:rPr>
          <w:rFonts w:cs="Arial"/>
          <w:iCs/>
        </w:rPr>
        <w:t>Table of Contents</w:t>
      </w:r>
      <w:r w:rsidR="0024521E">
        <w:tab/>
      </w:r>
      <w:r w:rsidR="0024521E">
        <w:fldChar w:fldCharType="begin"/>
      </w:r>
      <w:r w:rsidR="0024521E">
        <w:instrText xml:space="preserve"> PAGEREF _Toc153462323 \h </w:instrText>
      </w:r>
      <w:r w:rsidR="0024521E">
        <w:fldChar w:fldCharType="separate"/>
      </w:r>
      <w:r w:rsidR="0024521E">
        <w:t>2</w:t>
      </w:r>
      <w:r w:rsidR="0024521E">
        <w:fldChar w:fldCharType="end"/>
      </w:r>
    </w:p>
    <w:p w14:paraId="5DF0F8E9" w14:textId="0540BFF6" w:rsidR="0024521E" w:rsidRDefault="002452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22D56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22D5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_Toc153462324 \h </w:instrText>
      </w:r>
      <w:r>
        <w:fldChar w:fldCharType="separate"/>
      </w:r>
      <w:r>
        <w:t>2</w:t>
      </w:r>
      <w:r>
        <w:fldChar w:fldCharType="end"/>
      </w:r>
    </w:p>
    <w:p w14:paraId="0089F91C" w14:textId="4CF7DD8F" w:rsidR="0024521E" w:rsidRDefault="002452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22D5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22D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_Toc153462325 \h </w:instrText>
      </w:r>
      <w:r>
        <w:fldChar w:fldCharType="separate"/>
      </w:r>
      <w:r>
        <w:t>3</w:t>
      </w:r>
      <w:r>
        <w:fldChar w:fldCharType="end"/>
      </w:r>
    </w:p>
    <w:p w14:paraId="48266151" w14:textId="2760FCE6" w:rsidR="0024521E" w:rsidRDefault="0024521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22D56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22D56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_Toc153462326 \h </w:instrText>
      </w:r>
      <w:r>
        <w:fldChar w:fldCharType="separate"/>
      </w:r>
      <w:r>
        <w:t>3</w:t>
      </w:r>
      <w:r>
        <w:fldChar w:fldCharType="end"/>
      </w:r>
    </w:p>
    <w:p w14:paraId="0EF774CC" w14:textId="3B5A11BD" w:rsidR="0024521E" w:rsidRPr="00D268E5" w:rsidRDefault="00007D89" w:rsidP="0024521E">
      <w:pPr>
        <w:pStyle w:val="Heading1"/>
        <w:numPr>
          <w:ilvl w:val="0"/>
          <w:numId w:val="4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24521E" w:rsidRPr="00C81AFC">
        <w:rPr>
          <w:rFonts w:cs="Arial"/>
        </w:rPr>
        <w:t xml:space="preserve"> </w:t>
      </w:r>
      <w:bookmarkStart w:id="1" w:name="_Toc122434485"/>
      <w:bookmarkStart w:id="2" w:name="_Toc136346705"/>
      <w:bookmarkStart w:id="3" w:name="_Toc138407514"/>
      <w:bookmarkStart w:id="4" w:name="_Toc138765997"/>
      <w:bookmarkStart w:id="5" w:name="_Toc153462324"/>
      <w:r w:rsidR="0024521E" w:rsidRPr="00D268E5">
        <w:rPr>
          <w:rFonts w:cs="Arial"/>
        </w:rPr>
        <w:t>Overview</w:t>
      </w:r>
      <w:bookmarkEnd w:id="1"/>
      <w:bookmarkEnd w:id="2"/>
      <w:bookmarkEnd w:id="3"/>
      <w:bookmarkEnd w:id="4"/>
      <w:bookmarkEnd w:id="5"/>
    </w:p>
    <w:p w14:paraId="46486311" w14:textId="6CA9AC57" w:rsidR="0024521E" w:rsidRDefault="0024521E" w:rsidP="0024521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49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620D5C6A" w14:textId="77777777" w:rsidR="0024521E" w:rsidRPr="00D268E5" w:rsidRDefault="0024521E" w:rsidP="0024521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359F3529" w14:textId="77777777" w:rsidR="0024521E" w:rsidRDefault="0024521E" w:rsidP="0024521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325A0C2F" w14:textId="2E126F14" w:rsidR="00007D89" w:rsidRDefault="00007D89" w:rsidP="00007D89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53462325"/>
      <w:r w:rsidRPr="00854C55">
        <w:rPr>
          <w:b/>
        </w:rPr>
        <w:lastRenderedPageBreak/>
        <w:t>Corrections required</w:t>
      </w:r>
      <w:bookmarkEnd w:id="6"/>
      <w:bookmarkEnd w:id="7"/>
      <w:bookmarkEnd w:id="8"/>
    </w:p>
    <w:p w14:paraId="7F5845BF" w14:textId="77777777" w:rsidR="00917AD0" w:rsidRDefault="00917AD0" w:rsidP="00917AD0"/>
    <w:p w14:paraId="0D4811F3" w14:textId="77777777" w:rsidR="00C32948" w:rsidRPr="000440B2" w:rsidRDefault="00C32948" w:rsidP="00C3294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9" w:name="_Toc153462326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32948" w:rsidRPr="000440B2" w14:paraId="240E758B" w14:textId="77777777" w:rsidTr="00784363">
        <w:tc>
          <w:tcPr>
            <w:tcW w:w="1985" w:type="dxa"/>
          </w:tcPr>
          <w:p w14:paraId="20E559BE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19B085EC" w14:textId="12BB9085" w:rsidR="00C32948" w:rsidRPr="000341D8" w:rsidRDefault="000E3B2A" w:rsidP="00784363">
            <w:pPr>
              <w:rPr>
                <w:color w:val="000000"/>
                <w:lang w:val="en-US" w:eastAsia="zh-CN"/>
              </w:rPr>
            </w:pPr>
            <w:r w:rsidRPr="000E3B2A">
              <w:t xml:space="preserve">f_POS_NR_CheckCapabilities_NR_Ecid </w:t>
            </w:r>
            <w:r w:rsidR="00C32948">
              <w:t>()</w:t>
            </w:r>
          </w:p>
        </w:tc>
      </w:tr>
      <w:tr w:rsidR="00C32948" w:rsidRPr="000440B2" w14:paraId="149A2AF9" w14:textId="77777777" w:rsidTr="00784363">
        <w:tc>
          <w:tcPr>
            <w:tcW w:w="1985" w:type="dxa"/>
          </w:tcPr>
          <w:p w14:paraId="59C021EC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5B3DEF28" w14:textId="77777777" w:rsidR="000E3B2A" w:rsidRPr="00B7397C" w:rsidRDefault="000E3B2A" w:rsidP="000E3B2A">
            <w:pPr>
              <w:pStyle w:val="CRCoverPage"/>
              <w:spacing w:after="0"/>
              <w:rPr>
                <w:rFonts w:cs="Arial"/>
                <w:noProof/>
              </w:rPr>
            </w:pPr>
            <w:r w:rsidRPr="00B7397C">
              <w:rPr>
                <w:rFonts w:cs="Arial"/>
                <w:noProof/>
              </w:rPr>
              <w:t xml:space="preserve">The IE </w:t>
            </w:r>
            <w:r w:rsidRPr="00B7397C">
              <w:rPr>
                <w:rStyle w:val="HTMLCode"/>
                <w:rFonts w:ascii="Arial" w:hAnsi="Arial" w:cs="Arial"/>
              </w:rPr>
              <w:t>nr-ECID-MeasSupported-r16</w:t>
            </w:r>
            <w:r w:rsidRPr="00B7397C">
              <w:rPr>
                <w:rFonts w:cs="Arial"/>
                <w:noProof/>
              </w:rPr>
              <w:t xml:space="preserve"> is a BIT STRING with (SIZE(1..8)). In the function  f_POS_NR_CheckCapabilities_NR_Ecid each bit from </w:t>
            </w:r>
          </w:p>
          <w:p w14:paraId="720CBA81" w14:textId="77777777" w:rsidR="000E3B2A" w:rsidRPr="00B7397C" w:rsidRDefault="000E3B2A" w:rsidP="000E3B2A">
            <w:pPr>
              <w:pStyle w:val="CRCoverPage"/>
              <w:spacing w:after="0"/>
              <w:rPr>
                <w:rStyle w:val="HTMLCode"/>
                <w:rFonts w:ascii="Arial" w:hAnsi="Arial" w:cs="Arial"/>
              </w:rPr>
            </w:pPr>
            <w:r w:rsidRPr="00B7397C">
              <w:rPr>
                <w:rStyle w:val="HTMLCode"/>
                <w:rFonts w:ascii="Arial" w:hAnsi="Arial" w:cs="Arial"/>
              </w:rPr>
              <w:t>nr-ECID-MeasSupported-r16 is compared one by one to the bits from v_Bitstring, a 4 bit bistring.</w:t>
            </w:r>
          </w:p>
          <w:p w14:paraId="6D5BD30F" w14:textId="77777777" w:rsidR="000E3B2A" w:rsidRPr="00B7397C" w:rsidRDefault="000E3B2A" w:rsidP="000E3B2A">
            <w:pPr>
              <w:pStyle w:val="CRCoverPage"/>
              <w:spacing w:after="0"/>
              <w:rPr>
                <w:rStyle w:val="HTMLCode"/>
                <w:rFonts w:ascii="Arial" w:hAnsi="Arial" w:cs="Arial"/>
              </w:rPr>
            </w:pPr>
          </w:p>
          <w:p w14:paraId="3AE23F10" w14:textId="76BCCB60" w:rsidR="00C32948" w:rsidRPr="000341D8" w:rsidRDefault="000E3B2A" w:rsidP="000E3B2A">
            <w:pPr>
              <w:rPr>
                <w:noProof/>
                <w:lang w:val="pt-BR"/>
              </w:rPr>
            </w:pPr>
            <w:r w:rsidRPr="00B7397C">
              <w:rPr>
                <w:rStyle w:val="HTMLCode"/>
                <w:rFonts w:ascii="Arial" w:hAnsi="Arial" w:cs="Arial"/>
              </w:rPr>
              <w:t xml:space="preserve">As the size of nr-ECID-MeasSupported-r16 can go up to 8 bits, some UEs report more than 4 bits for the nr-ECID-MeasSupported-r16. When comparing </w:t>
            </w:r>
            <w:r>
              <w:rPr>
                <w:rStyle w:val="HTMLCode"/>
                <w:rFonts w:ascii="Arial" w:hAnsi="Arial" w:cs="Arial"/>
              </w:rPr>
              <w:t xml:space="preserve">it </w:t>
            </w:r>
            <w:r w:rsidRPr="00B7397C">
              <w:rPr>
                <w:rStyle w:val="HTMLCode"/>
                <w:rFonts w:ascii="Arial" w:hAnsi="Arial" w:cs="Arial"/>
              </w:rPr>
              <w:t>with v_Bitstring, if the nr-ECID-MeasSupported-r16 is longer than 4 bits, we may try to access a value from v_Bitstring that is not defined</w:t>
            </w:r>
            <w:r>
              <w:rPr>
                <w:rStyle w:val="HTMLCode"/>
                <w:rFonts w:ascii="Arial" w:hAnsi="Arial" w:cs="Arial"/>
              </w:rPr>
              <w:t xml:space="preserve"> (from 5</w:t>
            </w:r>
            <w:r w:rsidRPr="00B7397C">
              <w:rPr>
                <w:rStyle w:val="HTMLCode"/>
                <w:rFonts w:ascii="Arial" w:hAnsi="Arial" w:cs="Arial"/>
                <w:vertAlign w:val="superscript"/>
              </w:rPr>
              <w:t>th</w:t>
            </w:r>
            <w:r>
              <w:rPr>
                <w:rStyle w:val="HTMLCode"/>
                <w:rFonts w:ascii="Arial" w:hAnsi="Arial" w:cs="Arial"/>
              </w:rPr>
              <w:t xml:space="preserve"> up to 8</w:t>
            </w:r>
            <w:r w:rsidRPr="00B7397C">
              <w:rPr>
                <w:rStyle w:val="HTMLCode"/>
                <w:rFonts w:ascii="Arial" w:hAnsi="Arial" w:cs="Arial"/>
                <w:vertAlign w:val="superscript"/>
              </w:rPr>
              <w:t>th</w:t>
            </w:r>
            <w:r>
              <w:rPr>
                <w:rStyle w:val="HTMLCode"/>
                <w:rFonts w:ascii="Arial" w:hAnsi="Arial" w:cs="Arial"/>
              </w:rPr>
              <w:t xml:space="preserve"> bit)</w:t>
            </w:r>
            <w:r w:rsidRPr="00B7397C">
              <w:rPr>
                <w:rStyle w:val="HTMLCode"/>
                <w:rFonts w:ascii="Arial" w:hAnsi="Arial" w:cs="Arial"/>
              </w:rPr>
              <w:t>, causing TC o fail.</w:t>
            </w:r>
          </w:p>
        </w:tc>
      </w:tr>
      <w:tr w:rsidR="00C32948" w:rsidRPr="000440B2" w14:paraId="79FE275E" w14:textId="77777777" w:rsidTr="00784363">
        <w:tc>
          <w:tcPr>
            <w:tcW w:w="1985" w:type="dxa"/>
          </w:tcPr>
          <w:p w14:paraId="796F43FB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3C8FF6DC" w14:textId="4BCE41CD" w:rsidR="00C32948" w:rsidRPr="004F7F71" w:rsidRDefault="000E3B2A" w:rsidP="00784363">
            <w:pPr>
              <w:pStyle w:val="CRCoverPage"/>
              <w:spacing w:after="0"/>
              <w:rPr>
                <w:rFonts w:ascii="Times New Roman" w:hAnsi="Times New Roman"/>
                <w:lang w:val="en-US" w:eastAsia="fr-FR"/>
              </w:rPr>
            </w:pPr>
            <w:r>
              <w:rPr>
                <w:rFonts w:ascii="Times New Roman" w:hAnsi="Times New Roman"/>
                <w:noProof/>
                <w:lang w:val="en-US"/>
              </w:rPr>
              <w:t>Add check to avoid using values of v_Bistring that ae not defined</w:t>
            </w:r>
          </w:p>
        </w:tc>
      </w:tr>
      <w:tr w:rsidR="00C32948" w:rsidRPr="000440B2" w14:paraId="5DD02B70" w14:textId="77777777" w:rsidTr="00784363">
        <w:tc>
          <w:tcPr>
            <w:tcW w:w="1985" w:type="dxa"/>
          </w:tcPr>
          <w:p w14:paraId="26392C00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A59B05F" w14:textId="77777777" w:rsidR="00C32948" w:rsidRPr="00544B66" w:rsidRDefault="00C32948" w:rsidP="00784363">
            <w:pPr>
              <w:spacing w:after="0"/>
              <w:rPr>
                <w:lang w:val="en-US" w:eastAsia="fr-FR"/>
              </w:rPr>
            </w:pPr>
            <w:r w:rsidRPr="004F7F71">
              <w:rPr>
                <w:rFonts w:cs="Arial"/>
              </w:rPr>
              <w:t>NR5GC_Positioning_Functions</w:t>
            </w:r>
            <w:r w:rsidRPr="000341D8">
              <w:t>.ttcn</w:t>
            </w:r>
          </w:p>
        </w:tc>
      </w:tr>
      <w:tr w:rsidR="00C32948" w:rsidRPr="000440B2" w14:paraId="617D9382" w14:textId="77777777" w:rsidTr="00784363">
        <w:tc>
          <w:tcPr>
            <w:tcW w:w="1985" w:type="dxa"/>
          </w:tcPr>
          <w:p w14:paraId="161F5C81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4C2C7B28" w14:textId="77777777" w:rsidR="00C32948" w:rsidRPr="000440B2" w:rsidRDefault="00C32948" w:rsidP="00784363"/>
        </w:tc>
      </w:tr>
    </w:tbl>
    <w:p w14:paraId="2990C43C" w14:textId="77777777" w:rsidR="00C32948" w:rsidRPr="000440B2" w:rsidRDefault="00C32948" w:rsidP="00C32948"/>
    <w:p w14:paraId="31C4FBC1" w14:textId="77777777" w:rsidR="00C32948" w:rsidRPr="000440B2" w:rsidRDefault="00C32948" w:rsidP="00C32948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6CFAD94D" w14:textId="3F73329D" w:rsidR="00C32948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78197FD6" w14:textId="77777777" w:rsidR="000E3B2A" w:rsidRDefault="000E3B2A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7013E340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>function f_POS_NR_CheckCapabilities_NR_Ecid (NR_ECID_ProvideCapabilities_r16 p_NrEcidProvideCapabilities) runs on NR_BASE_PTC</w:t>
      </w:r>
    </w:p>
    <w:p w14:paraId="460206E2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{ //@sic POS Rel-16 R5-213638 sic@</w:t>
      </w:r>
    </w:p>
    <w:p w14:paraId="56CEF706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var integer i;</w:t>
      </w:r>
    </w:p>
    <w:p w14:paraId="5CE782BC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var bitstring v_Bitstring := f_ConvertBoolToBit(pc_NR_ECID_SSRsrp) &amp;</w:t>
      </w:r>
    </w:p>
    <w:p w14:paraId="388F532B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f_ConvertBoolToBit(pc_NR_ECID_SSRsrq) &amp;</w:t>
      </w:r>
    </w:p>
    <w:p w14:paraId="6D766F89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f_ConvertBoolToBit(pc_NR_ECID_CSIRsrp) &amp;</w:t>
      </w:r>
    </w:p>
    <w:p w14:paraId="73A1CF9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f_ConvertBoolToBit(pc_NR_ECID_CSIRsrq);</w:t>
      </w:r>
    </w:p>
    <w:p w14:paraId="21A567DD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</w:t>
      </w:r>
    </w:p>
    <w:p w14:paraId="629DBD5C" w14:textId="1EBDD10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for (i := 0; i &lt; lengthof(p_NrEcidProvideCapabilities.nr_ECID_MeasSupported_r16)-1; i := i + 1) { // @sic R5s220031 sic@</w:t>
      </w:r>
    </w:p>
    <w:p w14:paraId="5876519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if (not (v_Bitstring[i] == p_NrEcidProvideCapabilities.nr_ECID_MeasSupported_r16[i])) {</w:t>
      </w:r>
    </w:p>
    <w:p w14:paraId="4E248ED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f_NR_SetVerdictFailOrInconc (__FILE__, __LINE__, "PICS does not match reported capability for NR ECID measurements");</w:t>
      </w:r>
    </w:p>
    <w:p w14:paraId="6B8842B7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}</w:t>
      </w:r>
    </w:p>
    <w:p w14:paraId="65744F4E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3A1341AC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if (pc_NR_ECID_periodicalReporting != ispresent(p_NrEcidProvideCapabilities.periodicalReporting_r16)) {</w:t>
      </w:r>
    </w:p>
    <w:p w14:paraId="0FCB3143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f_NR_SetVerdictFailOrInconc (__FILE__, __LINE__, "PICS does not match reported capability for NR ECID periodicalReporting");</w:t>
      </w:r>
    </w:p>
    <w:p w14:paraId="012D9FA6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4E5261A5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if (pc_NR_ECID_triggeredReporting != ispresent(p_NrEcidProvideCapabilities.triggeredReporting_r16)) {</w:t>
      </w:r>
    </w:p>
    <w:p w14:paraId="4978D59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f_NR_SetVerdictFailOrInconc (__FILE__, __LINE__, "PICS does not match reported capability for NR ECID triggeredReporting");</w:t>
      </w:r>
    </w:p>
    <w:p w14:paraId="3BA65D8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59E055B2" w14:textId="785E671E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}</w:t>
      </w:r>
    </w:p>
    <w:p w14:paraId="7254A53F" w14:textId="77777777" w:rsidR="000E3B2A" w:rsidRPr="006F4061" w:rsidRDefault="000E3B2A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6E11C8D5" w14:textId="77777777" w:rsidR="00C32948" w:rsidRPr="000440B2" w:rsidRDefault="00C32948" w:rsidP="00C32948"/>
    <w:p w14:paraId="3B528C64" w14:textId="77777777" w:rsidR="00C32948" w:rsidRPr="000440B2" w:rsidRDefault="00C32948" w:rsidP="00C32948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4180F591" w14:textId="179B4A88" w:rsidR="00DB5127" w:rsidRPr="006F4061" w:rsidRDefault="00DB5127" w:rsidP="00DB5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0B65983C" w14:textId="77777777" w:rsidR="00C32948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692A168A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lastRenderedPageBreak/>
        <w:t>function f_POS_NR_CheckCapabilities_NR_Ecid (NR_ECID_ProvideCapabilities_r16 p_NrEcidProvideCapabilities) runs on NR_BASE_PTC</w:t>
      </w:r>
    </w:p>
    <w:p w14:paraId="0EAFA0A6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{ //@sic POS Rel-16 R5-213638 sic@</w:t>
      </w:r>
    </w:p>
    <w:p w14:paraId="02B2C518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var integer i;</w:t>
      </w:r>
    </w:p>
    <w:p w14:paraId="1F3FD375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var bitstring v_Bitstring := f_ConvertBoolToBit(pc_NR_ECID_SSRsrp) &amp;</w:t>
      </w:r>
    </w:p>
    <w:p w14:paraId="6E9FE9A6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f_ConvertBoolToBit(pc_NR_ECID_SSRsrq) &amp;</w:t>
      </w:r>
    </w:p>
    <w:p w14:paraId="07D3745A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f_ConvertBoolToBit(pc_NR_ECID_CSIRsrp) &amp;</w:t>
      </w:r>
    </w:p>
    <w:p w14:paraId="56235BAA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f_ConvertBoolToBit(pc_NR_ECID_CSIRsrq);</w:t>
      </w:r>
    </w:p>
    <w:p w14:paraId="258060BA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</w:t>
      </w:r>
    </w:p>
    <w:p w14:paraId="490B7C7D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for (i := 0; i &lt; lengthof(p_NrEcidProvideCapabilities.nr_ECID_MeasSupported_r16)-1; i := i + 1) { // @sic R5s220031 sic@</w:t>
      </w:r>
    </w:p>
    <w:p w14:paraId="58B394BC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0E3B2A">
        <w:rPr>
          <w:rFonts w:eastAsia="SimSun"/>
        </w:rPr>
        <w:t xml:space="preserve">      </w:t>
      </w:r>
      <w:r w:rsidRPr="000E3B2A">
        <w:rPr>
          <w:rFonts w:eastAsia="SimSun"/>
          <w:highlight w:val="yellow"/>
        </w:rPr>
        <w:t>if(i == lengthof(v_Bitstring)){</w:t>
      </w:r>
    </w:p>
    <w:p w14:paraId="7C5DDB8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0E3B2A">
        <w:rPr>
          <w:rFonts w:eastAsia="SimSun"/>
          <w:highlight w:val="yellow"/>
        </w:rPr>
        <w:t xml:space="preserve">        break;</w:t>
      </w:r>
    </w:p>
    <w:p w14:paraId="37BB5462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  <w:highlight w:val="yellow"/>
        </w:rPr>
        <w:t xml:space="preserve">      }</w:t>
      </w:r>
    </w:p>
    <w:p w14:paraId="28A1102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45F4F511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if (not (v_Bitstring[i] == p_NrEcidProvideCapabilities.nr_ECID_MeasSupported_r16[i])) {</w:t>
      </w:r>
    </w:p>
    <w:p w14:paraId="616A6BA9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f_NR_SetVerdictFailOrInconc (__FILE__, __LINE__, "PICS does not match reported capability for NR ECID measurements");</w:t>
      </w:r>
    </w:p>
    <w:p w14:paraId="4AB10E1B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}</w:t>
      </w:r>
    </w:p>
    <w:p w14:paraId="0577083D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4283CB40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if (pc_NR_ECID_periodicalReporting != ispresent(p_NrEcidProvideCapabilities.periodicalReporting_r16)) {</w:t>
      </w:r>
    </w:p>
    <w:p w14:paraId="55192DD7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f_NR_SetVerdictFailOrInconc (__FILE__, __LINE__, "PICS does not match reported capability for NR ECID periodicalReporting");</w:t>
      </w:r>
    </w:p>
    <w:p w14:paraId="420077E8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2704E137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if (pc_NR_ECID_triggeredReporting != ispresent(p_NrEcidProvideCapabilities.triggeredReporting_r16)) {</w:t>
      </w:r>
    </w:p>
    <w:p w14:paraId="0140BDF8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f_NR_SetVerdictFailOrInconc (__FILE__, __LINE__, "PICS does not match reported capability for NR ECID triggeredReporting");</w:t>
      </w:r>
    </w:p>
    <w:p w14:paraId="2BC49568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2FA4871B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}</w:t>
      </w:r>
    </w:p>
    <w:p w14:paraId="4DFFEE56" w14:textId="77777777" w:rsidR="00C32948" w:rsidRPr="000440B2" w:rsidRDefault="00C32948" w:rsidP="00C32948"/>
    <w:p w14:paraId="7476D14B" w14:textId="77777777" w:rsidR="00C32948" w:rsidRPr="00917AD0" w:rsidRDefault="00C32948" w:rsidP="00917AD0"/>
    <w:sectPr w:rsidR="00C32948" w:rsidRPr="00917AD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B310E" w14:textId="77777777" w:rsidR="00F549CB" w:rsidRDefault="00F549CB">
      <w:r>
        <w:separator/>
      </w:r>
    </w:p>
  </w:endnote>
  <w:endnote w:type="continuationSeparator" w:id="0">
    <w:p w14:paraId="50AA767F" w14:textId="77777777" w:rsidR="00F549CB" w:rsidRDefault="00F5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BD9D2" w14:textId="77777777" w:rsidR="0024521E" w:rsidRDefault="002452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89F6" w14:textId="77777777" w:rsidR="0024521E" w:rsidRDefault="002452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D982B" w14:textId="77777777" w:rsidR="0024521E" w:rsidRDefault="002452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508C7" w14:textId="77777777" w:rsidR="00F549CB" w:rsidRDefault="00F549CB">
      <w:r>
        <w:separator/>
      </w:r>
    </w:p>
  </w:footnote>
  <w:footnote w:type="continuationSeparator" w:id="0">
    <w:p w14:paraId="595E17B9" w14:textId="77777777" w:rsidR="00F549CB" w:rsidRDefault="00F54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02AE25B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E3B2A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DE8B8EF" wp14:editId="140BAD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544303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48761231"/>
                          </w:sdtPr>
                          <w:sdtEndPr/>
                          <w:sdtContent>
                            <w:p w14:paraId="469F1131" w14:textId="28EF5677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8B8E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48761231"/>
                    </w:sdtPr>
                    <w:sdtEndPr/>
                    <w:sdtContent>
                      <w:p w14:paraId="469F1131" w14:textId="28EF5677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76873" w14:textId="50220083" w:rsidR="00B7397C" w:rsidRDefault="000E3B2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37A8984" wp14:editId="4EFA64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DC2E800" w14:textId="51E0AF34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7A898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DC2E800" w14:textId="51E0AF34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8E1F5" w14:textId="16115689" w:rsidR="00B7397C" w:rsidRDefault="000E3B2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318622" wp14:editId="30F3A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70939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8999429"/>
                          </w:sdtPr>
                          <w:sdtEndPr/>
                          <w:sdtContent>
                            <w:p w14:paraId="20DBE270" w14:textId="1C766260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31862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CLMGXgPgIAAHI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8999429"/>
                    </w:sdtPr>
                    <w:sdtEndPr/>
                    <w:sdtContent>
                      <w:p w14:paraId="20DBE270" w14:textId="1C766260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8378FCB" w:rsidR="00695808" w:rsidRDefault="000E3B2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6941705" wp14:editId="1A43DE1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288286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58732196"/>
                          </w:sdtPr>
                          <w:sdtEndPr/>
                          <w:sdtContent>
                            <w:p w14:paraId="366A1CC0" w14:textId="578DFB89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94170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DfHvyT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58732196"/>
                    </w:sdtPr>
                    <w:sdtEndPr/>
                    <w:sdtContent>
                      <w:p w14:paraId="366A1CC0" w14:textId="578DFB89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5C6E5B66" w:rsidR="00695808" w:rsidRDefault="00695808">
    <w:pPr>
      <w:pStyle w:val="Header"/>
      <w:tabs>
        <w:tab w:val="right" w:pos="9639"/>
      </w:tabs>
    </w:pPr>
    <w:r>
      <w:tab/>
    </w:r>
    <w:r w:rsidR="000E3B2A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0B53A97" wp14:editId="139560D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03010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49433122"/>
                          </w:sdtPr>
                          <w:sdtEndPr/>
                          <w:sdtContent>
                            <w:p w14:paraId="5E14E57F" w14:textId="561B0E88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B53A9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D4vMD49AgAAcQ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49433122"/>
                    </w:sdtPr>
                    <w:sdtEndPr/>
                    <w:sdtContent>
                      <w:p w14:paraId="5E14E57F" w14:textId="561B0E88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5D641AD" w:rsidR="00695808" w:rsidRDefault="000E3B2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7A276CB" wp14:editId="6EB427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3386408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59897140"/>
                          </w:sdtPr>
                          <w:sdtEndPr/>
                          <w:sdtContent>
                            <w:p w14:paraId="7ABE0041" w14:textId="590C7F1F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A276C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DUfpDQPgIAAHI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59897140"/>
                    </w:sdtPr>
                    <w:sdtEndPr/>
                    <w:sdtContent>
                      <w:p w14:paraId="7ABE0041" w14:textId="590C7F1F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618902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52863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3201135">
    <w:abstractNumId w:val="0"/>
  </w:num>
  <w:num w:numId="4" w16cid:durableId="1848254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04A3"/>
    <w:rsid w:val="000525DC"/>
    <w:rsid w:val="000579F6"/>
    <w:rsid w:val="00072BF5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0E395A"/>
    <w:rsid w:val="000E3B2A"/>
    <w:rsid w:val="00110E0E"/>
    <w:rsid w:val="00145D43"/>
    <w:rsid w:val="001534C7"/>
    <w:rsid w:val="00177A0C"/>
    <w:rsid w:val="001853ED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E7B1D"/>
    <w:rsid w:val="001F215C"/>
    <w:rsid w:val="00226281"/>
    <w:rsid w:val="00227518"/>
    <w:rsid w:val="0024521E"/>
    <w:rsid w:val="0024706E"/>
    <w:rsid w:val="0026004D"/>
    <w:rsid w:val="002640DD"/>
    <w:rsid w:val="0026582C"/>
    <w:rsid w:val="002678F4"/>
    <w:rsid w:val="0027250C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2712"/>
    <w:rsid w:val="002B5741"/>
    <w:rsid w:val="002C17AA"/>
    <w:rsid w:val="002D3D5E"/>
    <w:rsid w:val="002E472E"/>
    <w:rsid w:val="00300A0F"/>
    <w:rsid w:val="00300A5B"/>
    <w:rsid w:val="00305409"/>
    <w:rsid w:val="003609EF"/>
    <w:rsid w:val="0036231A"/>
    <w:rsid w:val="00367182"/>
    <w:rsid w:val="00374096"/>
    <w:rsid w:val="00374DD4"/>
    <w:rsid w:val="00392E62"/>
    <w:rsid w:val="00392EC6"/>
    <w:rsid w:val="003C6901"/>
    <w:rsid w:val="003E1A36"/>
    <w:rsid w:val="003E3B97"/>
    <w:rsid w:val="003E3BEE"/>
    <w:rsid w:val="00410141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4E7BAF"/>
    <w:rsid w:val="005141D9"/>
    <w:rsid w:val="0051580D"/>
    <w:rsid w:val="0051726C"/>
    <w:rsid w:val="00520D94"/>
    <w:rsid w:val="0053089E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1C0B"/>
    <w:rsid w:val="005E2C44"/>
    <w:rsid w:val="005F6722"/>
    <w:rsid w:val="005F6CAF"/>
    <w:rsid w:val="00611FA3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D0968"/>
    <w:rsid w:val="006E21FB"/>
    <w:rsid w:val="006F4AD0"/>
    <w:rsid w:val="00732F5A"/>
    <w:rsid w:val="00745C21"/>
    <w:rsid w:val="00771421"/>
    <w:rsid w:val="0077166A"/>
    <w:rsid w:val="00771F32"/>
    <w:rsid w:val="00785AFF"/>
    <w:rsid w:val="00792342"/>
    <w:rsid w:val="007977A8"/>
    <w:rsid w:val="007A406D"/>
    <w:rsid w:val="007B512A"/>
    <w:rsid w:val="007C0455"/>
    <w:rsid w:val="007C09AD"/>
    <w:rsid w:val="007C2097"/>
    <w:rsid w:val="007C24E2"/>
    <w:rsid w:val="007C5D8A"/>
    <w:rsid w:val="007C6013"/>
    <w:rsid w:val="007D6A07"/>
    <w:rsid w:val="007F7259"/>
    <w:rsid w:val="00802734"/>
    <w:rsid w:val="008040A8"/>
    <w:rsid w:val="00807EA0"/>
    <w:rsid w:val="008279FA"/>
    <w:rsid w:val="00853567"/>
    <w:rsid w:val="008626E7"/>
    <w:rsid w:val="00870EE7"/>
    <w:rsid w:val="00873374"/>
    <w:rsid w:val="008741D6"/>
    <w:rsid w:val="008863B9"/>
    <w:rsid w:val="008A0AAC"/>
    <w:rsid w:val="008A45A6"/>
    <w:rsid w:val="008B3EE0"/>
    <w:rsid w:val="008C166F"/>
    <w:rsid w:val="008D3CCC"/>
    <w:rsid w:val="008D4170"/>
    <w:rsid w:val="008F3789"/>
    <w:rsid w:val="008F686C"/>
    <w:rsid w:val="00901A38"/>
    <w:rsid w:val="0091207D"/>
    <w:rsid w:val="009148DE"/>
    <w:rsid w:val="00916574"/>
    <w:rsid w:val="00917AD0"/>
    <w:rsid w:val="00927946"/>
    <w:rsid w:val="00941E30"/>
    <w:rsid w:val="00973773"/>
    <w:rsid w:val="00975FCA"/>
    <w:rsid w:val="009777D9"/>
    <w:rsid w:val="0098422A"/>
    <w:rsid w:val="00991B88"/>
    <w:rsid w:val="009A5753"/>
    <w:rsid w:val="009A579D"/>
    <w:rsid w:val="009B13F9"/>
    <w:rsid w:val="009C5B9C"/>
    <w:rsid w:val="009D53BE"/>
    <w:rsid w:val="009E291D"/>
    <w:rsid w:val="009E3297"/>
    <w:rsid w:val="009E4B4C"/>
    <w:rsid w:val="009F4828"/>
    <w:rsid w:val="009F5040"/>
    <w:rsid w:val="009F562A"/>
    <w:rsid w:val="009F734F"/>
    <w:rsid w:val="00A05E36"/>
    <w:rsid w:val="00A246B6"/>
    <w:rsid w:val="00A308F0"/>
    <w:rsid w:val="00A34D2E"/>
    <w:rsid w:val="00A47E70"/>
    <w:rsid w:val="00A50CF0"/>
    <w:rsid w:val="00A7071B"/>
    <w:rsid w:val="00A71099"/>
    <w:rsid w:val="00A7671C"/>
    <w:rsid w:val="00AA2CBC"/>
    <w:rsid w:val="00AB66B1"/>
    <w:rsid w:val="00AB76FD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40910"/>
    <w:rsid w:val="00B61F5A"/>
    <w:rsid w:val="00B65467"/>
    <w:rsid w:val="00B67B97"/>
    <w:rsid w:val="00B7397C"/>
    <w:rsid w:val="00B87461"/>
    <w:rsid w:val="00B968C8"/>
    <w:rsid w:val="00BA2388"/>
    <w:rsid w:val="00BA3EC5"/>
    <w:rsid w:val="00BA51D9"/>
    <w:rsid w:val="00BB5DFC"/>
    <w:rsid w:val="00BD279D"/>
    <w:rsid w:val="00BD6BB8"/>
    <w:rsid w:val="00BD6D9E"/>
    <w:rsid w:val="00BE180D"/>
    <w:rsid w:val="00C049E4"/>
    <w:rsid w:val="00C3294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6CD7"/>
    <w:rsid w:val="00CB2D5A"/>
    <w:rsid w:val="00CC5026"/>
    <w:rsid w:val="00CC68D0"/>
    <w:rsid w:val="00CE0C0E"/>
    <w:rsid w:val="00CE6FBF"/>
    <w:rsid w:val="00CE79B5"/>
    <w:rsid w:val="00CF1C63"/>
    <w:rsid w:val="00D00148"/>
    <w:rsid w:val="00D03F9A"/>
    <w:rsid w:val="00D06D51"/>
    <w:rsid w:val="00D072D1"/>
    <w:rsid w:val="00D14405"/>
    <w:rsid w:val="00D24991"/>
    <w:rsid w:val="00D31026"/>
    <w:rsid w:val="00D35695"/>
    <w:rsid w:val="00D373BD"/>
    <w:rsid w:val="00D50255"/>
    <w:rsid w:val="00D5134B"/>
    <w:rsid w:val="00D66520"/>
    <w:rsid w:val="00D84AE9"/>
    <w:rsid w:val="00DA1FC7"/>
    <w:rsid w:val="00DB3990"/>
    <w:rsid w:val="00DB3B9F"/>
    <w:rsid w:val="00DB5127"/>
    <w:rsid w:val="00DC795D"/>
    <w:rsid w:val="00DD34E0"/>
    <w:rsid w:val="00DD7831"/>
    <w:rsid w:val="00DE12D9"/>
    <w:rsid w:val="00DE34CF"/>
    <w:rsid w:val="00E13F3D"/>
    <w:rsid w:val="00E34898"/>
    <w:rsid w:val="00E35060"/>
    <w:rsid w:val="00E47612"/>
    <w:rsid w:val="00E50DF1"/>
    <w:rsid w:val="00E53BB2"/>
    <w:rsid w:val="00E66C59"/>
    <w:rsid w:val="00E9177E"/>
    <w:rsid w:val="00EA51E8"/>
    <w:rsid w:val="00EB09B7"/>
    <w:rsid w:val="00EB77E9"/>
    <w:rsid w:val="00EC6DB7"/>
    <w:rsid w:val="00EE7D7C"/>
    <w:rsid w:val="00F02F66"/>
    <w:rsid w:val="00F23A4E"/>
    <w:rsid w:val="00F25D98"/>
    <w:rsid w:val="00F2700A"/>
    <w:rsid w:val="00F300FB"/>
    <w:rsid w:val="00F549CB"/>
    <w:rsid w:val="00F7391B"/>
    <w:rsid w:val="00F8417E"/>
    <w:rsid w:val="00F87336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B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0E3B2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E3B2A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E3B2A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FB479-6DB4-4D77-B345-B76EA664D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683</Words>
  <Characters>6435</Characters>
  <Application>Microsoft Office Word</Application>
  <DocSecurity>0</DocSecurity>
  <Lines>53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2023-12-14T16:05:00Z</dcterms:created>
  <dcterms:modified xsi:type="dcterms:W3CDTF">2024-02-26T15:42:00Z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2023-12-14T12:48:03Z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a2c986d7-a913-48c0-a32e-26e6a7b0cb9d</vt:lpwstr>
  </property>
  <property fmtid="{D5CDD505-2E9C-101B-9397-08002B2CF9AE}" pid="27" name="MSIP_Label_9764cdcd-3664-4d05-9615-7cbf65a4f0a8_ContentBits">
    <vt:lpwstr>0</vt:lpwstr>
  </property>
</Properties>
</file>