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9F456" w14:textId="0DDE4A79" w:rsidR="007526FB" w:rsidRDefault="007526FB" w:rsidP="00752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F227F4">
          <w:rPr>
            <w:b/>
            <w:i/>
            <w:noProof/>
            <w:sz w:val="28"/>
          </w:rPr>
          <w:t>190</w:t>
        </w:r>
      </w:fldSimple>
    </w:p>
    <w:p w14:paraId="02FF6F66" w14:textId="77777777" w:rsidR="007526FB" w:rsidRDefault="007526FB" w:rsidP="007526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26FB" w14:paraId="5938487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13B9A" w14:textId="77777777" w:rsidR="007526FB" w:rsidRDefault="007526F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26FB" w14:paraId="6D752B9D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176BD" w14:textId="77777777" w:rsidR="007526FB" w:rsidRDefault="007526F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26FB" w14:paraId="6A8D1F0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72903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54F7C0A5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2ECE9B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F3A4C" w14:textId="77777777" w:rsidR="007526FB" w:rsidRPr="00410371" w:rsidRDefault="007526FB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9FC3227" w14:textId="77777777" w:rsidR="007526FB" w:rsidRDefault="007526F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CD303" w14:textId="77777777" w:rsidR="007526FB" w:rsidRPr="00410371" w:rsidRDefault="007526FB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4775</w:t>
              </w:r>
            </w:fldSimple>
          </w:p>
        </w:tc>
        <w:tc>
          <w:tcPr>
            <w:tcW w:w="709" w:type="dxa"/>
          </w:tcPr>
          <w:p w14:paraId="4BD819EB" w14:textId="77777777" w:rsidR="007526FB" w:rsidRDefault="007526F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721B7" w14:textId="41664B7D" w:rsidR="007526FB" w:rsidRPr="00410371" w:rsidRDefault="00F227F4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B853F0C" w14:textId="77777777" w:rsidR="007526FB" w:rsidRDefault="007526F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D099D6" w14:textId="77D0BEC4" w:rsidR="007526FB" w:rsidRPr="00410371" w:rsidRDefault="007526FB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F227F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A5E7D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6A229A4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64E9C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10278085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47273" w14:textId="77777777" w:rsidR="007526FB" w:rsidRPr="00F25D98" w:rsidRDefault="007526F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26FB" w14:paraId="263E5C9E" w14:textId="77777777" w:rsidTr="00BD0D20">
        <w:tc>
          <w:tcPr>
            <w:tcW w:w="9641" w:type="dxa"/>
            <w:gridSpan w:val="9"/>
          </w:tcPr>
          <w:p w14:paraId="567A2084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EC1F" w14:textId="77777777" w:rsidR="007526FB" w:rsidRDefault="007526FB" w:rsidP="007526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26FB" w14:paraId="46DFC5A4" w14:textId="77777777" w:rsidTr="00BD0D20">
        <w:tc>
          <w:tcPr>
            <w:tcW w:w="2835" w:type="dxa"/>
          </w:tcPr>
          <w:p w14:paraId="1736291F" w14:textId="77777777" w:rsidR="007526FB" w:rsidRDefault="007526F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D4452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DE087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B8271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81C5E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C50A9B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4A897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3458E2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2C080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AE07F0" w14:textId="77777777" w:rsidR="007526FB" w:rsidRDefault="007526FB" w:rsidP="007526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26FB" w14:paraId="4A09D600" w14:textId="77777777" w:rsidTr="00BD0D20">
        <w:tc>
          <w:tcPr>
            <w:tcW w:w="9640" w:type="dxa"/>
            <w:gridSpan w:val="11"/>
          </w:tcPr>
          <w:p w14:paraId="5C73301E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04BC4356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39570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8E8EA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NB-NTN testcases</w:t>
              </w:r>
            </w:fldSimple>
          </w:p>
        </w:tc>
      </w:tr>
      <w:tr w:rsidR="007526FB" w14:paraId="6003AE7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56FE40D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CAE32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2816716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848360A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DE351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526FB" w14:paraId="302AB93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009EB4B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4526C" w14:textId="74A74D31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26FB" w14:paraId="285B47B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210ABD8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D79EE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08A88A8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0DA6642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1CFB6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DA5BE0" w14:textId="77777777" w:rsidR="007526FB" w:rsidRDefault="007526F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3634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4C93A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2023-12-12</w:t>
              </w:r>
            </w:fldSimple>
          </w:p>
        </w:tc>
      </w:tr>
      <w:tr w:rsidR="007526FB" w14:paraId="4B6D5B0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4D6B8A1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5C7AF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A848D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3BF85A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B37A73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652D4CAC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9FFCC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7104C" w14:textId="77777777" w:rsidR="007526FB" w:rsidRDefault="007526FB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90F9E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922B2" w14:textId="77777777" w:rsidR="007526FB" w:rsidRDefault="007526F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50213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526FB" w14:paraId="00714CF3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33E0D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02AD9" w14:textId="77777777" w:rsidR="007526FB" w:rsidRDefault="007526F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08B487" w14:textId="77777777" w:rsidR="007526FB" w:rsidRDefault="007526F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275E3" w14:textId="77777777" w:rsidR="007526FB" w:rsidRPr="007C2097" w:rsidRDefault="007526F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26FB" w14:paraId="781A51F2" w14:textId="77777777" w:rsidTr="00BD0D20">
        <w:tc>
          <w:tcPr>
            <w:tcW w:w="1843" w:type="dxa"/>
          </w:tcPr>
          <w:p w14:paraId="15A1C4B2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39FE7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14AD66D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69E3D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2AD17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executing Rel-17 NTN test cases, the current function results in execution error with “Invalid sysinfo combination”. The current function does not handle conditions c8 and c9</w:t>
            </w:r>
          </w:p>
          <w:p w14:paraId="72B13E3C" w14:textId="3857415E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passed for calculating the start of the 6th NPDCCH is incorrect as the 1st NPDCCH starts from 0.</w:t>
            </w:r>
          </w:p>
        </w:tc>
      </w:tr>
      <w:tr w:rsidR="007526FB" w14:paraId="7247C48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F9821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C0926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4A4975F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7090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9037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function  f_NBIOT_Init to handle c8 and c9</w:t>
            </w:r>
          </w:p>
          <w:p w14:paraId="30CD2D23" w14:textId="1A703206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case 22.3.1.5a Step 17 v_NpdcchPeriod  calculation to use 5</w:t>
            </w:r>
          </w:p>
        </w:tc>
      </w:tr>
      <w:tr w:rsidR="007526FB" w14:paraId="2CF3DF5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BEA0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0F2EA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1DD0C83A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BC866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3C8F1" w14:textId="5D3BD1D1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7526FB" w14:paraId="7CA93735" w14:textId="77777777" w:rsidTr="00BD0D20">
        <w:tc>
          <w:tcPr>
            <w:tcW w:w="2694" w:type="dxa"/>
            <w:gridSpan w:val="2"/>
          </w:tcPr>
          <w:p w14:paraId="6D9E2A84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1F4CC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23734D5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7EB30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63886" w14:textId="5AED1D42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NBIOT NTN testcases</w:t>
            </w:r>
          </w:p>
        </w:tc>
      </w:tr>
      <w:tr w:rsidR="007526FB" w14:paraId="5CB6031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AD93A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C38A6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6E4CBE8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211B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F8E7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C8590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CE8BD" w14:textId="77777777" w:rsidR="007526FB" w:rsidRDefault="007526FB" w:rsidP="007526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196537" w14:textId="77777777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2A1D46F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723AF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98D0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32BCC" w14:textId="299EC170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3E87C" w14:textId="77777777" w:rsidR="007526FB" w:rsidRDefault="007526FB" w:rsidP="007526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A9970" w14:textId="51494709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4607073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82D26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8E638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4BCE6" w14:textId="4A6FAAD9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F9320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C2F15" w14:textId="03371664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5BB4BEC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D2AAB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A997F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5988" w14:textId="38FA1369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A7952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FA21" w14:textId="73629FF0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5B2E33D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866DC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EDC18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23E738D1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7EF57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59878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26FB" w:rsidRPr="008863B9" w14:paraId="24D2701A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B8243" w14:textId="77777777" w:rsidR="007526FB" w:rsidRPr="008863B9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14A76" w14:textId="77777777" w:rsidR="007526FB" w:rsidRPr="008863B9" w:rsidRDefault="007526FB" w:rsidP="007526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26FB" w14:paraId="4E4C47B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36A1D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ABE1D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D19B94" w14:textId="77777777" w:rsidR="001E41F3" w:rsidRDefault="001E41F3">
      <w:pPr>
        <w:rPr>
          <w:noProof/>
        </w:rPr>
      </w:pPr>
    </w:p>
    <w:p w14:paraId="1557EA72" w14:textId="046E3213" w:rsidR="00C3451E" w:rsidRDefault="00C3451E">
      <w:pPr>
        <w:spacing w:after="0"/>
        <w:rPr>
          <w:noProof/>
        </w:rPr>
      </w:pPr>
      <w:r>
        <w:rPr>
          <w:noProof/>
        </w:rPr>
        <w:br w:type="page"/>
      </w:r>
    </w:p>
    <w:p w14:paraId="63A1E5C5" w14:textId="77777777" w:rsidR="00C3451E" w:rsidRPr="00D83A7A" w:rsidRDefault="00C3451E" w:rsidP="00C3451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28544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2B9DE13" w14:textId="1FAA9296" w:rsidR="00C3451E" w:rsidRDefault="00C345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B7C38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_Toc153285442 \h </w:instrText>
      </w:r>
      <w:r>
        <w:fldChar w:fldCharType="separate"/>
      </w:r>
      <w:r>
        <w:t>2</w:t>
      </w:r>
      <w:r>
        <w:fldChar w:fldCharType="end"/>
      </w:r>
    </w:p>
    <w:p w14:paraId="7F8941F6" w14:textId="2EA602D9" w:rsidR="00C3451E" w:rsidRDefault="00C345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B7C3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7C3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_Toc153285443 \h </w:instrText>
      </w:r>
      <w:r>
        <w:fldChar w:fldCharType="separate"/>
      </w:r>
      <w:r>
        <w:t>2</w:t>
      </w:r>
      <w:r>
        <w:fldChar w:fldCharType="end"/>
      </w:r>
    </w:p>
    <w:p w14:paraId="4FB46A02" w14:textId="2DF0CF8D" w:rsidR="00C3451E" w:rsidRDefault="00C345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B7C3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7C3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_Toc153285444 \h </w:instrText>
      </w:r>
      <w:r>
        <w:fldChar w:fldCharType="separate"/>
      </w:r>
      <w:r>
        <w:t>2</w:t>
      </w:r>
      <w:r>
        <w:fldChar w:fldCharType="end"/>
      </w:r>
    </w:p>
    <w:p w14:paraId="5753C171" w14:textId="32604898" w:rsidR="00C3451E" w:rsidRDefault="00C345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7C3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7C38">
        <w:rPr>
          <w:rFonts w:cs="Arial"/>
          <w:b/>
          <w:color w:val="000000"/>
          <w:lang w:eastAsia="en-GB"/>
        </w:rPr>
        <w:t>Correction to f_NBIOT_Init</w:t>
      </w:r>
      <w:r>
        <w:tab/>
      </w:r>
      <w:r>
        <w:fldChar w:fldCharType="begin"/>
      </w:r>
      <w:r>
        <w:instrText xml:space="preserve"> PAGEREF _Toc153285445 \h </w:instrText>
      </w:r>
      <w:r>
        <w:fldChar w:fldCharType="separate"/>
      </w:r>
      <w:r>
        <w:t>2</w:t>
      </w:r>
      <w:r>
        <w:fldChar w:fldCharType="end"/>
      </w:r>
    </w:p>
    <w:p w14:paraId="4330E969" w14:textId="2F282563" w:rsidR="00C3451E" w:rsidRDefault="00C345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7C3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7C38">
        <w:rPr>
          <w:rFonts w:cs="Arial"/>
          <w:b/>
          <w:color w:val="000000"/>
          <w:lang w:eastAsia="en-GB"/>
        </w:rPr>
        <w:t>Correction to f_TC_22_3_1_5a_NBIOT</w:t>
      </w:r>
      <w:r>
        <w:tab/>
      </w:r>
      <w:r>
        <w:fldChar w:fldCharType="begin"/>
      </w:r>
      <w:r>
        <w:instrText xml:space="preserve"> PAGEREF _Toc153285446 \h </w:instrText>
      </w:r>
      <w:r>
        <w:fldChar w:fldCharType="separate"/>
      </w:r>
      <w:r>
        <w:t>4</w:t>
      </w:r>
      <w:r>
        <w:fldChar w:fldCharType="end"/>
      </w:r>
    </w:p>
    <w:p w14:paraId="12FC213E" w14:textId="49065363" w:rsidR="00C3451E" w:rsidRDefault="00C3451E" w:rsidP="00C3451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273774"/>
      <w:bookmarkStart w:id="20" w:name="_Toc153285443"/>
      <w:bookmarkStart w:id="21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940317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624772B4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A084C37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D47B6F6" w14:textId="77777777" w:rsidR="00C3451E" w:rsidRDefault="00C3451E" w:rsidP="00C3451E">
      <w:pPr>
        <w:rPr>
          <w:b/>
          <w:sz w:val="24"/>
          <w:lang w:eastAsia="ja-JP"/>
        </w:rPr>
      </w:pPr>
    </w:p>
    <w:p w14:paraId="3342BE94" w14:textId="77777777" w:rsidR="00C3451E" w:rsidRDefault="00C3451E" w:rsidP="00C3451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285444"/>
      <w:r w:rsidRPr="00854C55">
        <w:rPr>
          <w:b/>
        </w:rPr>
        <w:t>Corrections required</w:t>
      </w:r>
      <w:bookmarkEnd w:id="22"/>
      <w:bookmarkEnd w:id="23"/>
      <w:bookmarkEnd w:id="24"/>
    </w:p>
    <w:p w14:paraId="22960AFC" w14:textId="77777777" w:rsidR="00C3451E" w:rsidRPr="003D65E8" w:rsidRDefault="00C3451E" w:rsidP="00C3451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285445"/>
      <w:r>
        <w:rPr>
          <w:rFonts w:cs="Arial"/>
          <w:b/>
          <w:color w:val="000000"/>
          <w:lang w:eastAsia="en-GB"/>
        </w:rPr>
        <w:t xml:space="preserve">Correction to </w:t>
      </w:r>
      <w:r w:rsidRPr="00962EF0">
        <w:rPr>
          <w:rFonts w:cs="Arial"/>
          <w:b/>
          <w:color w:val="000000"/>
          <w:lang w:eastAsia="en-GB"/>
        </w:rPr>
        <w:t>f_NBIOT_Init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3451E" w14:paraId="450EA0AE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2981" w14:textId="77777777" w:rsidR="00C3451E" w:rsidRDefault="00C3451E" w:rsidP="00BD0D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3066" w14:textId="77777777" w:rsidR="00C3451E" w:rsidRPr="003E1068" w:rsidRDefault="00C3451E" w:rsidP="00BD0D20">
            <w:pPr>
              <w:pStyle w:val="CRCoverPage"/>
              <w:spacing w:after="0"/>
              <w:rPr>
                <w:noProof/>
              </w:rPr>
            </w:pPr>
            <w:r w:rsidRPr="00962EF0">
              <w:rPr>
                <w:noProof/>
              </w:rPr>
              <w:t>f_NBIOT_Init</w:t>
            </w:r>
          </w:p>
        </w:tc>
      </w:tr>
      <w:tr w:rsidR="00C3451E" w14:paraId="3FD1A762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1511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F8F" w14:textId="77777777" w:rsidR="00C3451E" w:rsidRPr="00AD4ADA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executing Rel-17 NTN test cases, the current function results in execution error with “</w:t>
            </w:r>
            <w:r w:rsidRPr="00962EF0">
              <w:rPr>
                <w:noProof/>
              </w:rPr>
              <w:t>Invalid sysinfo combination</w:t>
            </w:r>
            <w:r>
              <w:rPr>
                <w:noProof/>
              </w:rPr>
              <w:t>”. The current function does not handle conditions c8 and c9</w:t>
            </w:r>
          </w:p>
        </w:tc>
      </w:tr>
      <w:tr w:rsidR="00C3451E" w14:paraId="163B2F0B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A8C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35CC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  <w:r w:rsidRPr="73A9A40C">
              <w:rPr>
                <w:noProof/>
              </w:rPr>
              <w:t>Updated the function to handle c8 and c9</w:t>
            </w:r>
          </w:p>
          <w:p w14:paraId="057C8D08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C3451E" w14:paraId="1CECE30B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893E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FDF8" w14:textId="42C03F8E" w:rsidR="00C3451E" w:rsidRPr="00CC39F9" w:rsidRDefault="00B644F1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 w:rsidRPr="00B644F1">
              <w:rPr>
                <w:rFonts w:ascii="Arial" w:hAnsi="Arial" w:cs="Arial"/>
                <w:lang w:eastAsia="en-GB"/>
              </w:rPr>
              <w:t>NBIOT_CellInfo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3451E" w14:paraId="498C3981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EF91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6DF6" w14:textId="77777777" w:rsidR="00C3451E" w:rsidRDefault="00C3451E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86DA1D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076A529F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14F04733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60E83429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25F16B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451E" w:rsidRPr="00CD057D" w14:paraId="424FF508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EA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function f_NBIOT_Init(NB_Combination_Type p_SysinfoCombination,</w:t>
            </w:r>
          </w:p>
          <w:p w14:paraId="6F25710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IOT_STATE_Type p_AllowAttachWithoutPDN := CONTROL_PLANE,</w:t>
            </w:r>
          </w:p>
          <w:p w14:paraId="0A6EF105" w14:textId="77777777" w:rsidR="00C3451E" w:rsidRPr="00431514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EUTRA_NAS_NumOfPLMN_Type p_CellsOnSamePLMN := LTE_AllCellsOnSamePLMN,</w:t>
            </w:r>
          </w:p>
          <w:p w14:paraId="5D20F28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</w:t>
            </w: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EUTRA_NAS_CellSpecialFreq p_CellSpecialFreq := LTE_NAS_NormalFreq,</w:t>
            </w:r>
          </w:p>
          <w:p w14:paraId="540426B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template (omit)NBIOT_CellId_List_Type p_Neighbour_NTN_Cells := omit) runs on NBIOT_PTC</w:t>
            </w:r>
          </w:p>
          <w:p w14:paraId="3E4E0AE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042FC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2A8ED0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59A37A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855E32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select(p_SysinfoCombination)</w:t>
            </w:r>
          </w:p>
          <w:p w14:paraId="61F80EB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{//@sic  R5-237459, R5-237126 mapping legacy TC SysinfoCombination to NTN-specific SysinfoCombination  sic@</w:t>
            </w:r>
          </w:p>
          <w:p w14:paraId="045910CC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case(c1)</w:t>
            </w:r>
          </w:p>
          <w:p w14:paraId="67E609D2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{</w:t>
            </w:r>
          </w:p>
          <w:p w14:paraId="7F13A17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c8;</w:t>
            </w:r>
          </w:p>
          <w:p w14:paraId="2F264CD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B5DA7B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case(c2)</w:t>
            </w:r>
          </w:p>
          <w:p w14:paraId="02F7333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07510B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c10;</w:t>
            </w:r>
          </w:p>
          <w:p w14:paraId="060EEB64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691A92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case(c3)</w:t>
            </w:r>
          </w:p>
          <w:p w14:paraId="2C2D123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5820337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c11;</w:t>
            </w:r>
          </w:p>
          <w:p w14:paraId="6662A57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1725BC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case(c4)</w:t>
            </w:r>
          </w:p>
          <w:p w14:paraId="4B38FA0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3DCB2B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c13;</w:t>
            </w:r>
          </w:p>
          <w:p w14:paraId="24BFE31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0783C2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</w:t>
            </w:r>
          </w:p>
          <w:p w14:paraId="4FA7961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B3654A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FatalError(__FILE__, __LINE__, "Invalid sysinfo combination");  //no corresponding SysInfo Combination for NTN</w:t>
            </w:r>
          </w:p>
          <w:p w14:paraId="1E5AC2D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AF19E3B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10780535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</w:p>
    <w:p w14:paraId="676C78CD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3451E" w:rsidRPr="00CD057D" w14:paraId="77D80BF2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34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function f_NBIOT_Init(NB_Combination_Type p_SysinfoCombination,</w:t>
            </w:r>
          </w:p>
          <w:p w14:paraId="43B4013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IOT_STATE_Type p_AllowAttachWithoutPDN := CONTROL_PLANE,</w:t>
            </w:r>
          </w:p>
          <w:p w14:paraId="6B9F7890" w14:textId="77777777" w:rsidR="00C3451E" w:rsidRPr="00431514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EUTRA_NAS_NumOfPLMN_Type p_CellsOnSamePLMN := LTE_AllCellsOnSamePLMN,</w:t>
            </w:r>
          </w:p>
          <w:p w14:paraId="5FE1277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</w:t>
            </w: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EUTRA_NAS_CellSpecialFreq p_CellSpecialFreq := LTE_NAS_NormalFreq,</w:t>
            </w:r>
          </w:p>
          <w:p w14:paraId="5BB4FE4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template (omit)NBIOT_CellId_List_Type p_Neighbour_NTN_Cells := omit) runs on NBIOT_PTC</w:t>
            </w:r>
          </w:p>
          <w:p w14:paraId="498C3DD7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2D3C9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67A64B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077987A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72156D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select(p_SysinfoCombination)</w:t>
            </w:r>
          </w:p>
          <w:p w14:paraId="750E2E4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{//@sic  R5-237459, R5-237126 mapping legacy TC SysinfoCombination to NTN-specific SysinfoCombination  sic@</w:t>
            </w:r>
          </w:p>
          <w:p w14:paraId="3C1168E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case(c1)</w:t>
            </w:r>
          </w:p>
          <w:p w14:paraId="02F13D8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7BD344C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c8;</w:t>
            </w:r>
          </w:p>
          <w:p w14:paraId="730372F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65E86A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case(c2)</w:t>
            </w:r>
          </w:p>
          <w:p w14:paraId="5360D0E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43AB05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c10;</w:t>
            </w:r>
          </w:p>
          <w:p w14:paraId="1A8AE61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DA927C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case(c3)</w:t>
            </w:r>
          </w:p>
          <w:p w14:paraId="3D6855C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6AEEA76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c11;</w:t>
            </w:r>
          </w:p>
          <w:p w14:paraId="5F659BC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81675F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case(c4)</w:t>
            </w:r>
          </w:p>
          <w:p w14:paraId="70B7650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6ACC75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p_SysinfoCombination := c13;</w:t>
            </w:r>
          </w:p>
          <w:p w14:paraId="6D692F9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753E13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(c8,c9)</w:t>
            </w:r>
          </w:p>
          <w:p w14:paraId="67F4C74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348E2B8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when c8 / c9 is passed no update is required</w:t>
            </w:r>
          </w:p>
          <w:p w14:paraId="4D2915D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case else</w:t>
            </w:r>
          </w:p>
          <w:p w14:paraId="3C36ADB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18B4426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FatalError(__FILE__, __LINE__, "Invalid sysinfo combination");  //no corresponding SysInfo Combination for NTN</w:t>
            </w:r>
          </w:p>
          <w:p w14:paraId="5664C80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35AA77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364F4344" w14:textId="77777777" w:rsidR="00C3451E" w:rsidRPr="003D65E8" w:rsidRDefault="00C3451E" w:rsidP="00C3451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285446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D07093">
        <w:rPr>
          <w:rFonts w:cs="Arial"/>
          <w:b/>
          <w:color w:val="000000"/>
          <w:lang w:eastAsia="en-GB"/>
        </w:rPr>
        <w:t>f_TC_22_3_1_5a_NBIOT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3451E" w14:paraId="00C2057D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6764" w14:textId="77777777" w:rsidR="00C3451E" w:rsidRPr="00D07093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</w:t>
            </w:r>
            <w:r w:rsidRPr="00D07093">
              <w:rPr>
                <w:noProof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1916" w14:textId="77777777" w:rsidR="00C3451E" w:rsidRPr="003E1068" w:rsidRDefault="00C3451E" w:rsidP="00BD0D20">
            <w:pPr>
              <w:pStyle w:val="CRCoverPage"/>
              <w:spacing w:after="0"/>
              <w:rPr>
                <w:noProof/>
              </w:rPr>
            </w:pPr>
            <w:r w:rsidRPr="00D07093">
              <w:rPr>
                <w:noProof/>
              </w:rPr>
              <w:t>f_TC_22_3_1_5a_NBIOT</w:t>
            </w:r>
          </w:p>
        </w:tc>
      </w:tr>
      <w:tr w:rsidR="00C3451E" w14:paraId="653EC4E4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2B22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CF6" w14:textId="77777777" w:rsidR="00C3451E" w:rsidRPr="00AD4ADA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parameter passed for calculating the start of the 6</w:t>
            </w:r>
            <w:r w:rsidRPr="00D0709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NPDCCH is incorrect as the 1</w:t>
            </w:r>
            <w:r w:rsidRPr="00D07093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NPDCCH starts from 0. </w:t>
            </w:r>
          </w:p>
        </w:tc>
      </w:tr>
      <w:tr w:rsidR="00C3451E" w14:paraId="43CDF022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4704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4111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  <w:r w:rsidRPr="73A9A40C">
              <w:rPr>
                <w:noProof/>
              </w:rPr>
              <w:t>Updated Step 17</w:t>
            </w:r>
            <w:r w:rsidRPr="73A9A40C">
              <w:rPr>
                <w:rFonts w:eastAsia="SimSun"/>
                <w:noProof/>
              </w:rPr>
              <w:t xml:space="preserve"> </w:t>
            </w:r>
            <w:r w:rsidRPr="73A9A40C">
              <w:rPr>
                <w:rFonts w:eastAsia="SimSun"/>
              </w:rPr>
              <w:t xml:space="preserve">v_NpdcchPeriod  calculation to use </w:t>
            </w:r>
            <w:r w:rsidRPr="73A9A40C">
              <w:rPr>
                <w:rFonts w:eastAsia="SimSun"/>
                <w:noProof/>
              </w:rPr>
              <w:t>5</w:t>
            </w:r>
          </w:p>
        </w:tc>
      </w:tr>
      <w:tr w:rsidR="00C3451E" w14:paraId="08BB7796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22B7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A291" w14:textId="34ED9CC2" w:rsidR="00C3451E" w:rsidRPr="00CC39F9" w:rsidRDefault="00C3451E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093">
              <w:rPr>
                <w:rFonts w:ascii="Arial" w:hAnsi="Arial" w:cs="Arial"/>
                <w:lang w:eastAsia="en-GB"/>
              </w:rPr>
              <w:t>NBIOT_MAC_NTN</w:t>
            </w:r>
            <w:r w:rsidR="00E345C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3451E" w14:paraId="460B6CB7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5FFB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349" w14:textId="77777777" w:rsidR="00C3451E" w:rsidRDefault="00C3451E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F56701D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7217D4E2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174EE5D4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48D3B614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CFD02B7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451E" w:rsidRPr="00CD057D" w14:paraId="570C9C08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47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function f_TC_22_3_1_5a_NBIOT() runs on NBIOT_PTC</w:t>
            </w:r>
          </w:p>
          <w:p w14:paraId="63A89D33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6A3966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CCEB8D3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1955FB5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A854931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//@siclog "Step 16" siclog@</w:t>
            </w:r>
          </w:p>
          <w:p w14:paraId="4655BD9C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HARQ NACK for the DL MAC PDU in Step 15.</w:t>
            </w:r>
          </w:p>
          <w:p w14:paraId="6257E2A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SYSIND.receive(car_NB_UL_HARQ_IND(nbiot_Cell1, nack)) -&gt; value v_SYSTEM_IND;</w:t>
            </w:r>
          </w:p>
          <w:p w14:paraId="60A04BA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v_SYSTEM_IND.Common.TimingInfo;  //@sic R5-237435 sic@</w:t>
            </w:r>
          </w:p>
          <w:p w14:paraId="008458F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5492E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7795809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3D72F4D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Six NPDCCH periods is the duration of the drx-RetransmissionTimer-r13.</w:t>
            </w:r>
          </w:p>
          <w:p w14:paraId="7E281A7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//(Note 5)</w:t>
            </w:r>
          </w:p>
          <w:p w14:paraId="638D690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v_NpdcchPeriod := f_NBIOT_IncrementSearchSpace(valueof(v_TimingInfo.SubFrame), int2float(6), v_SearchSpaceParameters); //@sic R5s230746 Ch2.1.9, R5-237435 sic@</w:t>
            </w:r>
          </w:p>
          <w:p w14:paraId="43032B2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cs_TimingInfo_SubFrameFull(v_NpdcchPeriod);</w:t>
            </w:r>
          </w:p>
          <w:p w14:paraId="6B9B497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f_NBIOT_MAC_CPMode_SendMacPdu(nbiot_Cell1, v_TimingInfo, v_MAC_PDU, tsc_LastSearchSpaceCandidate);</w:t>
            </w:r>
          </w:p>
          <w:p w14:paraId="3F5D387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64BDA8F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</w:tc>
      </w:tr>
    </w:tbl>
    <w:p w14:paraId="19CAB0F5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</w:p>
    <w:p w14:paraId="0FF35683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3451E" w:rsidRPr="00CD057D" w14:paraId="4E006EBD" w14:textId="77777777" w:rsidTr="00C3451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93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function f_TC_22_3_1_5a_NBIOT() runs on NBIOT_PTC</w:t>
            </w:r>
          </w:p>
          <w:p w14:paraId="19E47A3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D327D4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4FC138F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58732F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EBBC5C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//@siclog "Step 16" siclog@</w:t>
            </w:r>
          </w:p>
          <w:p w14:paraId="04A0955B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HARQ NACK for the DL MAC PDU in Step 15.</w:t>
            </w:r>
          </w:p>
          <w:p w14:paraId="1F8E80F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SYSIND.receive(car_NB_UL_HARQ_IND(nbiot_Cell1, nack)) -&gt; value v_SYSTEM_IND;</w:t>
            </w:r>
          </w:p>
          <w:p w14:paraId="38F6C42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v_SYSTEM_IND.Common.TimingInfo;  //@sic R5-237435 sic@</w:t>
            </w:r>
          </w:p>
          <w:p w14:paraId="6DCFAAA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D312D3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06860531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5E81E8C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Six NPDCCH periods is the duration of the drx-RetransmissionTimer-r13.</w:t>
            </w:r>
          </w:p>
          <w:p w14:paraId="38CC6BDE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//(Note 5)</w:t>
            </w:r>
          </w:p>
          <w:p w14:paraId="1552FF5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D070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starting from 0, 6th NPDCCH will be 5</w:t>
            </w:r>
          </w:p>
          <w:p w14:paraId="2C1B52D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v_NpdcchPeriod := f_NBIOT_IncrementSearchSpace(valueof(v_TimingInfo.SubFrame), int2float(</w:t>
            </w:r>
            <w:r w:rsidRPr="00D070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), v_SearchSpaceParameters); //@sic R5s230746 Ch2.1.9, R5-237435 sic@</w:t>
            </w:r>
          </w:p>
          <w:p w14:paraId="2F46344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cs_TimingInfo_SubFrameFull(v_NpdcchPeriod);</w:t>
            </w:r>
          </w:p>
          <w:p w14:paraId="3350AC1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f_NBIOT_MAC_CPMode_SendMacPdu(nbiot_Cell1, v_TimingInfo, v_MAC_PDU, tsc_LastSearchSpaceCandidate);</w:t>
            </w:r>
          </w:p>
          <w:p w14:paraId="38E794F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74AF664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</w:tc>
      </w:tr>
    </w:tbl>
    <w:p w14:paraId="01A518FD" w14:textId="77777777" w:rsidR="00C3451E" w:rsidRDefault="00C3451E" w:rsidP="00C3451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283C178" w14:textId="77777777" w:rsidR="00C3451E" w:rsidRDefault="00C3451E">
      <w:pPr>
        <w:rPr>
          <w:noProof/>
        </w:rPr>
        <w:sectPr w:rsidR="00C3451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B202" w14:textId="77777777" w:rsidR="00D10F83" w:rsidRDefault="00D10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F6FE" w14:textId="77777777" w:rsidR="00D10F83" w:rsidRDefault="00D10F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A0CA9" w14:textId="77777777" w:rsidR="00D10F83" w:rsidRDefault="00D10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4909A5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345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7CA1A4" wp14:editId="5A51DB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32854238"/>
                          </w:sdtPr>
                          <w:sdtEndPr/>
                          <w:sdtContent>
                            <w:p w14:paraId="7D99341C" w14:textId="2EB237A1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CA1A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32854238"/>
                    </w:sdtPr>
                    <w:sdtEndPr/>
                    <w:sdtContent>
                      <w:p w14:paraId="7D99341C" w14:textId="2EB237A1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574B8" w14:textId="4EFCB6D6" w:rsidR="00C3451E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FF0D2D" wp14:editId="06A964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E97CA08" w14:textId="23025F83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F0D2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E97CA08" w14:textId="23025F83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4DD6" w14:textId="7DD10F35" w:rsidR="00C3451E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8415DF0" wp14:editId="5EBD99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60226949"/>
                          </w:sdtPr>
                          <w:sdtEndPr/>
                          <w:sdtContent>
                            <w:p w14:paraId="3FAE760E" w14:textId="1C9800A3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415DF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60226949"/>
                    </w:sdtPr>
                    <w:sdtEndPr/>
                    <w:sdtContent>
                      <w:p w14:paraId="3FAE760E" w14:textId="1C9800A3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E1DE0DC" w:rsidR="00695808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B483B35" wp14:editId="6D1407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62861509"/>
                          </w:sdtPr>
                          <w:sdtEndPr/>
                          <w:sdtContent>
                            <w:p w14:paraId="00ACA24F" w14:textId="7756C2E8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483B3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62861509"/>
                    </w:sdtPr>
                    <w:sdtEndPr/>
                    <w:sdtContent>
                      <w:p w14:paraId="00ACA24F" w14:textId="7756C2E8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AC805DE" w:rsidR="00695808" w:rsidRDefault="00695808">
    <w:pPr>
      <w:pStyle w:val="Header"/>
      <w:tabs>
        <w:tab w:val="right" w:pos="9639"/>
      </w:tabs>
    </w:pPr>
    <w:r>
      <w:tab/>
    </w:r>
    <w:r w:rsidR="00C345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95FDA5" wp14:editId="7330A7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2108036"/>
                          </w:sdtPr>
                          <w:sdtEndPr/>
                          <w:sdtContent>
                            <w:p w14:paraId="3C306EEF" w14:textId="29B63EA3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95FDA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2108036"/>
                    </w:sdtPr>
                    <w:sdtEndPr/>
                    <w:sdtContent>
                      <w:p w14:paraId="3C306EEF" w14:textId="29B63EA3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342C009" w:rsidR="00695808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2CDDE0E" wp14:editId="1ECC8F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6838954"/>
                          </w:sdtPr>
                          <w:sdtEndPr/>
                          <w:sdtContent>
                            <w:p w14:paraId="7D40693F" w14:textId="11633886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DDE0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6838954"/>
                    </w:sdtPr>
                    <w:sdtEndPr/>
                    <w:sdtContent>
                      <w:p w14:paraId="7D40693F" w14:textId="11633886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87288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68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26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4F1"/>
    <w:rsid w:val="00B67B97"/>
    <w:rsid w:val="00B968C8"/>
    <w:rsid w:val="00BA3EC5"/>
    <w:rsid w:val="00BA51D9"/>
    <w:rsid w:val="00BB5DFC"/>
    <w:rsid w:val="00BC42B4"/>
    <w:rsid w:val="00BD279D"/>
    <w:rsid w:val="00BD6BB8"/>
    <w:rsid w:val="00C3451E"/>
    <w:rsid w:val="00C66BA2"/>
    <w:rsid w:val="00C95985"/>
    <w:rsid w:val="00CC5026"/>
    <w:rsid w:val="00CC68D0"/>
    <w:rsid w:val="00CF3EB8"/>
    <w:rsid w:val="00D03F9A"/>
    <w:rsid w:val="00D06D51"/>
    <w:rsid w:val="00D10F83"/>
    <w:rsid w:val="00D24991"/>
    <w:rsid w:val="00D50255"/>
    <w:rsid w:val="00D66520"/>
    <w:rsid w:val="00DE34CF"/>
    <w:rsid w:val="00E13F3D"/>
    <w:rsid w:val="00E345C0"/>
    <w:rsid w:val="00E34898"/>
    <w:rsid w:val="00EB09B7"/>
    <w:rsid w:val="00EE7D7C"/>
    <w:rsid w:val="00F227F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3451E"/>
    <w:rPr>
      <w:i/>
      <w:iCs/>
    </w:rPr>
  </w:style>
  <w:style w:type="paragraph" w:styleId="Title">
    <w:name w:val="Title"/>
    <w:basedOn w:val="Normal"/>
    <w:next w:val="Normal"/>
    <w:link w:val="TitleChar"/>
    <w:qFormat/>
    <w:rsid w:val="00C3451E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451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3451E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C345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345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345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D97A5-F2EB-4CB5-8275-0931A0B6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804</Words>
  <Characters>7711</Characters>
  <Application>Microsoft Office Word</Application>
  <DocSecurity>0</DocSecurity>
  <Lines>64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2023-12-12T16:01:00Z</dcterms:created>
  <dcterms:modified xsi:type="dcterms:W3CDTF">2024-02-26T14:37:00Z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R5s240005</vt:lpwstr>
  </property>
  <property fmtid="{D5CDD505-2E9C-101B-9397-08002B2CF9AE}" pid="10" name="Spec#">
    <vt:lpwstr>38.523-3</vt:lpwstr>
  </property>
  <property fmtid="{D5CDD505-2E9C-101B-9397-08002B2CF9AE}" pid="11" name="Cr#">
    <vt:lpwstr>3296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the NB-NTN testcases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2023-12-12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2023-12-12T14:57:18Z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ed4a5d43-e40c-457c-afc1-1218aff8e337</vt:lpwstr>
  </property>
  <property fmtid="{D5CDD505-2E9C-101B-9397-08002B2CF9AE}" pid="27" name="MSIP_Label_9764cdcd-3664-4d05-9615-7cbf65a4f0a8_ContentBits">
    <vt:lpwstr>0</vt:lpwstr>
  </property>
</Properties>
</file>