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D040" w14:textId="5F28184F" w:rsidR="0001748E" w:rsidRDefault="0001748E" w:rsidP="0001748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w:t>
        </w:r>
        <w:r w:rsidR="00FE323E">
          <w:rPr>
            <w:b/>
            <w:i/>
            <w:noProof/>
            <w:sz w:val="28"/>
          </w:rPr>
          <w:t>187</w:t>
        </w:r>
      </w:fldSimple>
    </w:p>
    <w:p w14:paraId="59D61937" w14:textId="77777777" w:rsidR="0001748E" w:rsidRDefault="0001748E" w:rsidP="0001748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748E" w14:paraId="55667398" w14:textId="77777777" w:rsidTr="00BD0D20">
        <w:tc>
          <w:tcPr>
            <w:tcW w:w="9641" w:type="dxa"/>
            <w:gridSpan w:val="9"/>
            <w:tcBorders>
              <w:top w:val="single" w:sz="4" w:space="0" w:color="auto"/>
              <w:left w:val="single" w:sz="4" w:space="0" w:color="auto"/>
              <w:right w:val="single" w:sz="4" w:space="0" w:color="auto"/>
            </w:tcBorders>
          </w:tcPr>
          <w:p w14:paraId="05923777" w14:textId="77777777" w:rsidR="0001748E" w:rsidRDefault="0001748E" w:rsidP="00BD0D20">
            <w:pPr>
              <w:pStyle w:val="CRCoverPage"/>
              <w:spacing w:after="0"/>
              <w:jc w:val="right"/>
              <w:rPr>
                <w:i/>
                <w:noProof/>
              </w:rPr>
            </w:pPr>
            <w:r>
              <w:rPr>
                <w:i/>
                <w:noProof/>
                <w:sz w:val="14"/>
              </w:rPr>
              <w:t>CR-Form-v12.2</w:t>
            </w:r>
          </w:p>
        </w:tc>
      </w:tr>
      <w:tr w:rsidR="0001748E" w14:paraId="4276A87F" w14:textId="77777777" w:rsidTr="00BD0D20">
        <w:tc>
          <w:tcPr>
            <w:tcW w:w="9641" w:type="dxa"/>
            <w:gridSpan w:val="9"/>
            <w:tcBorders>
              <w:left w:val="single" w:sz="4" w:space="0" w:color="auto"/>
              <w:right w:val="single" w:sz="4" w:space="0" w:color="auto"/>
            </w:tcBorders>
          </w:tcPr>
          <w:p w14:paraId="566D843B" w14:textId="77777777" w:rsidR="0001748E" w:rsidRDefault="0001748E" w:rsidP="00BD0D20">
            <w:pPr>
              <w:pStyle w:val="CRCoverPage"/>
              <w:spacing w:after="0"/>
              <w:jc w:val="center"/>
              <w:rPr>
                <w:noProof/>
              </w:rPr>
            </w:pPr>
            <w:r>
              <w:rPr>
                <w:b/>
                <w:noProof/>
                <w:sz w:val="32"/>
              </w:rPr>
              <w:t>CHANGE REQUEST</w:t>
            </w:r>
          </w:p>
        </w:tc>
      </w:tr>
      <w:tr w:rsidR="0001748E" w14:paraId="500EC822" w14:textId="77777777" w:rsidTr="00BD0D20">
        <w:tc>
          <w:tcPr>
            <w:tcW w:w="9641" w:type="dxa"/>
            <w:gridSpan w:val="9"/>
            <w:tcBorders>
              <w:left w:val="single" w:sz="4" w:space="0" w:color="auto"/>
              <w:right w:val="single" w:sz="4" w:space="0" w:color="auto"/>
            </w:tcBorders>
          </w:tcPr>
          <w:p w14:paraId="5D2ADA8A" w14:textId="77777777" w:rsidR="0001748E" w:rsidRDefault="0001748E" w:rsidP="00BD0D20">
            <w:pPr>
              <w:pStyle w:val="CRCoverPage"/>
              <w:spacing w:after="0"/>
              <w:rPr>
                <w:noProof/>
                <w:sz w:val="8"/>
                <w:szCs w:val="8"/>
              </w:rPr>
            </w:pPr>
          </w:p>
        </w:tc>
      </w:tr>
      <w:tr w:rsidR="0001748E" w14:paraId="08F5A334" w14:textId="77777777" w:rsidTr="00BD0D20">
        <w:tc>
          <w:tcPr>
            <w:tcW w:w="142" w:type="dxa"/>
            <w:tcBorders>
              <w:left w:val="single" w:sz="4" w:space="0" w:color="auto"/>
            </w:tcBorders>
          </w:tcPr>
          <w:p w14:paraId="62209EAF" w14:textId="77777777" w:rsidR="0001748E" w:rsidRDefault="0001748E" w:rsidP="00BD0D20">
            <w:pPr>
              <w:pStyle w:val="CRCoverPage"/>
              <w:spacing w:after="0"/>
              <w:jc w:val="right"/>
              <w:rPr>
                <w:noProof/>
              </w:rPr>
            </w:pPr>
          </w:p>
        </w:tc>
        <w:tc>
          <w:tcPr>
            <w:tcW w:w="1559" w:type="dxa"/>
            <w:shd w:val="pct30" w:color="FFFF00" w:fill="auto"/>
          </w:tcPr>
          <w:p w14:paraId="187493B7" w14:textId="77777777" w:rsidR="0001748E" w:rsidRPr="00410371" w:rsidRDefault="0001748E"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B539BC9" w14:textId="77777777" w:rsidR="0001748E" w:rsidRDefault="0001748E" w:rsidP="00BD0D20">
            <w:pPr>
              <w:pStyle w:val="CRCoverPage"/>
              <w:spacing w:after="0"/>
              <w:jc w:val="center"/>
              <w:rPr>
                <w:noProof/>
              </w:rPr>
            </w:pPr>
            <w:r>
              <w:rPr>
                <w:b/>
                <w:noProof/>
                <w:sz w:val="28"/>
              </w:rPr>
              <w:t>CR</w:t>
            </w:r>
          </w:p>
        </w:tc>
        <w:tc>
          <w:tcPr>
            <w:tcW w:w="1276" w:type="dxa"/>
            <w:shd w:val="pct30" w:color="FFFF00" w:fill="auto"/>
          </w:tcPr>
          <w:p w14:paraId="618C52B9" w14:textId="77777777" w:rsidR="0001748E" w:rsidRPr="00410371" w:rsidRDefault="0001748E" w:rsidP="00BD0D20">
            <w:pPr>
              <w:pStyle w:val="CRCoverPage"/>
              <w:spacing w:after="0"/>
              <w:rPr>
                <w:noProof/>
              </w:rPr>
            </w:pPr>
            <w:fldSimple w:instr=" DOCPROPERTY  Cr#  \* MERGEFORMAT ">
              <w:r w:rsidRPr="00410371">
                <w:rPr>
                  <w:b/>
                  <w:noProof/>
                  <w:sz w:val="28"/>
                </w:rPr>
                <w:t>3294</w:t>
              </w:r>
            </w:fldSimple>
          </w:p>
        </w:tc>
        <w:tc>
          <w:tcPr>
            <w:tcW w:w="709" w:type="dxa"/>
          </w:tcPr>
          <w:p w14:paraId="5F4E61D7" w14:textId="77777777" w:rsidR="0001748E" w:rsidRDefault="0001748E" w:rsidP="00BD0D20">
            <w:pPr>
              <w:pStyle w:val="CRCoverPage"/>
              <w:tabs>
                <w:tab w:val="right" w:pos="625"/>
              </w:tabs>
              <w:spacing w:after="0"/>
              <w:jc w:val="center"/>
              <w:rPr>
                <w:noProof/>
              </w:rPr>
            </w:pPr>
            <w:r>
              <w:rPr>
                <w:b/>
                <w:bCs/>
                <w:noProof/>
                <w:sz w:val="28"/>
              </w:rPr>
              <w:t>rev</w:t>
            </w:r>
          </w:p>
        </w:tc>
        <w:tc>
          <w:tcPr>
            <w:tcW w:w="992" w:type="dxa"/>
            <w:shd w:val="pct30" w:color="FFFF00" w:fill="auto"/>
          </w:tcPr>
          <w:p w14:paraId="5D0C5EC1" w14:textId="280AB648" w:rsidR="0001748E" w:rsidRPr="00410371" w:rsidRDefault="00FE323E" w:rsidP="00BD0D20">
            <w:pPr>
              <w:pStyle w:val="CRCoverPage"/>
              <w:spacing w:after="0"/>
              <w:jc w:val="center"/>
              <w:rPr>
                <w:b/>
                <w:noProof/>
              </w:rPr>
            </w:pPr>
            <w:r>
              <w:t>1</w:t>
            </w:r>
          </w:p>
        </w:tc>
        <w:tc>
          <w:tcPr>
            <w:tcW w:w="2410" w:type="dxa"/>
          </w:tcPr>
          <w:p w14:paraId="3E9BF04C" w14:textId="77777777" w:rsidR="0001748E" w:rsidRDefault="0001748E"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E79CF" w14:textId="207FBABD" w:rsidR="0001748E" w:rsidRPr="00410371" w:rsidRDefault="0001748E" w:rsidP="00BD0D20">
            <w:pPr>
              <w:pStyle w:val="CRCoverPage"/>
              <w:spacing w:after="0"/>
              <w:jc w:val="center"/>
              <w:rPr>
                <w:noProof/>
                <w:sz w:val="28"/>
              </w:rPr>
            </w:pPr>
            <w:fldSimple w:instr=" DOCPROPERTY  Version  \* MERGEFORMAT ">
              <w:r w:rsidRPr="00410371">
                <w:rPr>
                  <w:b/>
                  <w:noProof/>
                  <w:sz w:val="28"/>
                </w:rPr>
                <w:t>17.</w:t>
              </w:r>
              <w:r w:rsidR="00FE323E">
                <w:rPr>
                  <w:b/>
                  <w:noProof/>
                  <w:sz w:val="28"/>
                </w:rPr>
                <w:t>9</w:t>
              </w:r>
              <w:r w:rsidRPr="00410371">
                <w:rPr>
                  <w:b/>
                  <w:noProof/>
                  <w:sz w:val="28"/>
                </w:rPr>
                <w:t>.0</w:t>
              </w:r>
            </w:fldSimple>
          </w:p>
        </w:tc>
        <w:tc>
          <w:tcPr>
            <w:tcW w:w="143" w:type="dxa"/>
            <w:tcBorders>
              <w:right w:val="single" w:sz="4" w:space="0" w:color="auto"/>
            </w:tcBorders>
          </w:tcPr>
          <w:p w14:paraId="6673F11C" w14:textId="77777777" w:rsidR="0001748E" w:rsidRDefault="0001748E" w:rsidP="00BD0D20">
            <w:pPr>
              <w:pStyle w:val="CRCoverPage"/>
              <w:spacing w:after="0"/>
              <w:rPr>
                <w:noProof/>
              </w:rPr>
            </w:pPr>
          </w:p>
        </w:tc>
      </w:tr>
      <w:tr w:rsidR="0001748E" w14:paraId="7E46285B" w14:textId="77777777" w:rsidTr="00BD0D20">
        <w:tc>
          <w:tcPr>
            <w:tcW w:w="9641" w:type="dxa"/>
            <w:gridSpan w:val="9"/>
            <w:tcBorders>
              <w:left w:val="single" w:sz="4" w:space="0" w:color="auto"/>
              <w:right w:val="single" w:sz="4" w:space="0" w:color="auto"/>
            </w:tcBorders>
          </w:tcPr>
          <w:p w14:paraId="5282C82C" w14:textId="77777777" w:rsidR="0001748E" w:rsidRDefault="0001748E" w:rsidP="00BD0D20">
            <w:pPr>
              <w:pStyle w:val="CRCoverPage"/>
              <w:spacing w:after="0"/>
              <w:rPr>
                <w:noProof/>
              </w:rPr>
            </w:pPr>
          </w:p>
        </w:tc>
      </w:tr>
      <w:tr w:rsidR="0001748E" w14:paraId="30B8D955" w14:textId="77777777" w:rsidTr="00BD0D20">
        <w:tc>
          <w:tcPr>
            <w:tcW w:w="9641" w:type="dxa"/>
            <w:gridSpan w:val="9"/>
            <w:tcBorders>
              <w:top w:val="single" w:sz="4" w:space="0" w:color="auto"/>
            </w:tcBorders>
          </w:tcPr>
          <w:p w14:paraId="64872C3C" w14:textId="77777777" w:rsidR="0001748E" w:rsidRPr="00F25D98" w:rsidRDefault="0001748E" w:rsidP="00BD0D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748E" w14:paraId="5DB67E8B" w14:textId="77777777" w:rsidTr="00BD0D20">
        <w:tc>
          <w:tcPr>
            <w:tcW w:w="9641" w:type="dxa"/>
            <w:gridSpan w:val="9"/>
          </w:tcPr>
          <w:p w14:paraId="3E765C0F" w14:textId="77777777" w:rsidR="0001748E" w:rsidRDefault="0001748E" w:rsidP="00BD0D20">
            <w:pPr>
              <w:pStyle w:val="CRCoverPage"/>
              <w:spacing w:after="0"/>
              <w:rPr>
                <w:noProof/>
                <w:sz w:val="8"/>
                <w:szCs w:val="8"/>
              </w:rPr>
            </w:pPr>
          </w:p>
        </w:tc>
      </w:tr>
    </w:tbl>
    <w:p w14:paraId="3D218532" w14:textId="77777777" w:rsidR="0001748E" w:rsidRDefault="0001748E" w:rsidP="000174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748E" w14:paraId="7575E18D" w14:textId="77777777" w:rsidTr="00BD0D20">
        <w:tc>
          <w:tcPr>
            <w:tcW w:w="2835" w:type="dxa"/>
          </w:tcPr>
          <w:p w14:paraId="49FF9BD1" w14:textId="77777777" w:rsidR="0001748E" w:rsidRDefault="0001748E" w:rsidP="00BD0D20">
            <w:pPr>
              <w:pStyle w:val="CRCoverPage"/>
              <w:tabs>
                <w:tab w:val="right" w:pos="2751"/>
              </w:tabs>
              <w:spacing w:after="0"/>
              <w:rPr>
                <w:b/>
                <w:i/>
                <w:noProof/>
              </w:rPr>
            </w:pPr>
            <w:r>
              <w:rPr>
                <w:b/>
                <w:i/>
                <w:noProof/>
              </w:rPr>
              <w:t>Proposed change affects:</w:t>
            </w:r>
          </w:p>
        </w:tc>
        <w:tc>
          <w:tcPr>
            <w:tcW w:w="1418" w:type="dxa"/>
          </w:tcPr>
          <w:p w14:paraId="6E0973CB" w14:textId="77777777" w:rsidR="0001748E" w:rsidRDefault="0001748E"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C2EE6" w14:textId="77777777" w:rsidR="0001748E" w:rsidRDefault="0001748E" w:rsidP="00BD0D20">
            <w:pPr>
              <w:pStyle w:val="CRCoverPage"/>
              <w:spacing w:after="0"/>
              <w:jc w:val="center"/>
              <w:rPr>
                <w:b/>
                <w:caps/>
                <w:noProof/>
              </w:rPr>
            </w:pPr>
          </w:p>
        </w:tc>
        <w:tc>
          <w:tcPr>
            <w:tcW w:w="709" w:type="dxa"/>
            <w:tcBorders>
              <w:left w:val="single" w:sz="4" w:space="0" w:color="auto"/>
            </w:tcBorders>
          </w:tcPr>
          <w:p w14:paraId="17902D03" w14:textId="77777777" w:rsidR="0001748E" w:rsidRDefault="0001748E"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B7E85" w14:textId="77777777" w:rsidR="0001748E" w:rsidRDefault="0001748E" w:rsidP="00BD0D20">
            <w:pPr>
              <w:pStyle w:val="CRCoverPage"/>
              <w:spacing w:after="0"/>
              <w:jc w:val="center"/>
              <w:rPr>
                <w:b/>
                <w:caps/>
                <w:noProof/>
              </w:rPr>
            </w:pPr>
          </w:p>
        </w:tc>
        <w:tc>
          <w:tcPr>
            <w:tcW w:w="2126" w:type="dxa"/>
          </w:tcPr>
          <w:p w14:paraId="66D17128" w14:textId="77777777" w:rsidR="0001748E" w:rsidRDefault="0001748E"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EF841" w14:textId="77777777" w:rsidR="0001748E" w:rsidRDefault="0001748E" w:rsidP="00BD0D20">
            <w:pPr>
              <w:pStyle w:val="CRCoverPage"/>
              <w:spacing w:after="0"/>
              <w:jc w:val="center"/>
              <w:rPr>
                <w:b/>
                <w:caps/>
                <w:noProof/>
              </w:rPr>
            </w:pPr>
          </w:p>
        </w:tc>
        <w:tc>
          <w:tcPr>
            <w:tcW w:w="1418" w:type="dxa"/>
            <w:tcBorders>
              <w:left w:val="nil"/>
            </w:tcBorders>
          </w:tcPr>
          <w:p w14:paraId="69B69E97" w14:textId="77777777" w:rsidR="0001748E" w:rsidRDefault="0001748E"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F03EA" w14:textId="77777777" w:rsidR="0001748E" w:rsidRDefault="0001748E" w:rsidP="00BD0D20">
            <w:pPr>
              <w:pStyle w:val="CRCoverPage"/>
              <w:spacing w:after="0"/>
              <w:jc w:val="center"/>
              <w:rPr>
                <w:b/>
                <w:bCs/>
                <w:caps/>
                <w:noProof/>
              </w:rPr>
            </w:pPr>
          </w:p>
        </w:tc>
      </w:tr>
    </w:tbl>
    <w:p w14:paraId="465ACB3E" w14:textId="77777777" w:rsidR="0001748E" w:rsidRDefault="0001748E" w:rsidP="000174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748E" w14:paraId="774FA550" w14:textId="77777777" w:rsidTr="00BD0D20">
        <w:tc>
          <w:tcPr>
            <w:tcW w:w="9640" w:type="dxa"/>
            <w:gridSpan w:val="11"/>
          </w:tcPr>
          <w:p w14:paraId="2433EE74" w14:textId="77777777" w:rsidR="0001748E" w:rsidRDefault="0001748E" w:rsidP="00BD0D20">
            <w:pPr>
              <w:pStyle w:val="CRCoverPage"/>
              <w:spacing w:after="0"/>
              <w:rPr>
                <w:noProof/>
                <w:sz w:val="8"/>
                <w:szCs w:val="8"/>
              </w:rPr>
            </w:pPr>
          </w:p>
        </w:tc>
      </w:tr>
      <w:tr w:rsidR="0001748E" w14:paraId="364ABB1B" w14:textId="77777777" w:rsidTr="00BD0D20">
        <w:tc>
          <w:tcPr>
            <w:tcW w:w="1843" w:type="dxa"/>
            <w:tcBorders>
              <w:top w:val="single" w:sz="4" w:space="0" w:color="auto"/>
              <w:left w:val="single" w:sz="4" w:space="0" w:color="auto"/>
            </w:tcBorders>
          </w:tcPr>
          <w:p w14:paraId="4585F1B6" w14:textId="77777777" w:rsidR="0001748E" w:rsidRDefault="0001748E"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96B280" w14:textId="77777777" w:rsidR="0001748E" w:rsidRDefault="0001748E" w:rsidP="00BD0D20">
            <w:pPr>
              <w:pStyle w:val="CRCoverPage"/>
              <w:spacing w:after="0"/>
              <w:ind w:left="100"/>
              <w:rPr>
                <w:noProof/>
              </w:rPr>
            </w:pPr>
            <w:fldSimple w:instr=" DOCPROPERTY  CrTitle  \* MERGEFORMAT ">
              <w:r>
                <w:t>Correction to function f_TC_7_1_1_1_17_NR_TestBody</w:t>
              </w:r>
            </w:fldSimple>
          </w:p>
        </w:tc>
      </w:tr>
      <w:tr w:rsidR="0001748E" w14:paraId="548C572C" w14:textId="77777777" w:rsidTr="00BD0D20">
        <w:tc>
          <w:tcPr>
            <w:tcW w:w="1843" w:type="dxa"/>
            <w:tcBorders>
              <w:left w:val="single" w:sz="4" w:space="0" w:color="auto"/>
            </w:tcBorders>
          </w:tcPr>
          <w:p w14:paraId="6BF8D625" w14:textId="77777777" w:rsidR="0001748E" w:rsidRDefault="0001748E" w:rsidP="00BD0D20">
            <w:pPr>
              <w:pStyle w:val="CRCoverPage"/>
              <w:spacing w:after="0"/>
              <w:rPr>
                <w:b/>
                <w:i/>
                <w:noProof/>
                <w:sz w:val="8"/>
                <w:szCs w:val="8"/>
              </w:rPr>
            </w:pPr>
          </w:p>
        </w:tc>
        <w:tc>
          <w:tcPr>
            <w:tcW w:w="7797" w:type="dxa"/>
            <w:gridSpan w:val="10"/>
            <w:tcBorders>
              <w:right w:val="single" w:sz="4" w:space="0" w:color="auto"/>
            </w:tcBorders>
          </w:tcPr>
          <w:p w14:paraId="443C3364" w14:textId="77777777" w:rsidR="0001748E" w:rsidRDefault="0001748E" w:rsidP="00BD0D20">
            <w:pPr>
              <w:pStyle w:val="CRCoverPage"/>
              <w:spacing w:after="0"/>
              <w:rPr>
                <w:noProof/>
                <w:sz w:val="8"/>
                <w:szCs w:val="8"/>
              </w:rPr>
            </w:pPr>
          </w:p>
        </w:tc>
      </w:tr>
      <w:tr w:rsidR="0001748E" w14:paraId="6C4C9537" w14:textId="77777777" w:rsidTr="00BD0D20">
        <w:tc>
          <w:tcPr>
            <w:tcW w:w="1843" w:type="dxa"/>
            <w:tcBorders>
              <w:left w:val="single" w:sz="4" w:space="0" w:color="auto"/>
            </w:tcBorders>
          </w:tcPr>
          <w:p w14:paraId="26F916A4" w14:textId="77777777" w:rsidR="0001748E" w:rsidRDefault="0001748E"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E65B62" w14:textId="77777777" w:rsidR="0001748E" w:rsidRDefault="0001748E" w:rsidP="00BD0D20">
            <w:pPr>
              <w:pStyle w:val="CRCoverPage"/>
              <w:spacing w:after="0"/>
              <w:ind w:left="100"/>
              <w:rPr>
                <w:noProof/>
              </w:rPr>
            </w:pPr>
            <w:fldSimple w:instr=" DOCPROPERTY  SourceIfWg  \* MERGEFORMAT ">
              <w:r>
                <w:rPr>
                  <w:noProof/>
                </w:rPr>
                <w:t>ROHDE &amp; SCHWARZ</w:t>
              </w:r>
            </w:fldSimple>
          </w:p>
        </w:tc>
      </w:tr>
      <w:tr w:rsidR="0001748E" w14:paraId="2E18E4F6" w14:textId="77777777" w:rsidTr="00BD0D20">
        <w:tc>
          <w:tcPr>
            <w:tcW w:w="1843" w:type="dxa"/>
            <w:tcBorders>
              <w:left w:val="single" w:sz="4" w:space="0" w:color="auto"/>
            </w:tcBorders>
          </w:tcPr>
          <w:p w14:paraId="51055E48" w14:textId="77777777" w:rsidR="0001748E" w:rsidRDefault="0001748E"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EE15F" w14:textId="77777777" w:rsidR="0001748E" w:rsidRDefault="0001748E"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01748E" w14:paraId="14034C03" w14:textId="77777777" w:rsidTr="00BD0D20">
        <w:tc>
          <w:tcPr>
            <w:tcW w:w="1843" w:type="dxa"/>
            <w:tcBorders>
              <w:left w:val="single" w:sz="4" w:space="0" w:color="auto"/>
            </w:tcBorders>
          </w:tcPr>
          <w:p w14:paraId="0C1476FB" w14:textId="77777777" w:rsidR="0001748E" w:rsidRDefault="0001748E" w:rsidP="00BD0D20">
            <w:pPr>
              <w:pStyle w:val="CRCoverPage"/>
              <w:spacing w:after="0"/>
              <w:rPr>
                <w:b/>
                <w:i/>
                <w:noProof/>
                <w:sz w:val="8"/>
                <w:szCs w:val="8"/>
              </w:rPr>
            </w:pPr>
          </w:p>
        </w:tc>
        <w:tc>
          <w:tcPr>
            <w:tcW w:w="7797" w:type="dxa"/>
            <w:gridSpan w:val="10"/>
            <w:tcBorders>
              <w:right w:val="single" w:sz="4" w:space="0" w:color="auto"/>
            </w:tcBorders>
          </w:tcPr>
          <w:p w14:paraId="082524D9" w14:textId="77777777" w:rsidR="0001748E" w:rsidRDefault="0001748E" w:rsidP="00BD0D20">
            <w:pPr>
              <w:pStyle w:val="CRCoverPage"/>
              <w:spacing w:after="0"/>
              <w:rPr>
                <w:noProof/>
                <w:sz w:val="8"/>
                <w:szCs w:val="8"/>
              </w:rPr>
            </w:pPr>
          </w:p>
        </w:tc>
      </w:tr>
      <w:tr w:rsidR="0001748E" w14:paraId="7ADDAB57" w14:textId="77777777" w:rsidTr="00BD0D20">
        <w:tc>
          <w:tcPr>
            <w:tcW w:w="1843" w:type="dxa"/>
            <w:tcBorders>
              <w:left w:val="single" w:sz="4" w:space="0" w:color="auto"/>
            </w:tcBorders>
          </w:tcPr>
          <w:p w14:paraId="5D87C4E3" w14:textId="77777777" w:rsidR="0001748E" w:rsidRDefault="0001748E"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14:paraId="3C992257" w14:textId="77777777" w:rsidR="0001748E" w:rsidRDefault="0001748E" w:rsidP="00BD0D20">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59C73055" w14:textId="77777777" w:rsidR="0001748E" w:rsidRDefault="0001748E" w:rsidP="00BD0D20">
            <w:pPr>
              <w:pStyle w:val="CRCoverPage"/>
              <w:spacing w:after="0"/>
              <w:ind w:right="100"/>
              <w:rPr>
                <w:noProof/>
              </w:rPr>
            </w:pPr>
          </w:p>
        </w:tc>
        <w:tc>
          <w:tcPr>
            <w:tcW w:w="1417" w:type="dxa"/>
            <w:gridSpan w:val="3"/>
            <w:tcBorders>
              <w:left w:val="nil"/>
            </w:tcBorders>
          </w:tcPr>
          <w:p w14:paraId="499606B8" w14:textId="77777777" w:rsidR="0001748E" w:rsidRDefault="0001748E"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C9285" w14:textId="77777777" w:rsidR="0001748E" w:rsidRDefault="0001748E" w:rsidP="00BD0D20">
            <w:pPr>
              <w:pStyle w:val="CRCoverPage"/>
              <w:spacing w:after="0"/>
              <w:ind w:left="100"/>
              <w:rPr>
                <w:noProof/>
              </w:rPr>
            </w:pPr>
            <w:fldSimple w:instr=" DOCPROPERTY  ResDate  \* MERGEFORMAT ">
              <w:r>
                <w:rPr>
                  <w:noProof/>
                </w:rPr>
                <w:t>2023-12-11</w:t>
              </w:r>
            </w:fldSimple>
          </w:p>
        </w:tc>
      </w:tr>
      <w:tr w:rsidR="0001748E" w14:paraId="690B1E03" w14:textId="77777777" w:rsidTr="00BD0D20">
        <w:tc>
          <w:tcPr>
            <w:tcW w:w="1843" w:type="dxa"/>
            <w:tcBorders>
              <w:left w:val="single" w:sz="4" w:space="0" w:color="auto"/>
            </w:tcBorders>
          </w:tcPr>
          <w:p w14:paraId="25031D32" w14:textId="77777777" w:rsidR="0001748E" w:rsidRDefault="0001748E" w:rsidP="00BD0D20">
            <w:pPr>
              <w:pStyle w:val="CRCoverPage"/>
              <w:spacing w:after="0"/>
              <w:rPr>
                <w:b/>
                <w:i/>
                <w:noProof/>
                <w:sz w:val="8"/>
                <w:szCs w:val="8"/>
              </w:rPr>
            </w:pPr>
          </w:p>
        </w:tc>
        <w:tc>
          <w:tcPr>
            <w:tcW w:w="1986" w:type="dxa"/>
            <w:gridSpan w:val="4"/>
          </w:tcPr>
          <w:p w14:paraId="0383D2EC" w14:textId="77777777" w:rsidR="0001748E" w:rsidRDefault="0001748E" w:rsidP="00BD0D20">
            <w:pPr>
              <w:pStyle w:val="CRCoverPage"/>
              <w:spacing w:after="0"/>
              <w:rPr>
                <w:noProof/>
                <w:sz w:val="8"/>
                <w:szCs w:val="8"/>
              </w:rPr>
            </w:pPr>
          </w:p>
        </w:tc>
        <w:tc>
          <w:tcPr>
            <w:tcW w:w="2267" w:type="dxa"/>
            <w:gridSpan w:val="2"/>
          </w:tcPr>
          <w:p w14:paraId="733F4D58" w14:textId="77777777" w:rsidR="0001748E" w:rsidRDefault="0001748E" w:rsidP="00BD0D20">
            <w:pPr>
              <w:pStyle w:val="CRCoverPage"/>
              <w:spacing w:after="0"/>
              <w:rPr>
                <w:noProof/>
                <w:sz w:val="8"/>
                <w:szCs w:val="8"/>
              </w:rPr>
            </w:pPr>
          </w:p>
        </w:tc>
        <w:tc>
          <w:tcPr>
            <w:tcW w:w="1417" w:type="dxa"/>
            <w:gridSpan w:val="3"/>
          </w:tcPr>
          <w:p w14:paraId="5E873036" w14:textId="77777777" w:rsidR="0001748E" w:rsidRDefault="0001748E" w:rsidP="00BD0D20">
            <w:pPr>
              <w:pStyle w:val="CRCoverPage"/>
              <w:spacing w:after="0"/>
              <w:rPr>
                <w:noProof/>
                <w:sz w:val="8"/>
                <w:szCs w:val="8"/>
              </w:rPr>
            </w:pPr>
          </w:p>
        </w:tc>
        <w:tc>
          <w:tcPr>
            <w:tcW w:w="2127" w:type="dxa"/>
            <w:tcBorders>
              <w:right w:val="single" w:sz="4" w:space="0" w:color="auto"/>
            </w:tcBorders>
          </w:tcPr>
          <w:p w14:paraId="03518294" w14:textId="77777777" w:rsidR="0001748E" w:rsidRDefault="0001748E" w:rsidP="00BD0D20">
            <w:pPr>
              <w:pStyle w:val="CRCoverPage"/>
              <w:spacing w:after="0"/>
              <w:rPr>
                <w:noProof/>
                <w:sz w:val="8"/>
                <w:szCs w:val="8"/>
              </w:rPr>
            </w:pPr>
          </w:p>
        </w:tc>
      </w:tr>
      <w:tr w:rsidR="0001748E" w14:paraId="40231D4C" w14:textId="77777777" w:rsidTr="00BD0D20">
        <w:trPr>
          <w:cantSplit/>
        </w:trPr>
        <w:tc>
          <w:tcPr>
            <w:tcW w:w="1843" w:type="dxa"/>
            <w:tcBorders>
              <w:left w:val="single" w:sz="4" w:space="0" w:color="auto"/>
            </w:tcBorders>
          </w:tcPr>
          <w:p w14:paraId="6A8B4669" w14:textId="77777777" w:rsidR="0001748E" w:rsidRDefault="0001748E" w:rsidP="00BD0D20">
            <w:pPr>
              <w:pStyle w:val="CRCoverPage"/>
              <w:tabs>
                <w:tab w:val="right" w:pos="1759"/>
              </w:tabs>
              <w:spacing w:after="0"/>
              <w:rPr>
                <w:b/>
                <w:i/>
                <w:noProof/>
              </w:rPr>
            </w:pPr>
            <w:r>
              <w:rPr>
                <w:b/>
                <w:i/>
                <w:noProof/>
              </w:rPr>
              <w:t>Category:</w:t>
            </w:r>
          </w:p>
        </w:tc>
        <w:tc>
          <w:tcPr>
            <w:tcW w:w="851" w:type="dxa"/>
            <w:shd w:val="pct30" w:color="FFFF00" w:fill="auto"/>
          </w:tcPr>
          <w:p w14:paraId="7C191B82" w14:textId="77777777" w:rsidR="0001748E" w:rsidRDefault="0001748E"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41439C" w14:textId="77777777" w:rsidR="0001748E" w:rsidRDefault="0001748E" w:rsidP="00BD0D20">
            <w:pPr>
              <w:pStyle w:val="CRCoverPage"/>
              <w:spacing w:after="0"/>
              <w:rPr>
                <w:noProof/>
              </w:rPr>
            </w:pPr>
          </w:p>
        </w:tc>
        <w:tc>
          <w:tcPr>
            <w:tcW w:w="1417" w:type="dxa"/>
            <w:gridSpan w:val="3"/>
            <w:tcBorders>
              <w:left w:val="nil"/>
            </w:tcBorders>
          </w:tcPr>
          <w:p w14:paraId="64CB9B66" w14:textId="77777777" w:rsidR="0001748E" w:rsidRDefault="0001748E"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58F30" w14:textId="77777777" w:rsidR="0001748E" w:rsidRDefault="0001748E" w:rsidP="00BD0D20">
            <w:pPr>
              <w:pStyle w:val="CRCoverPage"/>
              <w:spacing w:after="0"/>
              <w:ind w:left="100"/>
              <w:rPr>
                <w:noProof/>
              </w:rPr>
            </w:pPr>
            <w:fldSimple w:instr=" DOCPROPERTY  Release  \* MERGEFORMAT ">
              <w:r>
                <w:rPr>
                  <w:noProof/>
                </w:rPr>
                <w:t>Rel-17</w:t>
              </w:r>
            </w:fldSimple>
          </w:p>
        </w:tc>
      </w:tr>
      <w:tr w:rsidR="0001748E" w14:paraId="67C36B3D" w14:textId="77777777" w:rsidTr="00BD0D20">
        <w:tc>
          <w:tcPr>
            <w:tcW w:w="1843" w:type="dxa"/>
            <w:tcBorders>
              <w:left w:val="single" w:sz="4" w:space="0" w:color="auto"/>
              <w:bottom w:val="single" w:sz="4" w:space="0" w:color="auto"/>
            </w:tcBorders>
          </w:tcPr>
          <w:p w14:paraId="1E27C600" w14:textId="77777777" w:rsidR="0001748E" w:rsidRDefault="0001748E" w:rsidP="00BD0D20">
            <w:pPr>
              <w:pStyle w:val="CRCoverPage"/>
              <w:spacing w:after="0"/>
              <w:rPr>
                <w:b/>
                <w:i/>
                <w:noProof/>
              </w:rPr>
            </w:pPr>
          </w:p>
        </w:tc>
        <w:tc>
          <w:tcPr>
            <w:tcW w:w="4677" w:type="dxa"/>
            <w:gridSpan w:val="8"/>
            <w:tcBorders>
              <w:bottom w:val="single" w:sz="4" w:space="0" w:color="auto"/>
            </w:tcBorders>
          </w:tcPr>
          <w:p w14:paraId="76E3BC39" w14:textId="77777777" w:rsidR="0001748E" w:rsidRDefault="0001748E"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8C8D3" w14:textId="77777777" w:rsidR="0001748E" w:rsidRDefault="0001748E" w:rsidP="00BD0D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FD12B4" w14:textId="77777777" w:rsidR="0001748E" w:rsidRPr="007C2097" w:rsidRDefault="0001748E"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748E" w14:paraId="0233BBAD" w14:textId="77777777" w:rsidTr="00BD0D20">
        <w:tc>
          <w:tcPr>
            <w:tcW w:w="1843" w:type="dxa"/>
          </w:tcPr>
          <w:p w14:paraId="4EF5F9EC" w14:textId="77777777" w:rsidR="0001748E" w:rsidRDefault="0001748E" w:rsidP="00BD0D20">
            <w:pPr>
              <w:pStyle w:val="CRCoverPage"/>
              <w:spacing w:after="0"/>
              <w:rPr>
                <w:b/>
                <w:i/>
                <w:noProof/>
                <w:sz w:val="8"/>
                <w:szCs w:val="8"/>
              </w:rPr>
            </w:pPr>
          </w:p>
        </w:tc>
        <w:tc>
          <w:tcPr>
            <w:tcW w:w="7797" w:type="dxa"/>
            <w:gridSpan w:val="10"/>
          </w:tcPr>
          <w:p w14:paraId="4D81A8C0" w14:textId="77777777" w:rsidR="0001748E" w:rsidRDefault="0001748E" w:rsidP="00BD0D20">
            <w:pPr>
              <w:pStyle w:val="CRCoverPage"/>
              <w:spacing w:after="0"/>
              <w:rPr>
                <w:noProof/>
                <w:sz w:val="8"/>
                <w:szCs w:val="8"/>
              </w:rPr>
            </w:pPr>
          </w:p>
        </w:tc>
      </w:tr>
      <w:tr w:rsidR="0001748E" w14:paraId="0F21D12B" w14:textId="77777777" w:rsidTr="00BD0D20">
        <w:tc>
          <w:tcPr>
            <w:tcW w:w="2694" w:type="dxa"/>
            <w:gridSpan w:val="2"/>
            <w:tcBorders>
              <w:top w:val="single" w:sz="4" w:space="0" w:color="auto"/>
              <w:left w:val="single" w:sz="4" w:space="0" w:color="auto"/>
            </w:tcBorders>
          </w:tcPr>
          <w:p w14:paraId="15B37ADF" w14:textId="77777777" w:rsidR="0001748E" w:rsidRDefault="0001748E" w:rsidP="00017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D7822" w14:textId="77777777" w:rsidR="0001748E" w:rsidRDefault="0001748E" w:rsidP="0001748E">
            <w:pPr>
              <w:pStyle w:val="CRCoverPage"/>
              <w:numPr>
                <w:ilvl w:val="0"/>
                <w:numId w:val="2"/>
              </w:numPr>
              <w:spacing w:after="0"/>
              <w:rPr>
                <w:noProof/>
              </w:rPr>
            </w:pPr>
            <w:r w:rsidRPr="0094712A">
              <w:rPr>
                <w:noProof/>
              </w:rPr>
              <w:t>It is not an rrcResume scenario thus UE is not in RRC_INACTIVE state.</w:t>
            </w:r>
          </w:p>
          <w:p w14:paraId="657686E4" w14:textId="77777777" w:rsidR="0001748E" w:rsidRPr="00D268E5" w:rsidRDefault="0001748E" w:rsidP="0001748E">
            <w:pPr>
              <w:pStyle w:val="CRCoverPage"/>
              <w:numPr>
                <w:ilvl w:val="0"/>
                <w:numId w:val="2"/>
              </w:numPr>
              <w:spacing w:after="0"/>
              <w:jc w:val="both"/>
              <w:rPr>
                <w:noProof/>
              </w:rPr>
            </w:pPr>
            <w:r w:rsidRPr="0094712A">
              <w:rPr>
                <w:noProof/>
              </w:rPr>
              <w:t>At Step 8, 19 RRC setup is not explicitly sent from TTCN but it is preconfigured at the SS to be sent together with the contention resolution as it is not a rrcResume test steps. Thus, the default UL grant configuration is also required at Step 8, 19 as rrcRelease prior to these steps has released all configuration from SS, so we do need to configure it explicitly here. Please refer our common method which handles rrcSetupRequest and configure UL Grant explicitly in all cases after rrcRelease including preamble procedure. i.e., function f_NR_RRC_SetupRequest_Common</w:t>
            </w:r>
            <w:r>
              <w:rPr>
                <w:noProof/>
              </w:rPr>
              <w:t>.</w:t>
            </w:r>
          </w:p>
        </w:tc>
      </w:tr>
      <w:tr w:rsidR="0001748E" w14:paraId="7AAFD376" w14:textId="77777777" w:rsidTr="00BD0D20">
        <w:tc>
          <w:tcPr>
            <w:tcW w:w="2694" w:type="dxa"/>
            <w:gridSpan w:val="2"/>
            <w:tcBorders>
              <w:left w:val="single" w:sz="4" w:space="0" w:color="auto"/>
            </w:tcBorders>
          </w:tcPr>
          <w:p w14:paraId="1F620729" w14:textId="77777777" w:rsidR="0001748E" w:rsidRDefault="0001748E" w:rsidP="0001748E">
            <w:pPr>
              <w:pStyle w:val="CRCoverPage"/>
              <w:spacing w:after="0"/>
              <w:rPr>
                <w:b/>
                <w:i/>
                <w:noProof/>
                <w:sz w:val="8"/>
                <w:szCs w:val="8"/>
              </w:rPr>
            </w:pPr>
          </w:p>
        </w:tc>
        <w:tc>
          <w:tcPr>
            <w:tcW w:w="6946" w:type="dxa"/>
            <w:gridSpan w:val="9"/>
            <w:tcBorders>
              <w:right w:val="single" w:sz="4" w:space="0" w:color="auto"/>
            </w:tcBorders>
          </w:tcPr>
          <w:p w14:paraId="0EB96DA4" w14:textId="77777777" w:rsidR="0001748E" w:rsidRPr="00D268E5" w:rsidRDefault="0001748E" w:rsidP="0001748E">
            <w:pPr>
              <w:pStyle w:val="CRCoverPage"/>
              <w:spacing w:after="0"/>
              <w:rPr>
                <w:noProof/>
                <w:sz w:val="8"/>
                <w:szCs w:val="8"/>
              </w:rPr>
            </w:pPr>
          </w:p>
        </w:tc>
      </w:tr>
      <w:tr w:rsidR="0001748E" w14:paraId="68CF59EA" w14:textId="77777777" w:rsidTr="00BD0D20">
        <w:tc>
          <w:tcPr>
            <w:tcW w:w="2694" w:type="dxa"/>
            <w:gridSpan w:val="2"/>
            <w:tcBorders>
              <w:left w:val="single" w:sz="4" w:space="0" w:color="auto"/>
            </w:tcBorders>
          </w:tcPr>
          <w:p w14:paraId="4650607C" w14:textId="77777777" w:rsidR="0001748E" w:rsidRDefault="0001748E" w:rsidP="00017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25063" w14:textId="77777777" w:rsidR="0001748E" w:rsidRPr="0094712A" w:rsidRDefault="0001748E" w:rsidP="0001748E">
            <w:pPr>
              <w:pStyle w:val="CRCoverPage"/>
              <w:numPr>
                <w:ilvl w:val="0"/>
                <w:numId w:val="3"/>
              </w:numPr>
              <w:spacing w:after="0"/>
              <w:rPr>
                <w:noProof/>
              </w:rPr>
            </w:pPr>
            <w:r w:rsidRPr="0094712A">
              <w:rPr>
                <w:noProof/>
              </w:rPr>
              <w:t>Corrected the state at Step 4, 15 steps code.</w:t>
            </w:r>
          </w:p>
          <w:p w14:paraId="4C22A98D" w14:textId="77777777" w:rsidR="0001748E" w:rsidRPr="00D268E5" w:rsidRDefault="0001748E" w:rsidP="0001748E">
            <w:pPr>
              <w:pStyle w:val="CRCoverPage"/>
              <w:numPr>
                <w:ilvl w:val="0"/>
                <w:numId w:val="3"/>
              </w:numPr>
              <w:spacing w:after="0"/>
              <w:rPr>
                <w:noProof/>
              </w:rPr>
            </w:pPr>
            <w:r w:rsidRPr="0094712A">
              <w:rPr>
                <w:noProof/>
              </w:rPr>
              <w:t>Added f_NR_ULGrantConfiguration_Start() at Step 8, 19.</w:t>
            </w:r>
          </w:p>
        </w:tc>
      </w:tr>
      <w:tr w:rsidR="0001748E" w14:paraId="4404EB5C" w14:textId="77777777" w:rsidTr="00BD0D20">
        <w:tc>
          <w:tcPr>
            <w:tcW w:w="2694" w:type="dxa"/>
            <w:gridSpan w:val="2"/>
            <w:tcBorders>
              <w:left w:val="single" w:sz="4" w:space="0" w:color="auto"/>
            </w:tcBorders>
          </w:tcPr>
          <w:p w14:paraId="75B96216" w14:textId="77777777" w:rsidR="0001748E" w:rsidRDefault="0001748E" w:rsidP="0001748E">
            <w:pPr>
              <w:pStyle w:val="CRCoverPage"/>
              <w:spacing w:after="0"/>
              <w:rPr>
                <w:b/>
                <w:i/>
                <w:noProof/>
                <w:sz w:val="8"/>
                <w:szCs w:val="8"/>
              </w:rPr>
            </w:pPr>
          </w:p>
        </w:tc>
        <w:tc>
          <w:tcPr>
            <w:tcW w:w="6946" w:type="dxa"/>
            <w:gridSpan w:val="9"/>
            <w:tcBorders>
              <w:right w:val="single" w:sz="4" w:space="0" w:color="auto"/>
            </w:tcBorders>
          </w:tcPr>
          <w:p w14:paraId="63F4DE66" w14:textId="77777777" w:rsidR="0001748E" w:rsidRPr="00D268E5" w:rsidRDefault="0001748E" w:rsidP="0001748E">
            <w:pPr>
              <w:pStyle w:val="CRCoverPage"/>
              <w:spacing w:after="0"/>
              <w:rPr>
                <w:noProof/>
                <w:sz w:val="8"/>
                <w:szCs w:val="8"/>
              </w:rPr>
            </w:pPr>
          </w:p>
        </w:tc>
      </w:tr>
      <w:tr w:rsidR="0001748E" w14:paraId="25172D59" w14:textId="77777777" w:rsidTr="00BD0D20">
        <w:tc>
          <w:tcPr>
            <w:tcW w:w="2694" w:type="dxa"/>
            <w:gridSpan w:val="2"/>
            <w:tcBorders>
              <w:left w:val="single" w:sz="4" w:space="0" w:color="auto"/>
              <w:bottom w:val="single" w:sz="4" w:space="0" w:color="auto"/>
            </w:tcBorders>
          </w:tcPr>
          <w:p w14:paraId="0BC60F60" w14:textId="77777777" w:rsidR="0001748E" w:rsidRDefault="0001748E" w:rsidP="00017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489F61" w14:textId="77777777" w:rsidR="0001748E" w:rsidRPr="00D268E5" w:rsidRDefault="0001748E" w:rsidP="0001748E">
            <w:pPr>
              <w:pStyle w:val="CRCoverPage"/>
              <w:spacing w:after="0"/>
              <w:ind w:left="100"/>
              <w:rPr>
                <w:noProof/>
              </w:rPr>
            </w:pPr>
            <w:r>
              <w:rPr>
                <w:noProof/>
              </w:rPr>
              <w:t xml:space="preserve">A conformant UE </w:t>
            </w:r>
            <w:r>
              <w:rPr>
                <w:rFonts w:cs="Arial"/>
                <w:lang w:eastAsia="en-GB"/>
              </w:rPr>
              <w:t>may fail the test cases.</w:t>
            </w:r>
          </w:p>
        </w:tc>
      </w:tr>
      <w:tr w:rsidR="0001748E" w14:paraId="37C6FDA9" w14:textId="77777777" w:rsidTr="00BD0D20">
        <w:tc>
          <w:tcPr>
            <w:tcW w:w="2694" w:type="dxa"/>
            <w:gridSpan w:val="2"/>
          </w:tcPr>
          <w:p w14:paraId="05337266" w14:textId="77777777" w:rsidR="0001748E" w:rsidRDefault="0001748E" w:rsidP="0001748E">
            <w:pPr>
              <w:pStyle w:val="CRCoverPage"/>
              <w:spacing w:after="0"/>
              <w:rPr>
                <w:b/>
                <w:i/>
                <w:noProof/>
                <w:sz w:val="8"/>
                <w:szCs w:val="8"/>
              </w:rPr>
            </w:pPr>
          </w:p>
        </w:tc>
        <w:tc>
          <w:tcPr>
            <w:tcW w:w="6946" w:type="dxa"/>
            <w:gridSpan w:val="9"/>
          </w:tcPr>
          <w:p w14:paraId="21B855F9" w14:textId="77777777" w:rsidR="0001748E" w:rsidRPr="00D268E5" w:rsidRDefault="0001748E" w:rsidP="0001748E">
            <w:pPr>
              <w:pStyle w:val="CRCoverPage"/>
              <w:spacing w:after="0"/>
              <w:rPr>
                <w:noProof/>
                <w:sz w:val="8"/>
                <w:szCs w:val="8"/>
              </w:rPr>
            </w:pPr>
          </w:p>
        </w:tc>
      </w:tr>
      <w:tr w:rsidR="0001748E" w14:paraId="7546CF2E" w14:textId="77777777" w:rsidTr="00BD0D20">
        <w:tc>
          <w:tcPr>
            <w:tcW w:w="2694" w:type="dxa"/>
            <w:gridSpan w:val="2"/>
            <w:tcBorders>
              <w:top w:val="single" w:sz="4" w:space="0" w:color="auto"/>
              <w:left w:val="single" w:sz="4" w:space="0" w:color="auto"/>
            </w:tcBorders>
          </w:tcPr>
          <w:p w14:paraId="67FE0BD1" w14:textId="77777777" w:rsidR="0001748E" w:rsidRDefault="0001748E" w:rsidP="00017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83F73" w14:textId="77777777" w:rsidR="0001748E" w:rsidRPr="00D268E5" w:rsidRDefault="0001748E" w:rsidP="0001748E">
            <w:pPr>
              <w:pStyle w:val="CRCoverPage"/>
              <w:spacing w:after="0"/>
              <w:rPr>
                <w:noProof/>
              </w:rPr>
            </w:pPr>
            <w:r>
              <w:t>7.1.1.1.17.NR5GC</w:t>
            </w:r>
          </w:p>
        </w:tc>
      </w:tr>
      <w:tr w:rsidR="0001748E" w14:paraId="452F266D" w14:textId="77777777" w:rsidTr="00BD0D20">
        <w:tc>
          <w:tcPr>
            <w:tcW w:w="2694" w:type="dxa"/>
            <w:gridSpan w:val="2"/>
            <w:tcBorders>
              <w:left w:val="single" w:sz="4" w:space="0" w:color="auto"/>
            </w:tcBorders>
          </w:tcPr>
          <w:p w14:paraId="3886FE97" w14:textId="77777777" w:rsidR="0001748E" w:rsidRDefault="0001748E" w:rsidP="0001748E">
            <w:pPr>
              <w:pStyle w:val="CRCoverPage"/>
              <w:spacing w:after="0"/>
              <w:rPr>
                <w:b/>
                <w:i/>
                <w:noProof/>
                <w:sz w:val="8"/>
                <w:szCs w:val="8"/>
              </w:rPr>
            </w:pPr>
          </w:p>
        </w:tc>
        <w:tc>
          <w:tcPr>
            <w:tcW w:w="6946" w:type="dxa"/>
            <w:gridSpan w:val="9"/>
            <w:tcBorders>
              <w:right w:val="single" w:sz="4" w:space="0" w:color="auto"/>
            </w:tcBorders>
          </w:tcPr>
          <w:p w14:paraId="2DE1A978" w14:textId="77777777" w:rsidR="0001748E" w:rsidRDefault="0001748E" w:rsidP="0001748E">
            <w:pPr>
              <w:pStyle w:val="CRCoverPage"/>
              <w:spacing w:after="0"/>
              <w:rPr>
                <w:noProof/>
                <w:sz w:val="8"/>
                <w:szCs w:val="8"/>
              </w:rPr>
            </w:pPr>
          </w:p>
        </w:tc>
      </w:tr>
      <w:tr w:rsidR="0001748E" w14:paraId="3DF09AD9" w14:textId="77777777" w:rsidTr="00BD0D20">
        <w:tc>
          <w:tcPr>
            <w:tcW w:w="2694" w:type="dxa"/>
            <w:gridSpan w:val="2"/>
            <w:tcBorders>
              <w:left w:val="single" w:sz="4" w:space="0" w:color="auto"/>
            </w:tcBorders>
          </w:tcPr>
          <w:p w14:paraId="3CE20887" w14:textId="77777777" w:rsidR="0001748E" w:rsidRDefault="0001748E" w:rsidP="00017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6DF038" w14:textId="77777777" w:rsidR="0001748E" w:rsidRDefault="0001748E" w:rsidP="00017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A571A2" w14:textId="77777777" w:rsidR="0001748E" w:rsidRDefault="0001748E" w:rsidP="0001748E">
            <w:pPr>
              <w:pStyle w:val="CRCoverPage"/>
              <w:spacing w:after="0"/>
              <w:jc w:val="center"/>
              <w:rPr>
                <w:b/>
                <w:caps/>
                <w:noProof/>
              </w:rPr>
            </w:pPr>
            <w:r>
              <w:rPr>
                <w:b/>
                <w:caps/>
                <w:noProof/>
              </w:rPr>
              <w:t>N</w:t>
            </w:r>
          </w:p>
        </w:tc>
        <w:tc>
          <w:tcPr>
            <w:tcW w:w="2977" w:type="dxa"/>
            <w:gridSpan w:val="4"/>
          </w:tcPr>
          <w:p w14:paraId="20050CCD" w14:textId="77777777" w:rsidR="0001748E" w:rsidRDefault="0001748E" w:rsidP="00017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8C9BF" w14:textId="77777777" w:rsidR="0001748E" w:rsidRDefault="0001748E" w:rsidP="0001748E">
            <w:pPr>
              <w:pStyle w:val="CRCoverPage"/>
              <w:spacing w:after="0"/>
              <w:ind w:left="99"/>
              <w:rPr>
                <w:noProof/>
              </w:rPr>
            </w:pPr>
          </w:p>
        </w:tc>
      </w:tr>
      <w:tr w:rsidR="0001748E" w14:paraId="5C5D79D1" w14:textId="77777777" w:rsidTr="00BD0D20">
        <w:tc>
          <w:tcPr>
            <w:tcW w:w="2694" w:type="dxa"/>
            <w:gridSpan w:val="2"/>
            <w:tcBorders>
              <w:left w:val="single" w:sz="4" w:space="0" w:color="auto"/>
            </w:tcBorders>
          </w:tcPr>
          <w:p w14:paraId="5271576A" w14:textId="77777777" w:rsidR="0001748E" w:rsidRDefault="0001748E" w:rsidP="00017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335C84" w14:textId="77777777"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11A15" w14:textId="77777777" w:rsidR="0001748E" w:rsidRDefault="0001748E" w:rsidP="0001748E">
            <w:pPr>
              <w:pStyle w:val="CRCoverPage"/>
              <w:spacing w:after="0"/>
              <w:jc w:val="center"/>
              <w:rPr>
                <w:b/>
                <w:caps/>
                <w:noProof/>
              </w:rPr>
            </w:pPr>
            <w:r>
              <w:rPr>
                <w:b/>
                <w:caps/>
                <w:noProof/>
              </w:rPr>
              <w:t>x</w:t>
            </w:r>
          </w:p>
        </w:tc>
        <w:tc>
          <w:tcPr>
            <w:tcW w:w="2977" w:type="dxa"/>
            <w:gridSpan w:val="4"/>
          </w:tcPr>
          <w:p w14:paraId="30026136" w14:textId="77777777" w:rsidR="0001748E" w:rsidRDefault="0001748E" w:rsidP="00017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581654" w14:textId="77777777" w:rsidR="0001748E" w:rsidRDefault="0001748E" w:rsidP="0001748E">
            <w:pPr>
              <w:pStyle w:val="CRCoverPage"/>
              <w:spacing w:after="0"/>
              <w:ind w:left="99"/>
              <w:rPr>
                <w:noProof/>
              </w:rPr>
            </w:pPr>
          </w:p>
        </w:tc>
      </w:tr>
      <w:tr w:rsidR="0001748E" w14:paraId="034A96C5" w14:textId="77777777" w:rsidTr="00BD0D20">
        <w:tc>
          <w:tcPr>
            <w:tcW w:w="2694" w:type="dxa"/>
            <w:gridSpan w:val="2"/>
            <w:tcBorders>
              <w:left w:val="single" w:sz="4" w:space="0" w:color="auto"/>
            </w:tcBorders>
          </w:tcPr>
          <w:p w14:paraId="091736F2" w14:textId="77777777" w:rsidR="0001748E" w:rsidRDefault="0001748E" w:rsidP="00017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A3AA98" w14:textId="77777777"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46A66" w14:textId="77777777" w:rsidR="0001748E" w:rsidRDefault="0001748E" w:rsidP="0001748E">
            <w:pPr>
              <w:pStyle w:val="CRCoverPage"/>
              <w:spacing w:after="0"/>
              <w:jc w:val="center"/>
              <w:rPr>
                <w:b/>
                <w:caps/>
                <w:noProof/>
              </w:rPr>
            </w:pPr>
            <w:r>
              <w:rPr>
                <w:b/>
                <w:caps/>
                <w:noProof/>
              </w:rPr>
              <w:t>x</w:t>
            </w:r>
          </w:p>
        </w:tc>
        <w:tc>
          <w:tcPr>
            <w:tcW w:w="2977" w:type="dxa"/>
            <w:gridSpan w:val="4"/>
          </w:tcPr>
          <w:p w14:paraId="1702BB73" w14:textId="77777777" w:rsidR="0001748E" w:rsidRDefault="0001748E" w:rsidP="00017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DDEFEF" w14:textId="77777777" w:rsidR="0001748E" w:rsidRDefault="0001748E" w:rsidP="0001748E">
            <w:pPr>
              <w:pStyle w:val="CRCoverPage"/>
              <w:spacing w:after="0"/>
              <w:ind w:left="99"/>
              <w:rPr>
                <w:noProof/>
              </w:rPr>
            </w:pPr>
          </w:p>
        </w:tc>
      </w:tr>
      <w:tr w:rsidR="0001748E" w14:paraId="4A33EFC9" w14:textId="77777777" w:rsidTr="00BD0D20">
        <w:tc>
          <w:tcPr>
            <w:tcW w:w="2694" w:type="dxa"/>
            <w:gridSpan w:val="2"/>
            <w:tcBorders>
              <w:left w:val="single" w:sz="4" w:space="0" w:color="auto"/>
            </w:tcBorders>
          </w:tcPr>
          <w:p w14:paraId="5F86A91B" w14:textId="77777777" w:rsidR="0001748E" w:rsidRDefault="0001748E" w:rsidP="00017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24AB9" w14:textId="77777777" w:rsidR="0001748E" w:rsidRDefault="0001748E" w:rsidP="00017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98AD9" w14:textId="77777777" w:rsidR="0001748E" w:rsidRDefault="0001748E" w:rsidP="0001748E">
            <w:pPr>
              <w:pStyle w:val="CRCoverPage"/>
              <w:spacing w:after="0"/>
              <w:jc w:val="center"/>
              <w:rPr>
                <w:b/>
                <w:caps/>
                <w:noProof/>
              </w:rPr>
            </w:pPr>
            <w:r>
              <w:rPr>
                <w:b/>
                <w:caps/>
                <w:noProof/>
              </w:rPr>
              <w:t>x</w:t>
            </w:r>
          </w:p>
        </w:tc>
        <w:tc>
          <w:tcPr>
            <w:tcW w:w="2977" w:type="dxa"/>
            <w:gridSpan w:val="4"/>
          </w:tcPr>
          <w:p w14:paraId="72E09965" w14:textId="77777777" w:rsidR="0001748E" w:rsidRDefault="0001748E" w:rsidP="00017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9AD8E" w14:textId="77777777" w:rsidR="0001748E" w:rsidRDefault="0001748E" w:rsidP="0001748E">
            <w:pPr>
              <w:pStyle w:val="CRCoverPage"/>
              <w:spacing w:after="0"/>
              <w:ind w:left="99"/>
              <w:rPr>
                <w:noProof/>
              </w:rPr>
            </w:pPr>
          </w:p>
        </w:tc>
      </w:tr>
      <w:tr w:rsidR="0001748E" w14:paraId="1458CAF0" w14:textId="77777777" w:rsidTr="00BD0D20">
        <w:tc>
          <w:tcPr>
            <w:tcW w:w="2694" w:type="dxa"/>
            <w:gridSpan w:val="2"/>
            <w:tcBorders>
              <w:left w:val="single" w:sz="4" w:space="0" w:color="auto"/>
            </w:tcBorders>
          </w:tcPr>
          <w:p w14:paraId="4582CBA2" w14:textId="77777777" w:rsidR="0001748E" w:rsidRDefault="0001748E" w:rsidP="0001748E">
            <w:pPr>
              <w:pStyle w:val="CRCoverPage"/>
              <w:spacing w:after="0"/>
              <w:rPr>
                <w:b/>
                <w:i/>
                <w:noProof/>
              </w:rPr>
            </w:pPr>
          </w:p>
        </w:tc>
        <w:tc>
          <w:tcPr>
            <w:tcW w:w="6946" w:type="dxa"/>
            <w:gridSpan w:val="9"/>
            <w:tcBorders>
              <w:right w:val="single" w:sz="4" w:space="0" w:color="auto"/>
            </w:tcBorders>
          </w:tcPr>
          <w:p w14:paraId="45CAE8FB" w14:textId="77777777" w:rsidR="0001748E" w:rsidRDefault="0001748E" w:rsidP="0001748E">
            <w:pPr>
              <w:pStyle w:val="CRCoverPage"/>
              <w:spacing w:after="0"/>
              <w:rPr>
                <w:noProof/>
              </w:rPr>
            </w:pPr>
          </w:p>
        </w:tc>
      </w:tr>
      <w:tr w:rsidR="0001748E" w14:paraId="577D76F5" w14:textId="77777777" w:rsidTr="00BD0D20">
        <w:tc>
          <w:tcPr>
            <w:tcW w:w="2694" w:type="dxa"/>
            <w:gridSpan w:val="2"/>
            <w:tcBorders>
              <w:left w:val="single" w:sz="4" w:space="0" w:color="auto"/>
              <w:bottom w:val="single" w:sz="4" w:space="0" w:color="auto"/>
            </w:tcBorders>
          </w:tcPr>
          <w:p w14:paraId="2D6E264A" w14:textId="77777777" w:rsidR="0001748E" w:rsidRDefault="0001748E" w:rsidP="00017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BFBB32" w14:textId="77777777" w:rsidR="0001748E" w:rsidRDefault="0001748E" w:rsidP="0001748E">
            <w:pPr>
              <w:pStyle w:val="CRCoverPage"/>
              <w:spacing w:after="0"/>
              <w:ind w:left="100"/>
              <w:rPr>
                <w:noProof/>
              </w:rPr>
            </w:pPr>
          </w:p>
        </w:tc>
      </w:tr>
      <w:tr w:rsidR="0001748E" w:rsidRPr="008863B9" w14:paraId="29FA5249" w14:textId="77777777" w:rsidTr="00BD0D20">
        <w:tc>
          <w:tcPr>
            <w:tcW w:w="2694" w:type="dxa"/>
            <w:gridSpan w:val="2"/>
            <w:tcBorders>
              <w:top w:val="single" w:sz="4" w:space="0" w:color="auto"/>
              <w:bottom w:val="single" w:sz="4" w:space="0" w:color="auto"/>
            </w:tcBorders>
          </w:tcPr>
          <w:p w14:paraId="03497058" w14:textId="77777777" w:rsidR="0001748E" w:rsidRPr="008863B9" w:rsidRDefault="0001748E" w:rsidP="00017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67A38E" w14:textId="77777777" w:rsidR="0001748E" w:rsidRPr="008863B9" w:rsidRDefault="0001748E" w:rsidP="0001748E">
            <w:pPr>
              <w:pStyle w:val="CRCoverPage"/>
              <w:spacing w:after="0"/>
              <w:ind w:left="100"/>
              <w:rPr>
                <w:noProof/>
                <w:sz w:val="8"/>
                <w:szCs w:val="8"/>
              </w:rPr>
            </w:pPr>
          </w:p>
        </w:tc>
      </w:tr>
      <w:tr w:rsidR="0001748E" w14:paraId="6AFC6989" w14:textId="77777777" w:rsidTr="00BD0D20">
        <w:tc>
          <w:tcPr>
            <w:tcW w:w="2694" w:type="dxa"/>
            <w:gridSpan w:val="2"/>
            <w:tcBorders>
              <w:top w:val="single" w:sz="4" w:space="0" w:color="auto"/>
              <w:left w:val="single" w:sz="4" w:space="0" w:color="auto"/>
              <w:bottom w:val="single" w:sz="4" w:space="0" w:color="auto"/>
            </w:tcBorders>
          </w:tcPr>
          <w:p w14:paraId="033380E2" w14:textId="77777777" w:rsidR="0001748E" w:rsidRDefault="0001748E" w:rsidP="00017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E400B7" w14:textId="77777777" w:rsidR="0001748E" w:rsidRDefault="0001748E" w:rsidP="0001748E">
            <w:pPr>
              <w:pStyle w:val="CRCoverPage"/>
              <w:spacing w:after="0"/>
              <w:ind w:left="100"/>
              <w:rPr>
                <w:noProof/>
              </w:rPr>
            </w:pPr>
          </w:p>
        </w:tc>
      </w:tr>
    </w:tbl>
    <w:p w14:paraId="7069A3AE" w14:textId="77777777" w:rsidR="001E41F3" w:rsidRPr="00D268E5" w:rsidRDefault="001E41F3">
      <w:pPr>
        <w:pStyle w:val="CRCoverPage"/>
        <w:spacing w:after="0"/>
        <w:rPr>
          <w:noProof/>
          <w:sz w:val="8"/>
          <w:szCs w:val="8"/>
        </w:rPr>
      </w:pPr>
    </w:p>
    <w:p w14:paraId="53030F32"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6ADC3D" w14:textId="77777777" w:rsidR="00446488" w:rsidRPr="00D268E5" w:rsidRDefault="00446488" w:rsidP="00446488">
      <w:pPr>
        <w:pStyle w:val="Title"/>
        <w:jc w:val="left"/>
        <w:rPr>
          <w:rStyle w:val="Emphasis"/>
          <w:rFonts w:ascii="Arial" w:hAnsi="Arial" w:cs="Arial"/>
          <w:b w:val="0"/>
          <w:i w:val="0"/>
          <w:lang w:eastAsia="en-GB"/>
        </w:rPr>
      </w:pPr>
      <w:bookmarkStart w:id="0" w:name="_Toc153207089"/>
      <w:r w:rsidRPr="00D268E5">
        <w:rPr>
          <w:rStyle w:val="Emphasis"/>
          <w:rFonts w:ascii="Arial" w:hAnsi="Arial" w:cs="Arial"/>
          <w:b w:val="0"/>
          <w:i w:val="0"/>
        </w:rPr>
        <w:lastRenderedPageBreak/>
        <w:t>Table of Contents</w:t>
      </w:r>
      <w:bookmarkEnd w:id="0"/>
    </w:p>
    <w:p w14:paraId="198FD94B" w14:textId="77777777" w:rsidR="00864735"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864735" w:rsidRPr="00ED5133">
        <w:rPr>
          <w:rFonts w:ascii="Arial" w:hAnsi="Arial" w:cs="Arial"/>
          <w:iCs/>
        </w:rPr>
        <w:t>Table of Contents</w:t>
      </w:r>
      <w:r w:rsidR="00864735">
        <w:tab/>
      </w:r>
      <w:r w:rsidR="00864735">
        <w:fldChar w:fldCharType="begin"/>
      </w:r>
      <w:r w:rsidR="00864735">
        <w:instrText xml:space="preserve"> PAGEREF _Toc153207089 \h </w:instrText>
      </w:r>
      <w:r w:rsidR="00864735">
        <w:fldChar w:fldCharType="separate"/>
      </w:r>
      <w:r w:rsidR="00864735">
        <w:t>1</w:t>
      </w:r>
      <w:r w:rsidR="00864735">
        <w:fldChar w:fldCharType="end"/>
      </w:r>
    </w:p>
    <w:p w14:paraId="3E8FD083" w14:textId="77777777" w:rsidR="00864735" w:rsidRDefault="00864735">
      <w:pPr>
        <w:pStyle w:val="TOC1"/>
        <w:rPr>
          <w:rFonts w:asciiTheme="minorHAnsi" w:eastAsiaTheme="minorEastAsia" w:hAnsiTheme="minorHAnsi" w:cstheme="minorBidi"/>
          <w:szCs w:val="22"/>
          <w:lang w:eastAsia="en-GB"/>
        </w:rPr>
      </w:pPr>
      <w:r w:rsidRPr="00ED5133">
        <w:rPr>
          <w:rFonts w:cs="Arial"/>
        </w:rPr>
        <w:t>1</w:t>
      </w:r>
      <w:r>
        <w:rPr>
          <w:rFonts w:asciiTheme="minorHAnsi" w:eastAsiaTheme="minorEastAsia" w:hAnsiTheme="minorHAnsi" w:cstheme="minorBidi"/>
          <w:szCs w:val="22"/>
          <w:lang w:eastAsia="en-GB"/>
        </w:rPr>
        <w:tab/>
      </w:r>
      <w:r w:rsidRPr="00ED5133">
        <w:rPr>
          <w:rFonts w:cs="Arial"/>
        </w:rPr>
        <w:t>Overview</w:t>
      </w:r>
      <w:r>
        <w:tab/>
      </w:r>
      <w:r>
        <w:fldChar w:fldCharType="begin"/>
      </w:r>
      <w:r>
        <w:instrText xml:space="preserve"> PAGEREF _Toc153207090 \h </w:instrText>
      </w:r>
      <w:r>
        <w:fldChar w:fldCharType="separate"/>
      </w:r>
      <w:r>
        <w:t>1</w:t>
      </w:r>
      <w:r>
        <w:fldChar w:fldCharType="end"/>
      </w:r>
    </w:p>
    <w:p w14:paraId="2E3F0942" w14:textId="77777777" w:rsidR="00864735" w:rsidRDefault="00864735">
      <w:pPr>
        <w:pStyle w:val="TOC1"/>
        <w:rPr>
          <w:rFonts w:asciiTheme="minorHAnsi" w:eastAsiaTheme="minorEastAsia" w:hAnsiTheme="minorHAnsi" w:cstheme="minorBidi"/>
          <w:szCs w:val="22"/>
          <w:lang w:eastAsia="en-GB"/>
        </w:rPr>
      </w:pPr>
      <w:r w:rsidRPr="00ED5133">
        <w:rPr>
          <w:rFonts w:cs="Arial"/>
        </w:rPr>
        <w:t>2</w:t>
      </w:r>
      <w:r>
        <w:rPr>
          <w:rFonts w:asciiTheme="minorHAnsi" w:eastAsiaTheme="minorEastAsia" w:hAnsiTheme="minorHAnsi" w:cstheme="minorBidi"/>
          <w:szCs w:val="22"/>
          <w:lang w:eastAsia="en-GB"/>
        </w:rPr>
        <w:tab/>
      </w:r>
      <w:r w:rsidRPr="00ED5133">
        <w:rPr>
          <w:rFonts w:cs="Arial"/>
        </w:rPr>
        <w:t>Corrections required</w:t>
      </w:r>
      <w:r>
        <w:tab/>
      </w:r>
      <w:r>
        <w:fldChar w:fldCharType="begin"/>
      </w:r>
      <w:r>
        <w:instrText xml:space="preserve"> PAGEREF _Toc153207091 \h </w:instrText>
      </w:r>
      <w:r>
        <w:fldChar w:fldCharType="separate"/>
      </w:r>
      <w:r>
        <w:t>1</w:t>
      </w:r>
      <w:r>
        <w:fldChar w:fldCharType="end"/>
      </w:r>
    </w:p>
    <w:p w14:paraId="4352F062" w14:textId="77777777" w:rsidR="00864735" w:rsidRDefault="00864735">
      <w:pPr>
        <w:pStyle w:val="TOC2"/>
        <w:rPr>
          <w:rFonts w:asciiTheme="minorHAnsi" w:eastAsiaTheme="minorEastAsia" w:hAnsiTheme="minorHAnsi" w:cstheme="minorBidi"/>
          <w:sz w:val="22"/>
          <w:szCs w:val="22"/>
          <w:lang w:eastAsia="en-GB"/>
        </w:rPr>
      </w:pPr>
      <w:r w:rsidRPr="00ED5133">
        <w:rPr>
          <w:rFonts w:cs="Arial"/>
          <w:b/>
          <w:lang w:eastAsia="en-GB"/>
        </w:rPr>
        <w:t>2.1</w:t>
      </w:r>
      <w:r>
        <w:rPr>
          <w:rFonts w:asciiTheme="minorHAnsi" w:eastAsiaTheme="minorEastAsia" w:hAnsiTheme="minorHAnsi" w:cstheme="minorBidi"/>
          <w:sz w:val="22"/>
          <w:szCs w:val="22"/>
          <w:lang w:eastAsia="en-GB"/>
        </w:rPr>
        <w:tab/>
      </w:r>
      <w:r w:rsidRPr="00ED5133">
        <w:rPr>
          <w:rFonts w:cs="Arial"/>
          <w:b/>
          <w:color w:val="000000"/>
          <w:lang w:eastAsia="en-GB"/>
        </w:rPr>
        <w:t>Function f_TC_7_1_1_1_17_NR_TestBody ()</w:t>
      </w:r>
      <w:r>
        <w:tab/>
      </w:r>
      <w:r>
        <w:fldChar w:fldCharType="begin"/>
      </w:r>
      <w:r>
        <w:instrText xml:space="preserve"> PAGEREF _Toc153207092 \h </w:instrText>
      </w:r>
      <w:r>
        <w:fldChar w:fldCharType="separate"/>
      </w:r>
      <w:r>
        <w:t>1</w:t>
      </w:r>
      <w:r>
        <w:fldChar w:fldCharType="end"/>
      </w:r>
    </w:p>
    <w:p w14:paraId="5FDCBD69"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325B4EDF" w14:textId="77777777" w:rsidR="00446488" w:rsidRPr="00D268E5" w:rsidRDefault="00446488" w:rsidP="0001190B">
      <w:pPr>
        <w:pStyle w:val="Heading1"/>
        <w:numPr>
          <w:ilvl w:val="0"/>
          <w:numId w:val="1"/>
        </w:numPr>
        <w:autoSpaceDN w:val="0"/>
        <w:rPr>
          <w:rFonts w:cs="Arial"/>
        </w:rPr>
      </w:pPr>
      <w:bookmarkStart w:id="1" w:name="_Toc122434485"/>
      <w:bookmarkStart w:id="2" w:name="_Toc153207090"/>
      <w:r w:rsidRPr="00D268E5">
        <w:rPr>
          <w:rFonts w:cs="Arial"/>
        </w:rPr>
        <w:lastRenderedPageBreak/>
        <w:t>Overview</w:t>
      </w:r>
      <w:bookmarkEnd w:id="1"/>
      <w:bookmarkEnd w:id="2"/>
    </w:p>
    <w:p w14:paraId="73ED7FCC" w14:textId="77777777"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F93546">
        <w:rPr>
          <w:rFonts w:cs="Arial"/>
          <w:sz w:val="24"/>
          <w:lang w:eastAsia="ja-JP"/>
        </w:rPr>
        <w:t>49</w:t>
      </w:r>
      <w:r w:rsidRPr="0072258E">
        <w:rPr>
          <w:rFonts w:cs="Arial"/>
          <w:sz w:val="24"/>
          <w:lang w:eastAsia="ja-JP"/>
        </w:rPr>
        <w:t xml:space="preserve"> related to the title of this CR.</w:t>
      </w:r>
    </w:p>
    <w:p w14:paraId="794CBD8D"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010C196" w14:textId="77777777"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6DDF589A" w14:textId="77777777"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14:paraId="2C57063B" w14:textId="77777777" w:rsidR="00446488" w:rsidRPr="00D268E5" w:rsidRDefault="00446488" w:rsidP="00446488"/>
    <w:p w14:paraId="2196C9B2" w14:textId="77777777" w:rsidR="00D268E5" w:rsidRPr="00D268E5" w:rsidRDefault="00D268E5">
      <w:pPr>
        <w:spacing w:after="0"/>
        <w:rPr>
          <w:rFonts w:ascii="Arial" w:hAnsi="Arial" w:cs="Arial"/>
          <w:sz w:val="36"/>
        </w:rPr>
      </w:pPr>
      <w:bookmarkStart w:id="3" w:name="_Toc122434488"/>
      <w:bookmarkStart w:id="4" w:name="_Toc295288959"/>
      <w:r w:rsidRPr="00D268E5">
        <w:rPr>
          <w:rFonts w:cs="Arial"/>
        </w:rPr>
        <w:br w:type="page"/>
      </w:r>
    </w:p>
    <w:p w14:paraId="30C47759" w14:textId="77777777" w:rsidR="00446488" w:rsidRPr="00D268E5" w:rsidRDefault="00446488" w:rsidP="0001190B">
      <w:pPr>
        <w:pStyle w:val="Heading1"/>
        <w:numPr>
          <w:ilvl w:val="0"/>
          <w:numId w:val="1"/>
        </w:numPr>
        <w:autoSpaceDN w:val="0"/>
        <w:rPr>
          <w:rFonts w:cs="Arial"/>
        </w:rPr>
      </w:pPr>
      <w:bookmarkStart w:id="5" w:name="_Toc153207091"/>
      <w:r w:rsidRPr="00D268E5">
        <w:rPr>
          <w:rFonts w:cs="Arial"/>
        </w:rPr>
        <w:lastRenderedPageBreak/>
        <w:t>Corrections required</w:t>
      </w:r>
      <w:bookmarkEnd w:id="3"/>
      <w:bookmarkEnd w:id="4"/>
      <w:bookmarkEnd w:id="5"/>
    </w:p>
    <w:p w14:paraId="7C236852" w14:textId="77777777"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6" w:name="_Toc153207092"/>
      <w:bookmarkStart w:id="7" w:name="_Toc122434493"/>
      <w:bookmarkStart w:id="8" w:name="_Toc295288970"/>
      <w:bookmarkStart w:id="9" w:name="_Toc325725665"/>
      <w:r w:rsidRPr="008974E7">
        <w:rPr>
          <w:rFonts w:cs="Arial"/>
          <w:b/>
          <w:color w:val="000000"/>
          <w:lang w:eastAsia="en-GB"/>
        </w:rPr>
        <w:t xml:space="preserve">Function </w:t>
      </w:r>
      <w:r w:rsidR="005D0505" w:rsidRPr="005D0505">
        <w:rPr>
          <w:rFonts w:cs="Arial"/>
          <w:b/>
          <w:color w:val="000000"/>
          <w:lang w:eastAsia="en-GB"/>
        </w:rPr>
        <w:t xml:space="preserve">f_TC_7_1_1_1_17_NR_TestBody </w:t>
      </w:r>
      <w:r w:rsidR="00A43E41" w:rsidRPr="00A43E41">
        <w:rPr>
          <w:rFonts w:cs="Arial"/>
          <w:b/>
          <w:color w:val="000000"/>
          <w:lang w:eastAsia="en-GB"/>
        </w:rPr>
        <w:t>()</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14:paraId="5688CBD4"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75660D91" w14:textId="77777777" w:rsidR="00F84478" w:rsidRPr="005E2E04" w:rsidRDefault="00F84478" w:rsidP="001333F4">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67237693" w14:textId="77777777" w:rsidR="00F84478" w:rsidRPr="005E2E04" w:rsidRDefault="00F25136" w:rsidP="001333F4">
            <w:pPr>
              <w:pStyle w:val="CRCoverPage"/>
              <w:spacing w:after="0"/>
              <w:rPr>
                <w:rFonts w:cs="Arial"/>
                <w:sz w:val="18"/>
                <w:szCs w:val="18"/>
                <w:lang w:eastAsia="en-GB"/>
              </w:rPr>
            </w:pPr>
            <w:r w:rsidRPr="00F25136">
              <w:rPr>
                <w:noProof/>
              </w:rPr>
              <w:t>f_TC_7_1_1_1_17_NR_TestBody</w:t>
            </w:r>
          </w:p>
        </w:tc>
      </w:tr>
      <w:tr w:rsidR="00F84478" w:rsidRPr="00D268E5" w14:paraId="7B37B84E" w14:textId="77777777" w:rsidTr="00F2513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006978"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FDAF82E" w14:textId="77777777" w:rsidR="007C127D" w:rsidRDefault="0056250C" w:rsidP="00CB56BF">
            <w:pPr>
              <w:pStyle w:val="CRCoverPage"/>
              <w:spacing w:after="0"/>
              <w:jc w:val="both"/>
              <w:rPr>
                <w:noProof/>
                <w:sz w:val="18"/>
                <w:szCs w:val="18"/>
              </w:rPr>
            </w:pPr>
            <w:r w:rsidRPr="0056250C">
              <w:rPr>
                <w:noProof/>
              </w:rPr>
              <w:t>1.</w:t>
            </w:r>
            <w:r>
              <w:rPr>
                <w:noProof/>
              </w:rPr>
              <w:t xml:space="preserve"> </w:t>
            </w:r>
            <w:r w:rsidR="007C127D">
              <w:rPr>
                <w:noProof/>
                <w:sz w:val="18"/>
                <w:szCs w:val="18"/>
              </w:rPr>
              <w:t>It is not an rrcResume scenario thus UE is not in RRC_INACTIVE state.</w:t>
            </w:r>
          </w:p>
          <w:p w14:paraId="0E7009E1" w14:textId="77777777" w:rsidR="0056250C" w:rsidRPr="00092B08" w:rsidRDefault="007C127D" w:rsidP="00CB56BF">
            <w:pPr>
              <w:pStyle w:val="CRCoverPage"/>
              <w:spacing w:after="0"/>
              <w:jc w:val="both"/>
              <w:rPr>
                <w:noProof/>
              </w:rPr>
            </w:pPr>
            <w:r>
              <w:rPr>
                <w:rFonts w:cs="Arial"/>
                <w:color w:val="000000"/>
                <w:sz w:val="18"/>
                <w:szCs w:val="18"/>
                <w:shd w:val="clear" w:color="auto" w:fill="FFFFFF"/>
              </w:rPr>
              <w:t>2.</w:t>
            </w:r>
            <w:r w:rsidR="00CE604C">
              <w:rPr>
                <w:rFonts w:cs="Arial"/>
                <w:color w:val="000000"/>
                <w:sz w:val="18"/>
                <w:szCs w:val="18"/>
                <w:shd w:val="clear" w:color="auto" w:fill="FFFFFF"/>
              </w:rPr>
              <w:t xml:space="preserve"> At Step 8, 19</w:t>
            </w:r>
            <w:r>
              <w:rPr>
                <w:rFonts w:cs="Arial"/>
                <w:color w:val="000000"/>
                <w:sz w:val="18"/>
                <w:szCs w:val="18"/>
                <w:shd w:val="clear" w:color="auto" w:fill="FFFFFF"/>
              </w:rPr>
              <w:t xml:space="preserve"> </w:t>
            </w:r>
            <w:r w:rsidR="00CE604C">
              <w:rPr>
                <w:rFonts w:cs="Arial"/>
                <w:color w:val="000000"/>
                <w:sz w:val="18"/>
                <w:szCs w:val="18"/>
                <w:shd w:val="clear" w:color="auto" w:fill="FFFFFF"/>
              </w:rPr>
              <w:t>R</w:t>
            </w:r>
            <w:r w:rsidR="00B43F6D" w:rsidRPr="00B43F6D">
              <w:rPr>
                <w:rFonts w:cs="Arial"/>
                <w:color w:val="000000"/>
                <w:sz w:val="18"/>
                <w:szCs w:val="18"/>
                <w:shd w:val="clear" w:color="auto" w:fill="FFFFFF"/>
              </w:rPr>
              <w:t xml:space="preserve">RC setup is not explicitly sent from TTCN but </w:t>
            </w:r>
            <w:r w:rsidR="00F80F6F">
              <w:rPr>
                <w:rFonts w:cs="Arial"/>
                <w:color w:val="000000"/>
                <w:sz w:val="18"/>
                <w:szCs w:val="18"/>
                <w:shd w:val="clear" w:color="auto" w:fill="FFFFFF"/>
              </w:rPr>
              <w:t xml:space="preserve">it </w:t>
            </w:r>
            <w:r w:rsidR="00B43F6D" w:rsidRPr="00B43F6D">
              <w:rPr>
                <w:rFonts w:cs="Arial"/>
                <w:color w:val="000000"/>
                <w:sz w:val="18"/>
                <w:szCs w:val="18"/>
                <w:shd w:val="clear" w:color="auto" w:fill="FFFFFF"/>
              </w:rPr>
              <w:t>is preconfigured at the SS to be sent together with the contention resolution</w:t>
            </w:r>
            <w:r w:rsidR="00CB56BF">
              <w:rPr>
                <w:rFonts w:cs="Arial"/>
                <w:color w:val="000000"/>
                <w:sz w:val="18"/>
                <w:szCs w:val="18"/>
                <w:shd w:val="clear" w:color="auto" w:fill="FFFFFF"/>
              </w:rPr>
              <w:t xml:space="preserve"> as it is not a rrcResume test steps.</w:t>
            </w:r>
            <w:r w:rsidR="00CE604C">
              <w:rPr>
                <w:rFonts w:cs="Arial"/>
                <w:color w:val="000000"/>
                <w:sz w:val="18"/>
                <w:szCs w:val="18"/>
                <w:shd w:val="clear" w:color="auto" w:fill="FFFFFF"/>
              </w:rPr>
              <w:t xml:space="preserve"> Thus, </w:t>
            </w:r>
            <w:r w:rsidR="00B43F6D" w:rsidRPr="00B43F6D">
              <w:rPr>
                <w:rFonts w:cs="Arial"/>
                <w:color w:val="000000"/>
                <w:sz w:val="18"/>
                <w:szCs w:val="18"/>
                <w:shd w:val="clear" w:color="auto" w:fill="FFFFFF"/>
              </w:rPr>
              <w:t xml:space="preserve">the default UL grant configuration is </w:t>
            </w:r>
            <w:r w:rsidR="00CE604C">
              <w:rPr>
                <w:rFonts w:cs="Arial"/>
                <w:color w:val="000000"/>
                <w:sz w:val="18"/>
                <w:szCs w:val="18"/>
                <w:shd w:val="clear" w:color="auto" w:fill="FFFFFF"/>
              </w:rPr>
              <w:t xml:space="preserve">also required </w:t>
            </w:r>
            <w:r>
              <w:rPr>
                <w:noProof/>
                <w:sz w:val="18"/>
                <w:szCs w:val="18"/>
              </w:rPr>
              <w:t>at Step 8, 19</w:t>
            </w:r>
            <w:r w:rsidR="00CB56BF">
              <w:rPr>
                <w:noProof/>
                <w:sz w:val="18"/>
                <w:szCs w:val="18"/>
              </w:rPr>
              <w:t xml:space="preserve"> as</w:t>
            </w:r>
            <w:r w:rsidR="00CE604C">
              <w:rPr>
                <w:noProof/>
                <w:sz w:val="18"/>
                <w:szCs w:val="18"/>
              </w:rPr>
              <w:t xml:space="preserve"> rr</w:t>
            </w:r>
            <w:r w:rsidR="00CB56BF">
              <w:rPr>
                <w:noProof/>
                <w:sz w:val="18"/>
                <w:szCs w:val="18"/>
              </w:rPr>
              <w:t>cRelease prior to these steps has released all configuration from SS</w:t>
            </w:r>
            <w:r w:rsidR="00F80F6F">
              <w:rPr>
                <w:noProof/>
                <w:sz w:val="18"/>
                <w:szCs w:val="18"/>
              </w:rPr>
              <w:t>,</w:t>
            </w:r>
            <w:r w:rsidR="00CB56BF">
              <w:rPr>
                <w:noProof/>
                <w:sz w:val="18"/>
                <w:szCs w:val="18"/>
              </w:rPr>
              <w:t xml:space="preserve"> so we do need to configure it explicitly here. Please refer our common method which handles rrcSetupRequest </w:t>
            </w:r>
            <w:r w:rsidR="00F72C8A">
              <w:rPr>
                <w:noProof/>
                <w:sz w:val="18"/>
                <w:szCs w:val="18"/>
              </w:rPr>
              <w:t xml:space="preserve">and configure UL Grant explicitly </w:t>
            </w:r>
            <w:r w:rsidR="00CB56BF">
              <w:rPr>
                <w:noProof/>
                <w:sz w:val="18"/>
                <w:szCs w:val="18"/>
              </w:rPr>
              <w:t>in all cases after rrcRelease including preamble procedure. i.e.,</w:t>
            </w:r>
            <w:r w:rsidR="00BB14A6">
              <w:rPr>
                <w:rFonts w:cs="Arial"/>
                <w:color w:val="000000"/>
                <w:sz w:val="18"/>
                <w:szCs w:val="18"/>
                <w:shd w:val="clear" w:color="auto" w:fill="FFFFFF"/>
              </w:rPr>
              <w:t xml:space="preserve"> </w:t>
            </w:r>
            <w:r w:rsidR="00CB56BF" w:rsidRPr="00CB56BF">
              <w:rPr>
                <w:rFonts w:cs="Arial"/>
                <w:color w:val="000000"/>
                <w:sz w:val="18"/>
                <w:szCs w:val="18"/>
                <w:shd w:val="clear" w:color="auto" w:fill="FFFFFF"/>
              </w:rPr>
              <w:t>function f_NR_RRC_SetupRequest_Common</w:t>
            </w:r>
            <w:r w:rsidR="00F72C8A">
              <w:rPr>
                <w:rFonts w:cs="Arial"/>
                <w:color w:val="000000"/>
                <w:sz w:val="18"/>
                <w:szCs w:val="18"/>
                <w:shd w:val="clear" w:color="auto" w:fill="FFFFFF"/>
              </w:rPr>
              <w:t>.</w:t>
            </w:r>
          </w:p>
        </w:tc>
      </w:tr>
      <w:tr w:rsidR="00F84478" w:rsidRPr="00D268E5" w14:paraId="1378FC3C"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23A671B0"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3642F66" w14:textId="77777777" w:rsidR="00591369" w:rsidRDefault="007C127D" w:rsidP="007C127D">
            <w:pPr>
              <w:pStyle w:val="CRCoverPage"/>
              <w:spacing w:after="0"/>
              <w:rPr>
                <w:noProof/>
                <w:sz w:val="18"/>
                <w:szCs w:val="18"/>
              </w:rPr>
            </w:pPr>
            <w:r w:rsidRPr="007C127D">
              <w:rPr>
                <w:noProof/>
                <w:sz w:val="18"/>
                <w:szCs w:val="18"/>
              </w:rPr>
              <w:t>1.</w:t>
            </w:r>
            <w:r>
              <w:rPr>
                <w:noProof/>
                <w:sz w:val="18"/>
                <w:szCs w:val="18"/>
              </w:rPr>
              <w:t xml:space="preserve"> Corrected the state at Step 4, 15 steps code.</w:t>
            </w:r>
          </w:p>
          <w:p w14:paraId="757B3A50" w14:textId="77777777" w:rsidR="007C127D" w:rsidRPr="00092B08" w:rsidRDefault="007C127D" w:rsidP="007C127D">
            <w:pPr>
              <w:pStyle w:val="CRCoverPage"/>
              <w:spacing w:after="0"/>
              <w:rPr>
                <w:noProof/>
              </w:rPr>
            </w:pPr>
            <w:r>
              <w:rPr>
                <w:noProof/>
              </w:rPr>
              <w:t xml:space="preserve">2. </w:t>
            </w:r>
            <w:r>
              <w:rPr>
                <w:noProof/>
                <w:sz w:val="18"/>
                <w:szCs w:val="18"/>
              </w:rPr>
              <w:t>Added f</w:t>
            </w:r>
            <w:r w:rsidRPr="001214B5">
              <w:rPr>
                <w:noProof/>
                <w:sz w:val="18"/>
                <w:szCs w:val="18"/>
              </w:rPr>
              <w:t>_NR_ULGrantConfiguration_Start</w:t>
            </w:r>
            <w:r>
              <w:rPr>
                <w:noProof/>
                <w:sz w:val="18"/>
                <w:szCs w:val="18"/>
              </w:rPr>
              <w:t>()</w:t>
            </w:r>
            <w:r w:rsidRPr="001214B5">
              <w:rPr>
                <w:noProof/>
                <w:sz w:val="18"/>
                <w:szCs w:val="18"/>
              </w:rPr>
              <w:t xml:space="preserve"> at </w:t>
            </w:r>
            <w:r>
              <w:rPr>
                <w:noProof/>
                <w:sz w:val="18"/>
                <w:szCs w:val="18"/>
              </w:rPr>
              <w:t>Step 8, 19.</w:t>
            </w:r>
          </w:p>
        </w:tc>
      </w:tr>
      <w:tr w:rsidR="00F84478" w:rsidRPr="001D039E" w14:paraId="39127E51"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2371564D" w14:textId="77777777" w:rsidR="00F84478" w:rsidRPr="005E2E04" w:rsidRDefault="00F84478" w:rsidP="001333F4">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E088CE8" w14:textId="77777777" w:rsidR="00F84478" w:rsidRPr="001D039E" w:rsidRDefault="00AD43CD" w:rsidP="001333F4">
            <w:pPr>
              <w:spacing w:after="0"/>
              <w:rPr>
                <w:rFonts w:ascii="Arial" w:hAnsi="Arial" w:cs="Arial"/>
                <w:sz w:val="18"/>
                <w:szCs w:val="18"/>
                <w:lang w:eastAsia="en-GB"/>
              </w:rPr>
            </w:pPr>
            <w:r w:rsidRPr="00AD43CD">
              <w:rPr>
                <w:rFonts w:ascii="Arial" w:hAnsi="Arial" w:cs="Arial"/>
                <w:sz w:val="18"/>
                <w:szCs w:val="18"/>
                <w:lang w:eastAsia="en-GB"/>
              </w:rPr>
              <w:t>..</w:t>
            </w:r>
            <w:r w:rsidR="00CC0F74">
              <w:t xml:space="preserve"> </w:t>
            </w:r>
            <w:r w:rsidR="00050BBA" w:rsidRPr="00050BBA">
              <w:t>Common\MAC_Common_NR5GC.ttcn</w:t>
            </w:r>
          </w:p>
        </w:tc>
      </w:tr>
      <w:tr w:rsidR="00F84478" w:rsidRPr="00D268E5" w14:paraId="37306190" w14:textId="77777777" w:rsidTr="00F25136">
        <w:tc>
          <w:tcPr>
            <w:tcW w:w="1985" w:type="dxa"/>
            <w:tcBorders>
              <w:top w:val="single" w:sz="4" w:space="0" w:color="auto"/>
              <w:left w:val="single" w:sz="4" w:space="0" w:color="auto"/>
              <w:bottom w:val="single" w:sz="4" w:space="0" w:color="auto"/>
              <w:right w:val="single" w:sz="4" w:space="0" w:color="auto"/>
            </w:tcBorders>
            <w:hideMark/>
          </w:tcPr>
          <w:p w14:paraId="1584C1B2" w14:textId="77777777" w:rsidR="00F84478" w:rsidRPr="005E2E04" w:rsidRDefault="00F84478" w:rsidP="001333F4">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1077C18" w14:textId="77777777" w:rsidR="00F84478" w:rsidRPr="005E2E04" w:rsidRDefault="00F84478" w:rsidP="001333F4">
            <w:pPr>
              <w:rPr>
                <w:rFonts w:ascii="Arial" w:hAnsi="Arial"/>
                <w:sz w:val="18"/>
                <w:szCs w:val="18"/>
                <w:highlight w:val="cyan"/>
                <w:lang w:eastAsia="zh-CN"/>
              </w:rPr>
            </w:pPr>
          </w:p>
        </w:tc>
      </w:tr>
    </w:tbl>
    <w:p w14:paraId="561B97AB" w14:textId="77777777" w:rsidR="00F84478" w:rsidRDefault="00F84478" w:rsidP="00F84478">
      <w:pPr>
        <w:rPr>
          <w:lang w:eastAsia="en-GB"/>
        </w:rPr>
      </w:pPr>
    </w:p>
    <w:p w14:paraId="7B966A76" w14:textId="77777777" w:rsidR="00F84478" w:rsidRPr="00D268E5" w:rsidRDefault="00F84478" w:rsidP="00F8447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14:paraId="428998A2" w14:textId="77777777" w:rsidTr="00DE25A6">
        <w:tc>
          <w:tcPr>
            <w:tcW w:w="13575" w:type="dxa"/>
            <w:tcBorders>
              <w:top w:val="single" w:sz="4" w:space="0" w:color="auto"/>
              <w:left w:val="single" w:sz="4" w:space="0" w:color="auto"/>
              <w:bottom w:val="single" w:sz="4" w:space="0" w:color="auto"/>
              <w:right w:val="single" w:sz="4" w:space="0" w:color="auto"/>
            </w:tcBorders>
          </w:tcPr>
          <w:p w14:paraId="547F2DEC" w14:textId="77777777" w:rsidR="00DE25A6" w:rsidRPr="00DE25A6" w:rsidRDefault="00A73F49" w:rsidP="00DE25A6">
            <w:pPr>
              <w:autoSpaceDE w:val="0"/>
              <w:autoSpaceDN w:val="0"/>
              <w:adjustRightInd w:val="0"/>
              <w:spacing w:after="0"/>
              <w:rPr>
                <w:rFonts w:ascii="Courier New" w:hAnsi="Courier New" w:cs="Courier New"/>
                <w:color w:val="000000"/>
                <w:lang w:eastAsia="de-DE"/>
              </w:rPr>
            </w:pPr>
            <w:r w:rsidRPr="00A73F49">
              <w:rPr>
                <w:rFonts w:ascii="Courier New" w:hAnsi="Courier New" w:cs="Courier New"/>
                <w:color w:val="000000"/>
                <w:lang w:eastAsia="de-DE"/>
              </w:rPr>
              <w:t xml:space="preserve"> </w:t>
            </w:r>
            <w:r w:rsidR="00DE25A6" w:rsidRPr="00DE25A6">
              <w:rPr>
                <w:rFonts w:ascii="Courier New" w:hAnsi="Courier New" w:cs="Courier New"/>
                <w:color w:val="000000"/>
                <w:lang w:eastAsia="de-DE"/>
              </w:rPr>
              <w:t>function f_TC_7_1_1_1_17_NR_TestBody(integer p_StartPreamble,</w:t>
            </w:r>
          </w:p>
          <w:p w14:paraId="2E1196B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integer p_NumberOfPreamble) runs on NR5GC_PTC</w:t>
            </w:r>
          </w:p>
          <w:p w14:paraId="73CFDE7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0896825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integer v_ModificationPeriodFrames;</w:t>
            </w:r>
          </w:p>
          <w:p w14:paraId="1112972D"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float v_ModificationPeriod;</w:t>
            </w:r>
          </w:p>
          <w:p w14:paraId="113E57D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NR_SRB_COMMON_IND v_SrbIndDummy := omit;</w:t>
            </w:r>
          </w:p>
          <w:p w14:paraId="1FBC995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NR_SYSTEM_IND v_SysIndDummy1 := omit;</w:t>
            </w:r>
          </w:p>
          <w:p w14:paraId="2152737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template (omit) NR_SYSTEM_IND v_SysIndDummy2 := omit;</w:t>
            </w:r>
          </w:p>
          <w:p w14:paraId="7324A186"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var NG_NAS_MSG_Indication_Type v_ReceivedMsg;</w:t>
            </w:r>
          </w:p>
          <w:p w14:paraId="5F559733"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719673BD"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2, 13" siclog@</w:t>
            </w:r>
          </w:p>
          <w:p w14:paraId="33E30F4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 Short message on PDCCH using P-RNTI indicating a systemInfoModification.</w:t>
            </w:r>
          </w:p>
          <w:p w14:paraId="28CEB75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f_NR_ModifySysinfo(nr_Cell1, true); //@sic R5s230656 sic@</w:t>
            </w:r>
          </w:p>
          <w:p w14:paraId="1D5C718E"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7E7D0C1B"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3, 14" siclog@</w:t>
            </w:r>
          </w:p>
          <w:p w14:paraId="1E46588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//Wait for 2.1* modification period second for the UE to receive new system information.</w:t>
            </w:r>
          </w:p>
          <w:p w14:paraId="0BBE078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v_ModificationPeriodFrames := f_NR_CalculateModificationPeriod(nr_Cell1);</w:t>
            </w:r>
          </w:p>
          <w:p w14:paraId="1433CEDD"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v_ModificationPeriod := int2float(v_ModificationPeriodFrames)/100.0; //Modification period in seconds</w:t>
            </w:r>
          </w:p>
          <w:p w14:paraId="2293C1B0"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f_Delay(2.1 * v_ModificationPeriod);</w:t>
            </w:r>
          </w:p>
          <w:p w14:paraId="197A48C5"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03465A27"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//Configure SS to report UL_SRB0_LCID</w:t>
            </w:r>
          </w:p>
          <w:p w14:paraId="3CFD409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cds_NR_SystemIndCtrl_UL_SRB0_LCID(enable));</w:t>
            </w:r>
          </w:p>
          <w:p w14:paraId="5AA2CF92"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Enable PRACH reception indication</w:t>
            </w:r>
          </w:p>
          <w:p w14:paraId="3301FD2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cds_NR_SystemIndCtrl_RachPreamble(enable));</w:t>
            </w:r>
          </w:p>
          <w:p w14:paraId="6E5A0806"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0EF2D13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4, 15 " siclog@</w:t>
            </w:r>
          </w:p>
          <w:p w14:paraId="14519270"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 Paging message including a matched identity </w:t>
            </w:r>
            <w:r w:rsidRPr="00CA1F85">
              <w:rPr>
                <w:rFonts w:ascii="Courier New" w:hAnsi="Courier New" w:cs="Courier New"/>
                <w:color w:val="000000"/>
                <w:highlight w:val="yellow"/>
                <w:lang w:eastAsia="de-DE"/>
              </w:rPr>
              <w:t>(correct fullI-RNTI).</w:t>
            </w:r>
          </w:p>
          <w:p w14:paraId="186B898A"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f_NR_Paging_Def(nr_Cell1, </w:t>
            </w:r>
            <w:r w:rsidRPr="00DE25A6">
              <w:rPr>
                <w:rFonts w:ascii="Courier New" w:hAnsi="Courier New" w:cs="Courier New"/>
                <w:color w:val="000000"/>
                <w:highlight w:val="yellow"/>
                <w:lang w:eastAsia="de-DE"/>
              </w:rPr>
              <w:t>RRC_INACTIVE);</w:t>
            </w:r>
          </w:p>
          <w:p w14:paraId="7088251B"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320482EE"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5-7, 16-18" siclog@</w:t>
            </w:r>
          </w:p>
          <w:p w14:paraId="721FC3B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//Check: Does the UE transmit Preamble on PRACH with ra-PreambleIndex range from 8 to 11</w:t>
            </w:r>
          </w:p>
          <w:p w14:paraId="47A35855"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Check: Does the UE transmit a MAC PDU containing an RRCSetupRequest message by setting LCID to 35</w:t>
            </w:r>
          </w:p>
          <w:p w14:paraId="6080989B"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a_NR_RacingCond_AwaitRrcMessageAndTwoSysInd(nr_Cell1,</w:t>
            </w:r>
          </w:p>
          <w:p w14:paraId="406B6972"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SysInd1BeforeMsgBeforeSysInd2,</w:t>
            </w:r>
          </w:p>
          <w:p w14:paraId="73B90CE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v_SrbIndDummy,</w:t>
            </w:r>
          </w:p>
          <w:p w14:paraId="1D311FF6"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v_SysIndDummy1,</w:t>
            </w:r>
          </w:p>
          <w:p w14:paraId="00A3E7A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v_SysIndDummy2,</w:t>
            </w:r>
          </w:p>
          <w:p w14:paraId="2AF9B500"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car_NR_SRB0_RrcPdu_IND(nr_Cell1, cr_38508_RRCSetupRequest),</w:t>
            </w:r>
          </w:p>
          <w:p w14:paraId="48A18C9B"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car_NR_PRACH_Preamble_IND(nr_Cell1, -, (p_StartPreamble..p_StartPreamble+p_NumberOfPreamble)),</w:t>
            </w:r>
          </w:p>
          <w:p w14:paraId="789BDFD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cr_NR_SystemIndicationUL_SRB0_LCID_IND(nr_Cell1, cr_TimingInfo_Any, 35)</w:t>
            </w:r>
          </w:p>
          <w:p w14:paraId="0EE77F92"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6215C1B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f_NR_PreliminaryPass(__FILE__, __LINE__, "Step 5, 7, 16, 18");</w:t>
            </w:r>
          </w:p>
          <w:p w14:paraId="77B5030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//Configure SS to stop report UL_SRB0_LCID</w:t>
            </w:r>
          </w:p>
          <w:p w14:paraId="764258A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cds_NR_SystemIndCtrl_UL_SRB0_LCID(disable));</w:t>
            </w:r>
          </w:p>
          <w:p w14:paraId="6A4F8CD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 Configure SS to stop PRACH reception indication</w:t>
            </w:r>
          </w:p>
          <w:p w14:paraId="08DA879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f_NR_SS_SystemIndCtrlConfig(nr_Cell1, cds_NR_SystemIndCtrl_RachPreamble(disable));</w:t>
            </w:r>
          </w:p>
          <w:p w14:paraId="42909F3F"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413A033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8, 19" siclog@</w:t>
            </w:r>
          </w:p>
          <w:p w14:paraId="699AFC5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SS transmits an RRCSetup message.</w:t>
            </w:r>
          </w:p>
          <w:p w14:paraId="79CFBD3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f_NR_RRCSetup_Def (nr_Cell1);</w:t>
            </w:r>
          </w:p>
          <w:p w14:paraId="319AF3D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p>
          <w:p w14:paraId="208991E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9, 20" siclog@</w:t>
            </w:r>
          </w:p>
          <w:p w14:paraId="58AEAB4C"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//The UE transmit an RRCSetupComplete message including SERVICE REQUEST to confirm the successful completion of the connection establishment.</w:t>
            </w:r>
          </w:p>
          <w:p w14:paraId="3FEE69C9"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v_ReceivedMsg := f_NR_RRCSetupComplete_Def(nr_Cell1,</w:t>
            </w:r>
          </w:p>
          <w:p w14:paraId="385D226E"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cr_38508_RRCSetupComplete(tsc_NR_RRC_TI_Def),</w:t>
            </w:r>
          </w:p>
          <w:p w14:paraId="67FEAAB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tsc_SHT_IntegrityProtected);</w:t>
            </w:r>
          </w:p>
          <w:p w14:paraId="2FE7A5F1"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//@siclog "Step 10, 21" siclog@</w:t>
            </w:r>
          </w:p>
          <w:p w14:paraId="64D5CD44"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lastRenderedPageBreak/>
              <w:t xml:space="preserve">    //Steps 5 to 8 of the NR RRC_CONNECTED procedure in TS 38.508-1 Table 4.5.4.2-3 are executed to successfully complete the service request procedure.</w:t>
            </w:r>
          </w:p>
          <w:p w14:paraId="793084D0"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f_NR5GC_RRC_ConnectedState3N_Steps5_8(nr_Cell1, v_ReceivedMsg);</w:t>
            </w:r>
          </w:p>
          <w:p w14:paraId="55641AF8" w14:textId="77777777" w:rsidR="00DE25A6" w:rsidRPr="00DE25A6" w:rsidRDefault="00DE25A6" w:rsidP="00DE25A6">
            <w:pPr>
              <w:autoSpaceDE w:val="0"/>
              <w:autoSpaceDN w:val="0"/>
              <w:adjustRightInd w:val="0"/>
              <w:spacing w:after="0"/>
              <w:rPr>
                <w:rFonts w:ascii="Courier New" w:hAnsi="Courier New" w:cs="Courier New"/>
                <w:color w:val="000000"/>
                <w:lang w:eastAsia="de-DE"/>
              </w:rPr>
            </w:pPr>
            <w:r w:rsidRPr="00DE25A6">
              <w:rPr>
                <w:rFonts w:ascii="Courier New" w:hAnsi="Courier New" w:cs="Courier New"/>
                <w:color w:val="000000"/>
                <w:lang w:eastAsia="de-DE"/>
              </w:rPr>
              <w:t xml:space="preserve">  </w:t>
            </w:r>
          </w:p>
          <w:p w14:paraId="7C6B7C39" w14:textId="77777777" w:rsidR="00C54618" w:rsidRPr="00877584" w:rsidRDefault="00DE25A6" w:rsidP="00DE25A6">
            <w:pPr>
              <w:autoSpaceDE w:val="0"/>
              <w:autoSpaceDN w:val="0"/>
              <w:adjustRightInd w:val="0"/>
              <w:spacing w:after="0"/>
              <w:rPr>
                <w:rFonts w:ascii="Courier New" w:hAnsi="Courier New" w:cs="Courier New"/>
                <w:b/>
                <w:color w:val="000000"/>
                <w:lang w:eastAsia="de-DE"/>
              </w:rPr>
            </w:pPr>
            <w:r w:rsidRPr="00DE25A6">
              <w:rPr>
                <w:rFonts w:ascii="Courier New" w:hAnsi="Courier New" w:cs="Courier New"/>
                <w:color w:val="000000"/>
                <w:lang w:eastAsia="de-DE"/>
              </w:rPr>
              <w:t xml:space="preserve">  };</w:t>
            </w:r>
          </w:p>
        </w:tc>
      </w:tr>
    </w:tbl>
    <w:p w14:paraId="33B1577E" w14:textId="77777777" w:rsidR="00F84478" w:rsidRPr="00D268E5" w:rsidRDefault="00F84478" w:rsidP="00F84478">
      <w:pPr>
        <w:spacing w:after="0"/>
        <w:rPr>
          <w:rFonts w:ascii="Arial" w:hAnsi="Arial"/>
          <w:color w:val="000000"/>
          <w:lang w:eastAsia="en-GB"/>
        </w:rPr>
      </w:pPr>
    </w:p>
    <w:p w14:paraId="3576520B" w14:textId="77777777" w:rsidR="00F84478" w:rsidRPr="00D268E5" w:rsidRDefault="00F84478" w:rsidP="00F8447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14:paraId="61DF9AF4" w14:textId="77777777" w:rsidTr="00F93546">
        <w:trPr>
          <w:trHeight w:val="306"/>
        </w:trPr>
        <w:tc>
          <w:tcPr>
            <w:tcW w:w="13603" w:type="dxa"/>
            <w:tcBorders>
              <w:top w:val="single" w:sz="4" w:space="0" w:color="auto"/>
              <w:left w:val="single" w:sz="4" w:space="0" w:color="auto"/>
              <w:bottom w:val="single" w:sz="4" w:space="0" w:color="auto"/>
              <w:right w:val="single" w:sz="4" w:space="0" w:color="auto"/>
            </w:tcBorders>
          </w:tcPr>
          <w:p w14:paraId="17363E99" w14:textId="77777777" w:rsidR="00F93546" w:rsidRDefault="00F93546" w:rsidP="00FA52CF">
            <w:pPr>
              <w:autoSpaceDE w:val="0"/>
              <w:autoSpaceDN w:val="0"/>
              <w:adjustRightInd w:val="0"/>
              <w:spacing w:after="0"/>
              <w:rPr>
                <w:rFonts w:ascii="Courier New" w:hAnsi="Courier New" w:cs="Courier New"/>
                <w:color w:val="000000"/>
                <w:lang w:eastAsia="de-DE"/>
              </w:rPr>
            </w:pPr>
          </w:p>
          <w:p w14:paraId="170C3BD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function f_TC_7_1_1_1_17_NR_TestBody(integer p_StartPreamble,</w:t>
            </w:r>
          </w:p>
          <w:p w14:paraId="4B5F784C"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integer p_NumberOfPreamble) runs on NR5GC_PTC</w:t>
            </w:r>
          </w:p>
          <w:p w14:paraId="2896DE5E"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3EDD7F0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integer v_ModificationPeriodFrames;</w:t>
            </w:r>
          </w:p>
          <w:p w14:paraId="52604428"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float v_ModificationPeriod;</w:t>
            </w:r>
          </w:p>
          <w:p w14:paraId="522386F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NR_SRB_COMMON_IND v_SrbIndDummy := omit;</w:t>
            </w:r>
          </w:p>
          <w:p w14:paraId="37FDF37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NR_SYSTEM_IND v_SysIndDummy1 := omit;</w:t>
            </w:r>
          </w:p>
          <w:p w14:paraId="24731E5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template (omit) NR_SYSTEM_IND v_SysIndDummy2 := omit;</w:t>
            </w:r>
          </w:p>
          <w:p w14:paraId="6F5FA2D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var NG_NAS_MSG_Indication_Type v_ReceivedMsg;</w:t>
            </w:r>
          </w:p>
          <w:p w14:paraId="42F78EB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2E29DBC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2, 13" siclog@</w:t>
            </w:r>
          </w:p>
          <w:p w14:paraId="16E0C24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 Short message on PDCCH using P-RNTI indicating a systemInfoModification.</w:t>
            </w:r>
          </w:p>
          <w:p w14:paraId="4789C9A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f_NR_ModifySysinfo(nr_Cell1, true); //@sic R5s230656 sic@</w:t>
            </w:r>
          </w:p>
          <w:p w14:paraId="0C08E2E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4BF69C3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3, 14" siclog@</w:t>
            </w:r>
          </w:p>
          <w:p w14:paraId="4ED3454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//Wait for 2.1* modification period second for the UE to receive new system information.</w:t>
            </w:r>
          </w:p>
          <w:p w14:paraId="1A151B6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v_ModificationPeriodFrames := f_NR_CalculateModificationPeriod(nr_Cell1);</w:t>
            </w:r>
          </w:p>
          <w:p w14:paraId="36C8B56D"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v_ModificationPeriod := int2float(v_ModificationPeriodFrames)/100.0; //Modification period in seconds</w:t>
            </w:r>
          </w:p>
          <w:p w14:paraId="4CE4F83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f_Delay(2.1 * v_ModificationPeriod);</w:t>
            </w:r>
          </w:p>
          <w:p w14:paraId="0713BCE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1B43097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//Configure SS to report UL_SRB0_LCID</w:t>
            </w:r>
          </w:p>
          <w:p w14:paraId="75CE02DF"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cds_NR_SystemIndCtrl_UL_SRB0_LCID(enable));</w:t>
            </w:r>
          </w:p>
          <w:p w14:paraId="7B51288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Enable PRACH reception indication</w:t>
            </w:r>
          </w:p>
          <w:p w14:paraId="738BFB0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cds_NR_SystemIndCtrl_RachPreamble(enable));</w:t>
            </w:r>
          </w:p>
          <w:p w14:paraId="5C2A733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6392006E"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4, 15 " siclog@</w:t>
            </w:r>
          </w:p>
          <w:p w14:paraId="73276FCC"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 Paging message including a matched identity.</w:t>
            </w:r>
          </w:p>
          <w:p w14:paraId="4AF8DE4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f_NR_Paging_Def(nr_Cell1, </w:t>
            </w:r>
            <w:r w:rsidRPr="00F93546">
              <w:rPr>
                <w:rFonts w:ascii="Courier New" w:hAnsi="Courier New" w:cs="Courier New"/>
                <w:color w:val="000000"/>
                <w:highlight w:val="yellow"/>
                <w:lang w:eastAsia="de-DE"/>
              </w:rPr>
              <w:t>RRC_IDLE); // WA#WA=1227815</w:t>
            </w:r>
          </w:p>
          <w:p w14:paraId="4873CBF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p>
          <w:p w14:paraId="1D64A6D6"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5-7, 16-18" siclog@</w:t>
            </w:r>
          </w:p>
          <w:p w14:paraId="39612CFE"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//Check: Does the UE transmit Preamble on PRACH with ra-PreambleIndex range from 8 to 11</w:t>
            </w:r>
          </w:p>
          <w:p w14:paraId="6007F08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Check: Does the UE transmit a MAC PDU containing an RRCSetupRequest message by setting LCID to 35</w:t>
            </w:r>
          </w:p>
          <w:p w14:paraId="2BA3463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a_NR_RacingCond_AwaitRrcMessageAndTwoSysInd(nr_Cell1,</w:t>
            </w:r>
          </w:p>
          <w:p w14:paraId="31CA217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SysInd1BeforeMsgBeforeSysInd2,</w:t>
            </w:r>
          </w:p>
          <w:p w14:paraId="3271EE5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lastRenderedPageBreak/>
              <w:t xml:space="preserve">                                                v_SrbIndDummy,</w:t>
            </w:r>
          </w:p>
          <w:p w14:paraId="57D1C7A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v_SysIndDummy1,</w:t>
            </w:r>
          </w:p>
          <w:p w14:paraId="25E59DD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v_SysIndDummy2,</w:t>
            </w:r>
          </w:p>
          <w:p w14:paraId="74E5668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car_NR_SRB0_RrcPdu_IND(nr_Cell1, cr_38508_RRCSetupRequest),</w:t>
            </w:r>
          </w:p>
          <w:p w14:paraId="1F9BE51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car_NR_PRACH_Preamble_IND(nr_Cell1, -, (p_StartPreamble..p_StartPreamble+p_NumberOfPreamble)),</w:t>
            </w:r>
          </w:p>
          <w:p w14:paraId="3AB0BAA3"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cr_NR_SystemIndicationUL_SRB0_LCID_IND(nr_Cell1, cr_TimingInfo_Any, 35)</w:t>
            </w:r>
          </w:p>
          <w:p w14:paraId="28F4CEC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52ADF17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f_NR_PreliminaryPass(__FILE__, __LINE__, "Step 5, 7, 16, 18");</w:t>
            </w:r>
          </w:p>
          <w:p w14:paraId="7615A3D8"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//Configure SS to stop report UL_SRB0_LCID</w:t>
            </w:r>
          </w:p>
          <w:p w14:paraId="373B7D18"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cds_NR_SystemIndCtrl_UL_SRB0_LCID(disable));</w:t>
            </w:r>
          </w:p>
          <w:p w14:paraId="003AE3A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 Configure SS to stop PRACH reception indication</w:t>
            </w:r>
          </w:p>
          <w:p w14:paraId="6E3C40A7"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f_NR_SS_SystemIndCtrlConfig(nr_Cell1, cds_NR_SystemIndCtrl_RachPreamble(disable));</w:t>
            </w:r>
          </w:p>
          <w:p w14:paraId="18892F5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61EA21C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8, 19" siclog@</w:t>
            </w:r>
          </w:p>
          <w:p w14:paraId="6E1DBA5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r w:rsidRPr="00F93546">
              <w:rPr>
                <w:rFonts w:ascii="Courier New" w:hAnsi="Courier New" w:cs="Courier New"/>
                <w:color w:val="000000"/>
                <w:highlight w:val="yellow"/>
                <w:lang w:eastAsia="de-DE"/>
              </w:rPr>
              <w:t>f_NR_ULGrantConfiguration_Start(nr_Cell1, -, -, -, cs_NR_UplinkTimeAlignment_Stop, -, -, tsc_NoCnfReq ); // WA#WA=1227815</w:t>
            </w:r>
          </w:p>
          <w:p w14:paraId="05824B3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SS transmits an RRCSetup message.</w:t>
            </w:r>
          </w:p>
          <w:p w14:paraId="728B3119"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f_NR_RRCSetup_Def (nr_Cell1);</w:t>
            </w:r>
          </w:p>
          <w:p w14:paraId="60E782EB"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2C964E82"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9, 20" siclog@</w:t>
            </w:r>
          </w:p>
          <w:p w14:paraId="1D4EA29A"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//The UE transmit an RRCSetupComplete message including SERVICE REQUEST to confirm the successful completion of the connection establishment.</w:t>
            </w:r>
          </w:p>
          <w:p w14:paraId="6CC0AB76"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v_ReceivedMsg := f_NR_RRCSetupComplete_Def(nr_Cell1,</w:t>
            </w:r>
          </w:p>
          <w:p w14:paraId="367EAC94"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cr_38508_RRCSetupComplete(tsc_NR_RRC_TI_Def),</w:t>
            </w:r>
          </w:p>
          <w:p w14:paraId="34AF740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tsc_SHT_IntegrityProtected);</w:t>
            </w:r>
          </w:p>
          <w:p w14:paraId="4A02BDE1"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//@siclog "Step 10, 21" siclog@</w:t>
            </w:r>
          </w:p>
          <w:p w14:paraId="663B4750"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//Steps 5 to 8 of the NR RRC_CONNECTED procedure in TS 38.508-1 Table 4.5.4.2-3 are executed to successfully complete the service request procedure.</w:t>
            </w:r>
          </w:p>
          <w:p w14:paraId="0B2BBB75"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f_NR5GC_RRC_ConnectedState3N_Steps5_8(nr_Cell1, v_ReceivedMsg);</w:t>
            </w:r>
          </w:p>
          <w:p w14:paraId="27C3207E" w14:textId="77777777" w:rsidR="00F93546" w:rsidRP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03C242F7" w14:textId="77777777" w:rsidR="00F93546" w:rsidRDefault="00F93546" w:rsidP="00F93546">
            <w:pPr>
              <w:autoSpaceDE w:val="0"/>
              <w:autoSpaceDN w:val="0"/>
              <w:adjustRightInd w:val="0"/>
              <w:spacing w:after="0"/>
              <w:rPr>
                <w:rFonts w:ascii="Courier New" w:hAnsi="Courier New" w:cs="Courier New"/>
                <w:color w:val="000000"/>
                <w:lang w:eastAsia="de-DE"/>
              </w:rPr>
            </w:pPr>
            <w:r w:rsidRPr="00F93546">
              <w:rPr>
                <w:rFonts w:ascii="Courier New" w:hAnsi="Courier New" w:cs="Courier New"/>
                <w:color w:val="000000"/>
                <w:lang w:eastAsia="de-DE"/>
              </w:rPr>
              <w:t xml:space="preserve">  };</w:t>
            </w:r>
          </w:p>
          <w:p w14:paraId="4E8FB241" w14:textId="77777777" w:rsidR="00F93546" w:rsidRDefault="00F93546" w:rsidP="00FA52CF">
            <w:pPr>
              <w:autoSpaceDE w:val="0"/>
              <w:autoSpaceDN w:val="0"/>
              <w:adjustRightInd w:val="0"/>
              <w:spacing w:after="0"/>
              <w:rPr>
                <w:rFonts w:ascii="Courier New" w:hAnsi="Courier New" w:cs="Courier New"/>
                <w:color w:val="000000"/>
                <w:lang w:eastAsia="de-DE"/>
              </w:rPr>
            </w:pPr>
          </w:p>
          <w:p w14:paraId="79B64E1D" w14:textId="77777777" w:rsidR="00F84478" w:rsidRPr="00D624CC" w:rsidRDefault="00F84478" w:rsidP="00FA52CF">
            <w:pPr>
              <w:autoSpaceDE w:val="0"/>
              <w:autoSpaceDN w:val="0"/>
              <w:adjustRightInd w:val="0"/>
              <w:spacing w:after="0"/>
              <w:rPr>
                <w:rFonts w:ascii="Courier New" w:hAnsi="Courier New" w:cs="Courier New"/>
                <w:b/>
                <w:color w:val="000000"/>
                <w:lang w:eastAsia="de-DE"/>
              </w:rPr>
            </w:pPr>
          </w:p>
        </w:tc>
      </w:tr>
      <w:bookmarkEnd w:id="7"/>
      <w:bookmarkEnd w:id="8"/>
      <w:bookmarkEnd w:id="9"/>
    </w:tbl>
    <w:p w14:paraId="5A487C8C" w14:textId="77777777" w:rsidR="00F84478" w:rsidRDefault="00F84478" w:rsidP="00F84478">
      <w:pPr>
        <w:rPr>
          <w:lang w:eastAsia="en-GB"/>
        </w:rPr>
      </w:pPr>
    </w:p>
    <w:sectPr w:rsidR="00F84478"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24F5" w14:textId="77777777" w:rsidR="0057657B" w:rsidRDefault="0057657B">
      <w:r>
        <w:separator/>
      </w:r>
    </w:p>
  </w:endnote>
  <w:endnote w:type="continuationSeparator" w:id="0">
    <w:p w14:paraId="63EEC4C3" w14:textId="77777777" w:rsidR="0057657B" w:rsidRDefault="0057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1443" w14:textId="77777777" w:rsidR="0001748E" w:rsidRDefault="000174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DDE1C" w14:textId="77777777" w:rsidR="0001748E" w:rsidRDefault="000174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BBA9D" w14:textId="77777777" w:rsidR="0001748E" w:rsidRDefault="000174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84B45" w14:textId="77777777" w:rsidR="0057657B" w:rsidRDefault="0057657B">
      <w:r>
        <w:separator/>
      </w:r>
    </w:p>
  </w:footnote>
  <w:footnote w:type="continuationSeparator" w:id="0">
    <w:p w14:paraId="554C4D23" w14:textId="77777777" w:rsidR="0057657B" w:rsidRDefault="0057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FC6E2" w14:textId="77777777"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7D0643AE"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C352" w14:textId="77777777"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B858AED"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A945" w14:textId="77777777"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27B66181"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A01A6" w14:textId="77777777"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37D5C2D5"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ED396" w14:textId="77777777"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73FAC8E9"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63B35" w14:textId="77777777"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1A468E1" w14:textId="77777777"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31E1990"/>
    <w:multiLevelType w:val="hybridMultilevel"/>
    <w:tmpl w:val="49B4166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9318741">
    <w:abstractNumId w:val="1"/>
  </w:num>
  <w:num w:numId="2" w16cid:durableId="1485125088">
    <w:abstractNumId w:val="0"/>
  </w:num>
  <w:num w:numId="3" w16cid:durableId="560599222">
    <w:abstractNumId w:val="2"/>
  </w:num>
  <w:num w:numId="4" w16cid:durableId="160649439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8"/>
    <w:rsid w:val="00000884"/>
    <w:rsid w:val="00001934"/>
    <w:rsid w:val="00003EA3"/>
    <w:rsid w:val="00004509"/>
    <w:rsid w:val="00004DAD"/>
    <w:rsid w:val="000055ED"/>
    <w:rsid w:val="00005DD9"/>
    <w:rsid w:val="00005DFA"/>
    <w:rsid w:val="0001190B"/>
    <w:rsid w:val="00013548"/>
    <w:rsid w:val="0001511B"/>
    <w:rsid w:val="00015A8E"/>
    <w:rsid w:val="000174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5D2F"/>
    <w:rsid w:val="00046544"/>
    <w:rsid w:val="00046CBB"/>
    <w:rsid w:val="0004713F"/>
    <w:rsid w:val="00047CA3"/>
    <w:rsid w:val="00050BBA"/>
    <w:rsid w:val="00052724"/>
    <w:rsid w:val="00053143"/>
    <w:rsid w:val="000574DA"/>
    <w:rsid w:val="00063492"/>
    <w:rsid w:val="00064D82"/>
    <w:rsid w:val="000666AB"/>
    <w:rsid w:val="000675E6"/>
    <w:rsid w:val="00071F52"/>
    <w:rsid w:val="00073B2F"/>
    <w:rsid w:val="000758D6"/>
    <w:rsid w:val="00075C41"/>
    <w:rsid w:val="000833CA"/>
    <w:rsid w:val="00084783"/>
    <w:rsid w:val="00087079"/>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1883"/>
    <w:rsid w:val="000F3122"/>
    <w:rsid w:val="000F4C0F"/>
    <w:rsid w:val="000F6A51"/>
    <w:rsid w:val="00107D54"/>
    <w:rsid w:val="00107D63"/>
    <w:rsid w:val="00110BA0"/>
    <w:rsid w:val="00115E3D"/>
    <w:rsid w:val="00116C31"/>
    <w:rsid w:val="00122A23"/>
    <w:rsid w:val="00124321"/>
    <w:rsid w:val="00125C00"/>
    <w:rsid w:val="001264F5"/>
    <w:rsid w:val="001266F9"/>
    <w:rsid w:val="00135459"/>
    <w:rsid w:val="0013583B"/>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8781C"/>
    <w:rsid w:val="0019158E"/>
    <w:rsid w:val="00192038"/>
    <w:rsid w:val="00192C46"/>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2C6E"/>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4B1B"/>
    <w:rsid w:val="002754C9"/>
    <w:rsid w:val="00275D12"/>
    <w:rsid w:val="0027727F"/>
    <w:rsid w:val="00277CE6"/>
    <w:rsid w:val="00280F5C"/>
    <w:rsid w:val="00281C58"/>
    <w:rsid w:val="00284306"/>
    <w:rsid w:val="002846AC"/>
    <w:rsid w:val="00284FEB"/>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81218"/>
    <w:rsid w:val="00383C0E"/>
    <w:rsid w:val="003842CD"/>
    <w:rsid w:val="003867ED"/>
    <w:rsid w:val="00386DF4"/>
    <w:rsid w:val="003879CE"/>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7D3B"/>
    <w:rsid w:val="00492A1B"/>
    <w:rsid w:val="004932AE"/>
    <w:rsid w:val="00493511"/>
    <w:rsid w:val="004936C4"/>
    <w:rsid w:val="004946C4"/>
    <w:rsid w:val="00496736"/>
    <w:rsid w:val="004A4BD9"/>
    <w:rsid w:val="004A65AE"/>
    <w:rsid w:val="004A7F8E"/>
    <w:rsid w:val="004B0C24"/>
    <w:rsid w:val="004B3A88"/>
    <w:rsid w:val="004B509F"/>
    <w:rsid w:val="004B536F"/>
    <w:rsid w:val="004B5D74"/>
    <w:rsid w:val="004B6055"/>
    <w:rsid w:val="004B75B7"/>
    <w:rsid w:val="004C1130"/>
    <w:rsid w:val="004C299A"/>
    <w:rsid w:val="004C3495"/>
    <w:rsid w:val="004C3F6A"/>
    <w:rsid w:val="004C43D5"/>
    <w:rsid w:val="004C4481"/>
    <w:rsid w:val="004C572E"/>
    <w:rsid w:val="004D7F7A"/>
    <w:rsid w:val="004E1B0C"/>
    <w:rsid w:val="004E24CA"/>
    <w:rsid w:val="004F020C"/>
    <w:rsid w:val="004F152A"/>
    <w:rsid w:val="004F3E26"/>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5240"/>
    <w:rsid w:val="0057657B"/>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B627A"/>
    <w:rsid w:val="005C2571"/>
    <w:rsid w:val="005C61A5"/>
    <w:rsid w:val="005C6231"/>
    <w:rsid w:val="005C7D14"/>
    <w:rsid w:val="005D0505"/>
    <w:rsid w:val="005D0FC8"/>
    <w:rsid w:val="005D1314"/>
    <w:rsid w:val="005D217E"/>
    <w:rsid w:val="005D4036"/>
    <w:rsid w:val="005E1E3D"/>
    <w:rsid w:val="005E2C44"/>
    <w:rsid w:val="005E2E04"/>
    <w:rsid w:val="005E6154"/>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4033A"/>
    <w:rsid w:val="00641AA9"/>
    <w:rsid w:val="00642A9D"/>
    <w:rsid w:val="00643EDC"/>
    <w:rsid w:val="00644A34"/>
    <w:rsid w:val="00646287"/>
    <w:rsid w:val="00650183"/>
    <w:rsid w:val="00652526"/>
    <w:rsid w:val="00655F51"/>
    <w:rsid w:val="00656E20"/>
    <w:rsid w:val="00657AFC"/>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2340"/>
    <w:rsid w:val="006935CD"/>
    <w:rsid w:val="0069498F"/>
    <w:rsid w:val="00695808"/>
    <w:rsid w:val="00695A37"/>
    <w:rsid w:val="00695D44"/>
    <w:rsid w:val="0069714E"/>
    <w:rsid w:val="006A16C0"/>
    <w:rsid w:val="006A1B58"/>
    <w:rsid w:val="006A3F4D"/>
    <w:rsid w:val="006A40AA"/>
    <w:rsid w:val="006A5A96"/>
    <w:rsid w:val="006A5EE2"/>
    <w:rsid w:val="006A6155"/>
    <w:rsid w:val="006A681C"/>
    <w:rsid w:val="006A71C0"/>
    <w:rsid w:val="006B0C69"/>
    <w:rsid w:val="006B12DE"/>
    <w:rsid w:val="006B1DC1"/>
    <w:rsid w:val="006B2262"/>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C127D"/>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17F5F"/>
    <w:rsid w:val="008200BC"/>
    <w:rsid w:val="00821167"/>
    <w:rsid w:val="00821E68"/>
    <w:rsid w:val="00825C13"/>
    <w:rsid w:val="008273F4"/>
    <w:rsid w:val="008279FA"/>
    <w:rsid w:val="00831633"/>
    <w:rsid w:val="00833673"/>
    <w:rsid w:val="00833D88"/>
    <w:rsid w:val="008347E0"/>
    <w:rsid w:val="00837F12"/>
    <w:rsid w:val="00837F47"/>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735"/>
    <w:rsid w:val="00864BF3"/>
    <w:rsid w:val="00870EE7"/>
    <w:rsid w:val="0087296A"/>
    <w:rsid w:val="008731A8"/>
    <w:rsid w:val="00873A4C"/>
    <w:rsid w:val="0087438A"/>
    <w:rsid w:val="00875DC7"/>
    <w:rsid w:val="00877584"/>
    <w:rsid w:val="00877B3A"/>
    <w:rsid w:val="008800A0"/>
    <w:rsid w:val="008801E5"/>
    <w:rsid w:val="008820F6"/>
    <w:rsid w:val="008821B2"/>
    <w:rsid w:val="00882233"/>
    <w:rsid w:val="008828B0"/>
    <w:rsid w:val="008837C8"/>
    <w:rsid w:val="00883BC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6500"/>
    <w:rsid w:val="008A778A"/>
    <w:rsid w:val="008B10C4"/>
    <w:rsid w:val="008B126D"/>
    <w:rsid w:val="008B195D"/>
    <w:rsid w:val="008B37E5"/>
    <w:rsid w:val="008B5A0F"/>
    <w:rsid w:val="008C0022"/>
    <w:rsid w:val="008C0A43"/>
    <w:rsid w:val="008C2759"/>
    <w:rsid w:val="008C5C36"/>
    <w:rsid w:val="008D0C23"/>
    <w:rsid w:val="008D1C10"/>
    <w:rsid w:val="008D1D74"/>
    <w:rsid w:val="008D30E4"/>
    <w:rsid w:val="008D4CBE"/>
    <w:rsid w:val="008E14D6"/>
    <w:rsid w:val="008E20AC"/>
    <w:rsid w:val="008E2BE7"/>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06"/>
    <w:rsid w:val="009062FC"/>
    <w:rsid w:val="00907DA0"/>
    <w:rsid w:val="0091022C"/>
    <w:rsid w:val="009129AC"/>
    <w:rsid w:val="00912DA6"/>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2A"/>
    <w:rsid w:val="00947130"/>
    <w:rsid w:val="00950B4B"/>
    <w:rsid w:val="00951F14"/>
    <w:rsid w:val="009530EB"/>
    <w:rsid w:val="00953822"/>
    <w:rsid w:val="00954373"/>
    <w:rsid w:val="00955887"/>
    <w:rsid w:val="00957C31"/>
    <w:rsid w:val="0096383A"/>
    <w:rsid w:val="00963A8A"/>
    <w:rsid w:val="00964DBB"/>
    <w:rsid w:val="00970FDD"/>
    <w:rsid w:val="009715FE"/>
    <w:rsid w:val="00975E55"/>
    <w:rsid w:val="00975E70"/>
    <w:rsid w:val="009777D9"/>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44CA"/>
    <w:rsid w:val="00A15FB4"/>
    <w:rsid w:val="00A16F45"/>
    <w:rsid w:val="00A172CF"/>
    <w:rsid w:val="00A219E2"/>
    <w:rsid w:val="00A2244A"/>
    <w:rsid w:val="00A246B6"/>
    <w:rsid w:val="00A30AC2"/>
    <w:rsid w:val="00A30FD2"/>
    <w:rsid w:val="00A31DD1"/>
    <w:rsid w:val="00A354FA"/>
    <w:rsid w:val="00A36E9B"/>
    <w:rsid w:val="00A42B1F"/>
    <w:rsid w:val="00A43E41"/>
    <w:rsid w:val="00A44A39"/>
    <w:rsid w:val="00A455A9"/>
    <w:rsid w:val="00A46BC1"/>
    <w:rsid w:val="00A47E70"/>
    <w:rsid w:val="00A50CF0"/>
    <w:rsid w:val="00A52F6F"/>
    <w:rsid w:val="00A5496E"/>
    <w:rsid w:val="00A56E40"/>
    <w:rsid w:val="00A605F8"/>
    <w:rsid w:val="00A62F21"/>
    <w:rsid w:val="00A639EA"/>
    <w:rsid w:val="00A643AE"/>
    <w:rsid w:val="00A66810"/>
    <w:rsid w:val="00A66D35"/>
    <w:rsid w:val="00A725B6"/>
    <w:rsid w:val="00A73384"/>
    <w:rsid w:val="00A73F49"/>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3CD"/>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3876"/>
    <w:rsid w:val="00B141C9"/>
    <w:rsid w:val="00B14836"/>
    <w:rsid w:val="00B17E98"/>
    <w:rsid w:val="00B200B1"/>
    <w:rsid w:val="00B20F1D"/>
    <w:rsid w:val="00B2119C"/>
    <w:rsid w:val="00B220E2"/>
    <w:rsid w:val="00B22F0E"/>
    <w:rsid w:val="00B232EC"/>
    <w:rsid w:val="00B258BB"/>
    <w:rsid w:val="00B26E97"/>
    <w:rsid w:val="00B27F58"/>
    <w:rsid w:val="00B30378"/>
    <w:rsid w:val="00B37BCD"/>
    <w:rsid w:val="00B40169"/>
    <w:rsid w:val="00B43183"/>
    <w:rsid w:val="00B43189"/>
    <w:rsid w:val="00B43F6D"/>
    <w:rsid w:val="00B4556A"/>
    <w:rsid w:val="00B475C4"/>
    <w:rsid w:val="00B47BBC"/>
    <w:rsid w:val="00B5134E"/>
    <w:rsid w:val="00B51FCB"/>
    <w:rsid w:val="00B52D3E"/>
    <w:rsid w:val="00B54510"/>
    <w:rsid w:val="00B55C85"/>
    <w:rsid w:val="00B5763F"/>
    <w:rsid w:val="00B6351C"/>
    <w:rsid w:val="00B6459A"/>
    <w:rsid w:val="00B64B6D"/>
    <w:rsid w:val="00B655E0"/>
    <w:rsid w:val="00B6725B"/>
    <w:rsid w:val="00B67B97"/>
    <w:rsid w:val="00B67FAE"/>
    <w:rsid w:val="00B70080"/>
    <w:rsid w:val="00B70A4D"/>
    <w:rsid w:val="00B71B48"/>
    <w:rsid w:val="00B743EF"/>
    <w:rsid w:val="00B75E77"/>
    <w:rsid w:val="00B75F92"/>
    <w:rsid w:val="00B7729B"/>
    <w:rsid w:val="00B82500"/>
    <w:rsid w:val="00B8454C"/>
    <w:rsid w:val="00B84B4B"/>
    <w:rsid w:val="00B91038"/>
    <w:rsid w:val="00B935CD"/>
    <w:rsid w:val="00B95E9C"/>
    <w:rsid w:val="00B96441"/>
    <w:rsid w:val="00B968A4"/>
    <w:rsid w:val="00B968C8"/>
    <w:rsid w:val="00B96BB9"/>
    <w:rsid w:val="00B96CAD"/>
    <w:rsid w:val="00B974AB"/>
    <w:rsid w:val="00BA0328"/>
    <w:rsid w:val="00BA0AB9"/>
    <w:rsid w:val="00BA32C5"/>
    <w:rsid w:val="00BA3EC5"/>
    <w:rsid w:val="00BA51D9"/>
    <w:rsid w:val="00BA6F45"/>
    <w:rsid w:val="00BA78B9"/>
    <w:rsid w:val="00BA7D90"/>
    <w:rsid w:val="00BB0BEE"/>
    <w:rsid w:val="00BB14A6"/>
    <w:rsid w:val="00BB260C"/>
    <w:rsid w:val="00BB2ACA"/>
    <w:rsid w:val="00BB31DC"/>
    <w:rsid w:val="00BB5DFC"/>
    <w:rsid w:val="00BB7757"/>
    <w:rsid w:val="00BC01AF"/>
    <w:rsid w:val="00BC0FE3"/>
    <w:rsid w:val="00BC1627"/>
    <w:rsid w:val="00BC1854"/>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20012"/>
    <w:rsid w:val="00C259BF"/>
    <w:rsid w:val="00C31147"/>
    <w:rsid w:val="00C31799"/>
    <w:rsid w:val="00C33A7F"/>
    <w:rsid w:val="00C35D29"/>
    <w:rsid w:val="00C44610"/>
    <w:rsid w:val="00C51E37"/>
    <w:rsid w:val="00C51EFF"/>
    <w:rsid w:val="00C53B04"/>
    <w:rsid w:val="00C54618"/>
    <w:rsid w:val="00C54B98"/>
    <w:rsid w:val="00C5570F"/>
    <w:rsid w:val="00C572D0"/>
    <w:rsid w:val="00C60F1A"/>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32EA"/>
    <w:rsid w:val="00C84391"/>
    <w:rsid w:val="00C84657"/>
    <w:rsid w:val="00C84B9C"/>
    <w:rsid w:val="00C9030E"/>
    <w:rsid w:val="00C94DFE"/>
    <w:rsid w:val="00C95985"/>
    <w:rsid w:val="00C9684B"/>
    <w:rsid w:val="00C979AE"/>
    <w:rsid w:val="00CA1F85"/>
    <w:rsid w:val="00CB4BF5"/>
    <w:rsid w:val="00CB4F71"/>
    <w:rsid w:val="00CB56BF"/>
    <w:rsid w:val="00CB5FB5"/>
    <w:rsid w:val="00CC083A"/>
    <w:rsid w:val="00CC0F74"/>
    <w:rsid w:val="00CC311F"/>
    <w:rsid w:val="00CC4FC4"/>
    <w:rsid w:val="00CC5026"/>
    <w:rsid w:val="00CC6427"/>
    <w:rsid w:val="00CC679C"/>
    <w:rsid w:val="00CC68D0"/>
    <w:rsid w:val="00CC6BB2"/>
    <w:rsid w:val="00CD4A35"/>
    <w:rsid w:val="00CE0D0A"/>
    <w:rsid w:val="00CE3605"/>
    <w:rsid w:val="00CE3B53"/>
    <w:rsid w:val="00CE56F3"/>
    <w:rsid w:val="00CE5983"/>
    <w:rsid w:val="00CE604C"/>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4991"/>
    <w:rsid w:val="00D268E5"/>
    <w:rsid w:val="00D26F54"/>
    <w:rsid w:val="00D3048D"/>
    <w:rsid w:val="00D319A1"/>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029C"/>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D80"/>
    <w:rsid w:val="00DB18FC"/>
    <w:rsid w:val="00DB2373"/>
    <w:rsid w:val="00DB76E8"/>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5A6"/>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338B"/>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32E"/>
    <w:rsid w:val="00F01B37"/>
    <w:rsid w:val="00F02A54"/>
    <w:rsid w:val="00F061BD"/>
    <w:rsid w:val="00F06A73"/>
    <w:rsid w:val="00F10AB5"/>
    <w:rsid w:val="00F13CB0"/>
    <w:rsid w:val="00F141C7"/>
    <w:rsid w:val="00F1774A"/>
    <w:rsid w:val="00F209E7"/>
    <w:rsid w:val="00F21A70"/>
    <w:rsid w:val="00F22CA8"/>
    <w:rsid w:val="00F25136"/>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2C8A"/>
    <w:rsid w:val="00F73D34"/>
    <w:rsid w:val="00F74751"/>
    <w:rsid w:val="00F80452"/>
    <w:rsid w:val="00F80F6F"/>
    <w:rsid w:val="00F824A4"/>
    <w:rsid w:val="00F829B4"/>
    <w:rsid w:val="00F84478"/>
    <w:rsid w:val="00F9014C"/>
    <w:rsid w:val="00F91212"/>
    <w:rsid w:val="00F91785"/>
    <w:rsid w:val="00F93546"/>
    <w:rsid w:val="00F948DB"/>
    <w:rsid w:val="00F95DA8"/>
    <w:rsid w:val="00F9666B"/>
    <w:rsid w:val="00FA098E"/>
    <w:rsid w:val="00FA212F"/>
    <w:rsid w:val="00FA3CDC"/>
    <w:rsid w:val="00FA40E5"/>
    <w:rsid w:val="00FA440E"/>
    <w:rsid w:val="00FA4573"/>
    <w:rsid w:val="00FA52CF"/>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323E"/>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C1F459"/>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3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40199-4516-494B-A3D7-C29F7C1B0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1081</Words>
  <Characters>10811</Characters>
  <Application>Microsoft Office Word</Application>
  <DocSecurity>0</DocSecurity>
  <Lines>90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2023-12-11T21:48:00Z</dcterms:created>
  <dcterms:modified xsi:type="dcterms:W3CDTF">2024-02-26T14:15:00Z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ies>
</file>