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D108B" w14:textId="4EE93BAD" w:rsidR="00BF0B45" w:rsidRDefault="00BF0B45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268AD" w:rsidRPr="00A268AD">
        <w:rPr>
          <w:b/>
          <w:bCs/>
          <w:i/>
          <w:iCs/>
          <w:sz w:val="24"/>
          <w:szCs w:val="24"/>
        </w:rPr>
        <w:t>R5s240178</w:t>
      </w:r>
    </w:p>
    <w:p w14:paraId="5EB06B14" w14:textId="77777777" w:rsidR="00BF0B45" w:rsidRDefault="00000000" w:rsidP="00BF0B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F0B45" w:rsidRPr="00BA51D9">
          <w:rPr>
            <w:b/>
            <w:noProof/>
            <w:sz w:val="24"/>
          </w:rPr>
          <w:t>Online</w:t>
        </w:r>
      </w:fldSimple>
      <w:r w:rsidR="00BF0B45">
        <w:rPr>
          <w:b/>
          <w:noProof/>
          <w:sz w:val="24"/>
        </w:rPr>
        <w:t xml:space="preserve">, </w:t>
      </w:r>
      <w:r w:rsidR="00BF0B45">
        <w:fldChar w:fldCharType="begin"/>
      </w:r>
      <w:r w:rsidR="00BF0B45">
        <w:instrText xml:space="preserve"> DOCPROPERTY  Country  \* MERGEFORMAT </w:instrText>
      </w:r>
      <w:r w:rsidR="00BF0B45">
        <w:fldChar w:fldCharType="end"/>
      </w:r>
      <w:r w:rsidR="00BF0B45">
        <w:rPr>
          <w:b/>
          <w:noProof/>
          <w:sz w:val="24"/>
        </w:rPr>
        <w:t xml:space="preserve">, </w:t>
      </w:r>
      <w:fldSimple w:instr=" DOCPROPERTY  StartDate  \* MERGEFORMAT ">
        <w:r w:rsidR="00BF0B45">
          <w:rPr>
            <w:b/>
            <w:noProof/>
            <w:sz w:val="24"/>
          </w:rPr>
          <w:t>8</w:t>
        </w:r>
        <w:r w:rsidR="00BF0B45" w:rsidRPr="00BA51D9">
          <w:rPr>
            <w:b/>
            <w:noProof/>
            <w:sz w:val="24"/>
          </w:rPr>
          <w:t>th Dec 20</w:t>
        </w:r>
        <w:r w:rsidR="00BF0B45">
          <w:rPr>
            <w:b/>
            <w:noProof/>
            <w:sz w:val="24"/>
          </w:rPr>
          <w:t>23</w:t>
        </w:r>
      </w:fldSimple>
      <w:r w:rsidR="00BF0B45">
        <w:rPr>
          <w:b/>
          <w:noProof/>
          <w:sz w:val="24"/>
        </w:rPr>
        <w:t xml:space="preserve"> - </w:t>
      </w:r>
      <w:fldSimple w:instr=" DOCPROPERTY  EndDate  \* MERGEFORMAT ">
        <w:r w:rsidR="00BF0B45" w:rsidRPr="00BA51D9">
          <w:rPr>
            <w:b/>
            <w:noProof/>
            <w:sz w:val="24"/>
          </w:rPr>
          <w:t>31st Dec 202</w:t>
        </w:r>
        <w:r w:rsidR="00BF0B45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51D6252F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824F3F">
              <w:rPr>
                <w:rFonts w:cs="Arial"/>
                <w:b/>
                <w:bCs/>
                <w:sz w:val="24"/>
                <w:szCs w:val="24"/>
              </w:rPr>
              <w:t>6</w:t>
            </w:r>
            <w:r w:rsidRPr="003C4E4F">
              <w:rPr>
                <w:rFonts w:cs="Arial"/>
                <w:b/>
                <w:bCs/>
                <w:sz w:val="24"/>
                <w:szCs w:val="24"/>
              </w:rPr>
              <w:t>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49C0FED" w:rsidR="00D86314" w:rsidRPr="003C4E4F" w:rsidRDefault="00A268AD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A268AD">
              <w:rPr>
                <w:rFonts w:cs="Arial"/>
                <w:b/>
                <w:bCs/>
                <w:sz w:val="24"/>
                <w:szCs w:val="24"/>
              </w:rPr>
              <w:t>4789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EC3F086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</w:t>
            </w:r>
            <w:r w:rsidR="00E001C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</w:t>
            </w:r>
            <w:r w:rsidR="00E001C7">
              <w:rPr>
                <w:rFonts w:cs="Arial"/>
                <w:b/>
                <w:noProof/>
                <w:sz w:val="28"/>
              </w:rPr>
              <w:t>2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76D10639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fldSimple w:instr=" DOCPROPERTY  CrTitle  \* MERGEFORMAT ">
              <w:r w:rsidR="00803F32">
                <w:t>LTE NAS RACS testcase 9.2.</w:t>
              </w:r>
            </w:fldSimple>
            <w:r w:rsidR="00803F32">
              <w:t>5.1</w:t>
            </w:r>
            <w:bookmarkEnd w:id="0"/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51CDC996" w:rsidR="00D86314" w:rsidRPr="003C4E4F" w:rsidRDefault="00824F3F" w:rsidP="0073341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86314"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4D6140B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A5F5E">
              <w:rPr>
                <w:noProof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803F32" w:rsidRPr="003C4E4F" w:rsidRDefault="00803F32" w:rsidP="00803F32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A0D441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>
              <w:rPr>
                <w:rFonts w:cs="Arial"/>
              </w:rPr>
              <w:t>02-20</w:t>
            </w:r>
          </w:p>
        </w:tc>
      </w:tr>
      <w:tr w:rsidR="00803F32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803F32" w:rsidRPr="003C4E4F" w:rsidRDefault="00803F32" w:rsidP="00803F32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42124772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>
              <w:rPr>
                <w:rFonts w:cs="Arial"/>
              </w:rPr>
              <w:t>8</w:t>
            </w:r>
          </w:p>
        </w:tc>
      </w:tr>
      <w:tr w:rsidR="00803F32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803F32" w:rsidRPr="003C4E4F" w:rsidRDefault="00803F32" w:rsidP="00803F32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803F32" w:rsidRPr="003C4E4F" w:rsidRDefault="00803F32" w:rsidP="00803F32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803F32" w:rsidRPr="003C4E4F" w:rsidRDefault="00803F32" w:rsidP="00803F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803F32" w:rsidRPr="003C4E4F" w14:paraId="1E71D9B9" w14:textId="77777777" w:rsidTr="00EB0E21">
        <w:tc>
          <w:tcPr>
            <w:tcW w:w="1843" w:type="dxa"/>
          </w:tcPr>
          <w:p w14:paraId="201F6E0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47FD1ABF" w:rsidR="00803F32" w:rsidRPr="003C4E4F" w:rsidRDefault="00803F32" w:rsidP="00803F32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>
              <w:rPr>
                <w:rFonts w:ascii="Arial" w:hAnsi="Arial" w:cs="Arial"/>
                <w:noProof/>
                <w:lang w:val="en-SG"/>
              </w:rPr>
              <w:t xml:space="preserve">9.2.5.1 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to the </w:t>
            </w:r>
            <w:r w:rsidR="008A6AED" w:rsidRPr="008A6AED">
              <w:rPr>
                <w:rFonts w:ascii="Arial" w:hAnsi="Arial" w:cs="Arial"/>
                <w:noProof/>
                <w:lang w:val="en-SG"/>
              </w:rPr>
              <w:t xml:space="preserve">LTE_A_PRO </w:t>
            </w:r>
            <w:r w:rsidRPr="003C4E4F">
              <w:rPr>
                <w:rFonts w:ascii="Arial" w:hAnsi="Arial" w:cs="Arial"/>
                <w:noProof/>
                <w:lang w:val="en-SG"/>
              </w:rPr>
              <w:t>ATS.</w:t>
            </w:r>
          </w:p>
        </w:tc>
      </w:tr>
      <w:tr w:rsidR="00803F32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68AC2FFB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>
              <w:rPr>
                <w:rFonts w:cs="Arial"/>
                <w:noProof/>
                <w:lang w:val="en-SG"/>
              </w:rPr>
              <w:t xml:space="preserve">case 9.2.5.1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803F32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803F32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16E00A9D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>9.2.5.1</w:t>
            </w:r>
          </w:p>
        </w:tc>
      </w:tr>
      <w:tr w:rsidR="00803F32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803F32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F03AEF1" w:rsidR="00803F32" w:rsidRPr="003C4E4F" w:rsidRDefault="006C5DEE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447170DD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1CD2EBC4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6C5DEE">
              <w:rPr>
                <w:rFonts w:cs="Arial"/>
                <w:noProof/>
              </w:rPr>
              <w:t>3</w:t>
            </w:r>
            <w:r w:rsidR="00E62B69">
              <w:rPr>
                <w:rFonts w:cs="Arial"/>
                <w:noProof/>
              </w:rPr>
              <w:t>6</w:t>
            </w:r>
            <w:r w:rsidR="006C5DEE">
              <w:rPr>
                <w:rFonts w:cs="Arial"/>
                <w:noProof/>
              </w:rPr>
              <w:t>.523-1</w:t>
            </w:r>
          </w:p>
        </w:tc>
      </w:tr>
      <w:tr w:rsidR="00803F32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3F32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803F32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8258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5647D91" w14:textId="31AC6AD1" w:rsidR="00C579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TOC1"/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549F9E79" w14:textId="77777777" w:rsidR="00803F32" w:rsidRDefault="00803F32" w:rsidP="00803F32">
      <w:pPr>
        <w:pStyle w:val="TOC2"/>
      </w:pPr>
      <w:r w:rsidRPr="00125B89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2ABB4221" w14:textId="032CF26B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 w:rsidR="00803F32">
        <w:t>7</w:t>
      </w:r>
    </w:p>
    <w:p w14:paraId="6CE4B33E" w14:textId="70BA54C8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 w:rsidR="00803F32">
        <w:t>7</w:t>
      </w:r>
    </w:p>
    <w:p w14:paraId="1CBD47C3" w14:textId="19CFCB53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803F32">
        <w:rPr>
          <w:rStyle w:val="Strong"/>
        </w:rPr>
        <w:t>Samsung Shannon S5E9945ERD UE</w:t>
      </w:r>
      <w:r>
        <w:tab/>
      </w:r>
      <w:r w:rsidR="00803F32">
        <w:t>7</w:t>
      </w:r>
    </w:p>
    <w:p w14:paraId="2476CF98" w14:textId="06970ABF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 w:rsidR="00AF1248">
        <w:t>8</w:t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14FF1F4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803F32">
        <w:rPr>
          <w:rFonts w:ascii="Arial" w:hAnsi="Arial" w:cs="Arial"/>
        </w:rPr>
        <w:t>9.2.5.1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803F32">
        <w:rPr>
          <w:rFonts w:ascii="Arial" w:hAnsi="Arial" w:cs="Arial"/>
        </w:rPr>
        <w:t>LTE_A_PRO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198258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6F68B6B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803F32">
        <w:rPr>
          <w:rFonts w:ascii="Arial" w:hAnsi="Arial" w:cs="Arial"/>
          <w:noProof/>
          <w:lang w:val="en-SG"/>
        </w:rPr>
        <w:t>9.2.5.1</w:t>
      </w:r>
    </w:p>
    <w:p w14:paraId="763E129C" w14:textId="55C53DD8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CD5FA7" w:rsidRPr="00CD5FA7">
        <w:rPr>
          <w:rFonts w:ascii="Arial" w:hAnsi="Arial" w:cs="Arial"/>
          <w:lang w:eastAsia="ja-JP"/>
        </w:rPr>
        <w:t>iwd-TTCN3-B2022-09_D23wk49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331EC43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803F32" w:rsidRPr="00803F32">
        <w:rPr>
          <w:rFonts w:ascii="Arial" w:hAnsi="Arial" w:cs="Arial"/>
          <w:b/>
          <w:lang w:eastAsia="ja-JP"/>
        </w:rPr>
        <w:t>Samsung Shannon S5E9945ERD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0A0474D6" w14:textId="4FC731B6" w:rsidR="00803F32" w:rsidRPr="00803F32" w:rsidRDefault="00007D89" w:rsidP="00803F3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1982589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1982590"/>
      <w:bookmarkEnd w:id="7"/>
    </w:p>
    <w:p w14:paraId="6802F50E" w14:textId="77777777" w:rsidR="00803F32" w:rsidRPr="00FD579F" w:rsidRDefault="00803F32" w:rsidP="00803F32">
      <w:pPr>
        <w:pStyle w:val="Heading2"/>
        <w:numPr>
          <w:ilvl w:val="1"/>
          <w:numId w:val="1"/>
        </w:numPr>
        <w:rPr>
          <w:rFonts w:cs="Arial"/>
          <w:color w:val="000000"/>
          <w:lang w:val="en-US" w:eastAsia="zh-CN"/>
        </w:rPr>
      </w:pPr>
      <w:bookmarkStart w:id="13" w:name="_Toc136279094"/>
      <w:bookmarkStart w:id="14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03F32" w14:paraId="06B109BC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0695" w14:textId="77777777" w:rsidR="00803F32" w:rsidRDefault="00803F32" w:rsidP="00DF40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C91" w14:textId="77777777" w:rsidR="00803F32" w:rsidRPr="00345402" w:rsidRDefault="00803F32" w:rsidP="00DF40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7380">
              <w:rPr>
                <w:rFonts w:ascii="Arial" w:hAnsi="Arial" w:cs="Arial"/>
                <w:lang w:eastAsia="de-DE"/>
              </w:rPr>
              <w:t>fl_TC_9_2_</w:t>
            </w:r>
            <w:r>
              <w:rPr>
                <w:rFonts w:ascii="Arial" w:hAnsi="Arial" w:cs="Arial"/>
                <w:lang w:eastAsia="de-DE"/>
              </w:rPr>
              <w:t>5</w:t>
            </w:r>
            <w:r w:rsidRPr="004B7380">
              <w:rPr>
                <w:rFonts w:ascii="Arial" w:hAnsi="Arial" w:cs="Arial"/>
                <w:lang w:eastAsia="de-DE"/>
              </w:rPr>
              <w:t>_1_Body</w:t>
            </w:r>
          </w:p>
        </w:tc>
      </w:tr>
      <w:tr w:rsidR="00803F32" w14:paraId="727FE71E" w14:textId="77777777" w:rsidTr="00DF401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29B8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A975" w14:textId="69D4107B" w:rsidR="00803F32" w:rsidRDefault="001F5FE1" w:rsidP="001F5FE1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expected in TAU request at Step18 and Step25 and 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provided in TAU complete at Step22 and Step27. </w:t>
            </w:r>
          </w:p>
          <w:p w14:paraId="2102AE87" w14:textId="051678D5" w:rsidR="001F5FE1" w:rsidRPr="00C04F56" w:rsidRDefault="00C04F56" w:rsidP="00E4204A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C04F56">
              <w:rPr>
                <w:rFonts w:ascii="Arial" w:hAnsi="Arial" w:cs="Arial"/>
                <w:lang w:eastAsia="zh-CN"/>
              </w:rPr>
              <w:t xml:space="preserve">At Step19, SS transmits a NAS SECURITY MODE COMMAND message </w:t>
            </w:r>
            <w:r>
              <w:rPr>
                <w:rFonts w:ascii="Arial" w:hAnsi="Arial" w:cs="Arial"/>
                <w:lang w:eastAsia="zh-CN"/>
              </w:rPr>
              <w:t xml:space="preserve">for only </w:t>
            </w:r>
            <w:r w:rsidRPr="00C04F56">
              <w:rPr>
                <w:rFonts w:ascii="Arial" w:hAnsi="Arial" w:cs="Arial"/>
                <w:lang w:eastAsia="zh-CN"/>
              </w:rPr>
              <w:t>requesting UE radio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C04F56">
              <w:rPr>
                <w:rFonts w:ascii="Arial" w:hAnsi="Arial" w:cs="Arial"/>
                <w:lang w:eastAsia="zh-CN"/>
              </w:rPr>
              <w:t>capability ID</w:t>
            </w:r>
            <w:r>
              <w:rPr>
                <w:rFonts w:ascii="Arial" w:hAnsi="Arial" w:cs="Arial"/>
                <w:lang w:eastAsia="zh-CN"/>
              </w:rPr>
              <w:t>, hence a</w:t>
            </w:r>
            <w:r w:rsidRPr="00C04F56">
              <w:rPr>
                <w:rFonts w:ascii="Arial" w:hAnsi="Arial" w:cs="Arial"/>
                <w:lang w:eastAsia="zh-CN"/>
              </w:rPr>
              <w:t>t Step20, resetting of downlink NAS COUNT counter is not needed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36804911" w14:textId="24ACE495" w:rsidR="001F5FE1" w:rsidRPr="001D04A9" w:rsidRDefault="00E73E35" w:rsidP="001F5FE1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According to cl. 5.3.20 od TS 24.301 “</w:t>
            </w:r>
            <w:r>
              <w:rPr>
                <w:rFonts w:ascii="Arial" w:hAnsi="Arial" w:cs="Arial"/>
                <w:color w:val="000000"/>
              </w:rPr>
              <w:t xml:space="preserve">A UE radio capability ID can be either manufacturer-assigned or network-assigned.” </w:t>
            </w:r>
            <w:r w:rsidR="00AF1248">
              <w:rPr>
                <w:rFonts w:ascii="Arial" w:hAnsi="Arial" w:cs="Arial"/>
                <w:lang w:eastAsia="zh-CN"/>
              </w:rPr>
              <w:t xml:space="preserve">UE with </w:t>
            </w:r>
            <w:r w:rsidR="00AF1248" w:rsidRPr="000B34CB">
              <w:rPr>
                <w:rFonts w:ascii="Arial" w:hAnsi="Arial" w:cs="Arial"/>
                <w:lang w:eastAsia="zh-CN"/>
              </w:rPr>
              <w:t>manufacturer-assigned UE Radio</w:t>
            </w:r>
            <w:r w:rsidR="00AF1248">
              <w:rPr>
                <w:rFonts w:ascii="Arial" w:hAnsi="Arial" w:cs="Arial"/>
                <w:lang w:eastAsia="zh-CN"/>
              </w:rPr>
              <w:t xml:space="preserve"> </w:t>
            </w:r>
            <w:r w:rsidR="00AF1248" w:rsidRPr="000B34CB">
              <w:rPr>
                <w:rFonts w:ascii="Arial" w:hAnsi="Arial" w:cs="Arial"/>
                <w:lang w:eastAsia="zh-CN"/>
              </w:rPr>
              <w:t>Capability ID</w:t>
            </w:r>
            <w:r w:rsidR="00AF1248">
              <w:rPr>
                <w:rFonts w:ascii="Arial" w:hAnsi="Arial" w:cs="Arial"/>
                <w:lang w:eastAsia="zh-CN"/>
              </w:rPr>
              <w:t xml:space="preserve"> can include </w:t>
            </w:r>
            <w:r w:rsidR="00AF1248" w:rsidRPr="000B34CB">
              <w:rPr>
                <w:rFonts w:ascii="Arial" w:hAnsi="Arial" w:cs="Arial"/>
                <w:lang w:eastAsia="zh-CN"/>
              </w:rPr>
              <w:t>UE Radio</w:t>
            </w:r>
            <w:r w:rsidR="00AF1248">
              <w:rPr>
                <w:rFonts w:ascii="Arial" w:hAnsi="Arial" w:cs="Arial"/>
                <w:lang w:eastAsia="zh-CN"/>
              </w:rPr>
              <w:t xml:space="preserve"> </w:t>
            </w:r>
            <w:r w:rsidR="00AF1248" w:rsidRPr="000B34CB">
              <w:rPr>
                <w:rFonts w:ascii="Arial" w:hAnsi="Arial" w:cs="Arial"/>
                <w:lang w:eastAsia="zh-CN"/>
              </w:rPr>
              <w:t xml:space="preserve">Capability </w:t>
            </w:r>
            <w:r w:rsidR="00AF1248">
              <w:rPr>
                <w:rFonts w:ascii="Arial" w:hAnsi="Arial" w:cs="Arial"/>
                <w:lang w:eastAsia="zh-CN"/>
              </w:rPr>
              <w:t xml:space="preserve">availability </w:t>
            </w:r>
            <w:proofErr w:type="spellStart"/>
            <w:r w:rsidR="00AF1248">
              <w:rPr>
                <w:rFonts w:ascii="Arial" w:hAnsi="Arial" w:cs="Arial"/>
                <w:lang w:eastAsia="zh-CN"/>
              </w:rPr>
              <w:t>inidication</w:t>
            </w:r>
            <w:proofErr w:type="spellEnd"/>
            <w:r w:rsidR="00AF1248">
              <w:rPr>
                <w:rFonts w:ascii="Arial" w:hAnsi="Arial" w:cs="Arial"/>
                <w:color w:val="000000"/>
              </w:rPr>
              <w:t xml:space="preserve"> in the TAU request at Step25, hence it is proposed to request actual ID using NAS Security Mode command and validate if UE reports Network-assigned ID.</w:t>
            </w:r>
          </w:p>
        </w:tc>
      </w:tr>
      <w:tr w:rsidR="00803F32" w14:paraId="3B1967E0" w14:textId="77777777" w:rsidTr="00DF4019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0DA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EC5" w14:textId="76E5F5CB" w:rsidR="00803F32" w:rsidRPr="009F2BA0" w:rsidRDefault="001F5FE1" w:rsidP="001449D4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yellow"/>
                <w:lang w:val="en-US" w:eastAsia="zh-CN"/>
              </w:rPr>
            </w:pPr>
            <w:r w:rsidRPr="009F2BA0">
              <w:rPr>
                <w:rFonts w:cs="Arial"/>
                <w:highlight w:val="yellow"/>
                <w:lang w:val="en-US" w:eastAsia="zh-CN"/>
              </w:rPr>
              <w:t xml:space="preserve">Update </w:t>
            </w:r>
            <w:r w:rsidRPr="009F2BA0">
              <w:rPr>
                <w:rFonts w:cs="Arial"/>
                <w:highlight w:val="yellow"/>
                <w:lang w:eastAsia="zh-CN"/>
              </w:rPr>
              <w:t>EPS update type from 000’B [TA updating] to 001’B [Combined TA/LA updating]</w:t>
            </w:r>
          </w:p>
          <w:p w14:paraId="771CE3DD" w14:textId="6A05BEE5" w:rsidR="001F5FE1" w:rsidRPr="00E73E35" w:rsidRDefault="00E73E35" w:rsidP="001F5FE1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green"/>
                <w:lang w:val="en-US" w:eastAsia="zh-CN"/>
              </w:rPr>
            </w:pPr>
            <w:r w:rsidRPr="00E73E35">
              <w:rPr>
                <w:rFonts w:cs="Arial"/>
                <w:highlight w:val="green"/>
                <w:lang w:val="en-US" w:eastAsia="zh-CN"/>
              </w:rPr>
              <w:t xml:space="preserve">Do not reset </w:t>
            </w:r>
            <w:r w:rsidRPr="00E73E35">
              <w:rPr>
                <w:rFonts w:cs="Arial"/>
                <w:highlight w:val="green"/>
                <w:lang w:eastAsia="zh-CN"/>
              </w:rPr>
              <w:t>downlink NAS COUNT counter</w:t>
            </w:r>
          </w:p>
          <w:p w14:paraId="327484DA" w14:textId="6BDD36C1" w:rsidR="001F5FE1" w:rsidRPr="001F5FE1" w:rsidRDefault="00AF1248" w:rsidP="001F5FE1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AF1248">
              <w:rPr>
                <w:rFonts w:cs="Arial"/>
                <w:highlight w:val="magenta"/>
                <w:lang w:val="en-US" w:eastAsia="zh-CN"/>
              </w:rPr>
              <w:t xml:space="preserve">Validate the UE radio capability ID received in the NAS Security mode complete message instead of checking UE radio capability availability indication in the </w:t>
            </w:r>
            <w:r>
              <w:rPr>
                <w:rFonts w:cs="Arial"/>
                <w:highlight w:val="magenta"/>
                <w:lang w:val="en-US" w:eastAsia="zh-CN"/>
              </w:rPr>
              <w:t>TAU</w:t>
            </w:r>
            <w:r w:rsidRPr="00AF1248">
              <w:rPr>
                <w:rFonts w:cs="Arial"/>
                <w:highlight w:val="magenta"/>
                <w:lang w:val="en-US" w:eastAsia="zh-CN"/>
              </w:rPr>
              <w:t xml:space="preserve"> request message.</w:t>
            </w:r>
          </w:p>
        </w:tc>
      </w:tr>
      <w:tr w:rsidR="00803F32" w14:paraId="1F62E258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DD8E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80FA" w14:textId="77777777" w:rsidR="00803F32" w:rsidRPr="00345402" w:rsidRDefault="00803F32" w:rsidP="00DF4019">
            <w:pPr>
              <w:spacing w:after="0"/>
              <w:rPr>
                <w:rFonts w:ascii="Arial" w:hAnsi="Arial" w:cs="Arial"/>
                <w:lang w:eastAsia="en-GB"/>
              </w:rPr>
            </w:pPr>
            <w:r w:rsidRPr="004B7380">
              <w:rPr>
                <w:rFonts w:ascii="Arial" w:hAnsi="Arial" w:cs="Arial"/>
                <w:lang w:eastAsia="en-GB"/>
              </w:rPr>
              <w:t>LTE_</w:t>
            </w:r>
            <w:r>
              <w:rPr>
                <w:rFonts w:ascii="Arial" w:hAnsi="Arial" w:cs="Arial"/>
                <w:lang w:eastAsia="en-GB"/>
              </w:rPr>
              <w:t>A_PRO</w:t>
            </w:r>
            <w:r w:rsidRPr="004B7380">
              <w:rPr>
                <w:rFonts w:ascii="Arial" w:hAnsi="Arial" w:cs="Arial"/>
                <w:lang w:eastAsia="en-GB"/>
              </w:rPr>
              <w:t>\9_2\</w:t>
            </w:r>
            <w:proofErr w:type="spellStart"/>
            <w:r w:rsidRPr="004B7380">
              <w:rPr>
                <w:rFonts w:ascii="Arial" w:hAnsi="Arial" w:cs="Arial"/>
                <w:lang w:eastAsia="en-GB"/>
              </w:rPr>
              <w:t>NAS_</w:t>
            </w:r>
            <w:r>
              <w:rPr>
                <w:rFonts w:ascii="Arial" w:hAnsi="Arial" w:cs="Arial"/>
                <w:lang w:eastAsia="en-GB"/>
              </w:rPr>
              <w:t>RACS</w:t>
            </w:r>
            <w:r w:rsidRPr="004B7380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803F32" w14:paraId="17C446C2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168C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C4C4" w14:textId="77777777" w:rsidR="00803F32" w:rsidRPr="00345402" w:rsidRDefault="00803F32" w:rsidP="00DF4019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FDB32C0" w14:textId="77777777" w:rsidR="00803F32" w:rsidRDefault="00803F32" w:rsidP="00803F32">
      <w:pPr>
        <w:rPr>
          <w:lang w:val="en-US" w:eastAsia="zh-CN"/>
        </w:rPr>
      </w:pPr>
    </w:p>
    <w:p w14:paraId="7736EB61" w14:textId="77777777" w:rsidR="00803F32" w:rsidRPr="00717CA8" w:rsidRDefault="00803F32" w:rsidP="00803F3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0F0DD3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function fl_TC_9_2_5_1_Body() runs on EUTRA_PTC</w:t>
      </w:r>
    </w:p>
    <w:p w14:paraId="0362DC3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2A64ED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12C794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235A8C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NasCount_Type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F99DC0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C9AAF5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template (omit)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54487C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11A80F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0D348A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4495C60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f_EUTRA_SwitchOnUEandStartIP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0DA618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4DBF6F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ATTACH REQUEST message on Cell A?</w:t>
      </w:r>
    </w:p>
    <w:p w14:paraId="559F59A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D3EF3F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3215F0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2489B9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cr_NAS_IndicationWithPiggybacking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686B5B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(NORMAL),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(NORMAL)),</w:t>
      </w:r>
    </w:p>
    <w:p w14:paraId="28F62BF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cr_508_PDN_CONNECTIVITY_REQUEST(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tsc_PdnRequest_InitialAttach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701473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f_GetPdnType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())));</w:t>
      </w:r>
    </w:p>
    <w:p w14:paraId="57161AC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(v_NAS_Ind.Pdu.Msg.aTTACH_REQUEST.ueRadioCapIdAvailability.availability, '001'B)) { //prose CR needed.</w:t>
      </w:r>
    </w:p>
    <w:p w14:paraId="060EA35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2");</w:t>
      </w:r>
    </w:p>
    <w:p w14:paraId="7A9DAA1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D92C12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3-4"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2096AD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5-6 of the generic procedure for UE registration specified in TS 36.508 subclause 4.5.2.3 are performed.</w:t>
      </w:r>
    </w:p>
    <w:p w14:paraId="4E55446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f_EUTRA_InitialRegistration_Step5_6(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82DEC0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54C47C6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0E4FCD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3BC4AF4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6"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38420B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1?</w:t>
      </w:r>
    </w:p>
    <w:p w14:paraId="7EE7C69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ispresent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v_NAS_Ind.Pdu.Msg.aTTACH_REQUEST.ueAddSecurityCap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1CBBC02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v_AuthParams.NAS_SecurityCap5G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v_NAS_Ind.Pdu.Msg.aTTACH_REQUEST.ueAddSecurityCap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9C7F59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725254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:= f_EUTRA_NAS_ActivateSecurity(eutra_CellA,v_AuthParams,-,true,true,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v_NAS_Ind.Pdu.Msg.aTTACH_REQUEST.ueRadioCapIdAvailability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714E27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674029B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238C7C4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cs_UERadioCapId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('66'O, '01000000000010'O))) {</w:t>
      </w:r>
    </w:p>
    <w:p w14:paraId="5F88E89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6");</w:t>
      </w:r>
    </w:p>
    <w:p w14:paraId="224ED9A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46014A8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6");</w:t>
      </w:r>
    </w:p>
    <w:p w14:paraId="3A956CA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176C27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140F7A7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6");</w:t>
      </w:r>
    </w:p>
    <w:p w14:paraId="30D91CC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4314B4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221552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7-11"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3CCB72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9-13 of the generic procedure for UE registration specified in TS 36.508 subclause 4.5.2.3 are performed.</w:t>
      </w:r>
    </w:p>
    <w:p w14:paraId="2F9A071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30DD2B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 ATTACH ACCEPT message with a new UE radio capability ID 2.</w:t>
      </w:r>
    </w:p>
    <w:p w14:paraId="045AAC6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13-16"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593A13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15-18 of the generic procedure for UE registration specified in TS 36.508 subclause 4.5.2.3 are performed.//step15 is done before this.</w:t>
      </w:r>
    </w:p>
    <w:p w14:paraId="2B9B7EC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f_EUTRA_MobileInfo_SetRACS_IdToSend(valueof(cs_UERadioCapId('66'O, '01000000000020'O)));</w:t>
      </w:r>
    </w:p>
    <w:p w14:paraId="075ACDE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f_EUTRA_InitialRegistration_Step9_18b1(eutra_CellA,v_NAS_Ind,v_NasCountUL);</w:t>
      </w:r>
    </w:p>
    <w:p w14:paraId="41996F8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657933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A as the "Non-Suitable cell".- Cell B as a "Serving cell".</w:t>
      </w:r>
    </w:p>
    <w:p w14:paraId="58B849C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0F4119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E54B39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2797AF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797060C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f_EUTRA_TrackingAreaUpdate_Step1_3(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73C96F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A786D4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1904233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4EC6DAB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DC1054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(v_NAS_Ind.Pdu.Msg.tRACKING_AREA_UPDATE_REQUEST.ueRadioCapIdAvailability.availability, '001'B)) { //prose CR needed.</w:t>
      </w:r>
    </w:p>
    <w:p w14:paraId="30F559F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18");</w:t>
      </w:r>
    </w:p>
    <w:p w14:paraId="4F89A11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DF5BDF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0785283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A65638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3EA83B2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//@siclog "Step 20"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6F27D2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2?</w:t>
      </w:r>
    </w:p>
    <w:p w14:paraId="2FB8BC5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:= f_EUTRA_NAS_ActivateSecurity(eutra_CellB,v_AuthParams,-,</w:t>
      </w:r>
      <w:r w:rsidRPr="001F5FE1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true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,false, v_NAS_Ind.Pdu.Msg.tRACKING_AREA_UPDATE_REQUEST.ueRadioCapIdAvailability);</w:t>
      </w:r>
    </w:p>
    <w:p w14:paraId="5D1DB6F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5800CA0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3153D73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cs_UERadioCapId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('66'O, '01000000000020'O))) {</w:t>
      </w:r>
    </w:p>
    <w:p w14:paraId="787372C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20");</w:t>
      </w:r>
    </w:p>
    <w:p w14:paraId="00071F6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2C4D581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20");</w:t>
      </w:r>
    </w:p>
    <w:p w14:paraId="2E3831E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CDE8AE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4084D8E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20");</w:t>
      </w:r>
    </w:p>
    <w:p w14:paraId="4380F25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4DE2C8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A5F1BF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DC0ECA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7D42E02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99D7E0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79F887D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v_NAS_Ind.Pdu.Msg.tRACKING_AREA_UPDATE_REQUEST.epsBearerContextStatus;</w:t>
      </w:r>
    </w:p>
    <w:p w14:paraId="4E7F3C6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f_EUTRA_TrackingAreaUpdate_Accept_Complete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023C655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23"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208064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68E6C06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770B0C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24"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93B597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B as the "Non-Suitable cell".- Cell G as a "Serving cell".</w:t>
      </w:r>
    </w:p>
    <w:p w14:paraId="34E46F5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A913F0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12B5C6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25"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786025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5B1397C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f_EUTRA_TrackingAreaUpdate_Step1_3(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9B333B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AD2EB3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58955AC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74C7F23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F348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5A4CA41" w14:textId="77777777" w:rsidR="00803F32" w:rsidRPr="00AF1248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if (match (v_NAS_Ind.Pdu.Msg.tRACKING_AREA_UPDATE_REQUEST.ueRadioCapIdAvailability.availability, '000'B)) { //prose CR needed.</w:t>
      </w:r>
    </w:p>
    <w:p w14:paraId="0DEFED2B" w14:textId="77777777" w:rsidR="00803F32" w:rsidRPr="00AF1248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     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f_EUTRA_PreliminaryPass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(__FILE__, __LINE__, "Step 25");</w:t>
      </w:r>
    </w:p>
    <w:p w14:paraId="486A3E0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   }</w:t>
      </w:r>
    </w:p>
    <w:p w14:paraId="2EDA36E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478599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1812A9E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F0C38B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32E98B3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v_NAS_Ind.Pdu.Msg.tRACKING_AREA_UPDATE_REQUEST.epsBearerContextStatus;</w:t>
      </w:r>
    </w:p>
    <w:p w14:paraId="448FA88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f_EUTRA_TrackingAreaUpdate_Accept_Complete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56414F8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28"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295045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49D4B26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FCD2515" w14:textId="77777777" w:rsidR="00803F32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fl_TC_9_2_5_1_Body</w:t>
      </w:r>
    </w:p>
    <w:p w14:paraId="7C1486A5" w14:textId="77777777" w:rsidR="00803F32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A7E5710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1BDEC2AD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BDF33B9" w14:textId="77777777" w:rsidR="00803F32" w:rsidRPr="00717CA8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4CD027F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function fl_TC_9_2_5_1_Body() runs on EUTRA_PTC</w:t>
      </w:r>
    </w:p>
    <w:p w14:paraId="689AB7F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290CBF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7ED638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910E12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NasCount_Type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7997EB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69EF02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A6FA81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8903C5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068BCF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6D2608E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f_EUTRA_SwitchOnUEandStartIP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730501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37DA25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ATTACH REQUEST message on Cell A?</w:t>
      </w:r>
    </w:p>
    <w:p w14:paraId="45C942C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51403C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BE2565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51822E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cr_NAS_IndicationWithPiggybacking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9FFA7C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               cr_508_ATTACH_REQUEST(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(NORMAL),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(NORMAL)),</w:t>
      </w:r>
    </w:p>
    <w:p w14:paraId="5FD5199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cr_508_PDN_CONNECTIVITY_REQUEST(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tsc_PdnRequest_InitialAttach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D42D59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f_GetPdnType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())));</w:t>
      </w:r>
    </w:p>
    <w:p w14:paraId="5808329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(v_NAS_Ind.Pdu.Msg.aTTACH_REQUEST.ueRadioCapIdAvailability.availability, '001'B)) { //prose CR needed.</w:t>
      </w:r>
    </w:p>
    <w:p w14:paraId="4D89513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2");</w:t>
      </w:r>
    </w:p>
    <w:p w14:paraId="27FDE26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1E37C6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3-4"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F29813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5-6 of the generic procedure for UE registration specified in TS 36.508 subclause 4.5.2.3 are performed.</w:t>
      </w:r>
    </w:p>
    <w:p w14:paraId="164E30F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f_EUTRA_InitialRegistration_Step5_6(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0B9000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6442919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8D721A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20338D9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6"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4CBA5F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1?</w:t>
      </w:r>
    </w:p>
    <w:p w14:paraId="43AB7D0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ispresent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v_NAS_Ind.Pdu.Msg.aTTACH_REQUEST.ueAddSecurityCap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24E75BB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v_AuthParams.NAS_SecurityCap5G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v_NAS_Ind.Pdu.Msg.aTTACH_REQUEST.ueAddSecurityCap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AB658D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07B166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:= f_EUTRA_NAS_ActivateSecurity(eutra_CellA,v_AuthParams,-,true,true,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v_NAS_Ind.Pdu.Msg.aTTACH_REQUEST.ueRadioCapIdAvailability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D16851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53FDAFB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464B7EF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cs_UERadioCapId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('66'O, '01000000000010'O))) {</w:t>
      </w:r>
    </w:p>
    <w:p w14:paraId="5953728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6");</w:t>
      </w:r>
    </w:p>
    <w:p w14:paraId="715D448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221A3A8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6");</w:t>
      </w:r>
    </w:p>
    <w:p w14:paraId="6343CD9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B3217E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0BCCE0A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6");</w:t>
      </w:r>
    </w:p>
    <w:p w14:paraId="4DD31C5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6F22B5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37663C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7-11"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FDDBC3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9-13 of the generic procedure for UE registration specified in TS 36.508 subclause 4.5.2.3 are performed.</w:t>
      </w:r>
    </w:p>
    <w:p w14:paraId="2889EF9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EB9E98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 ATTACH ACCEPT message with a new UE radio capability ID 2.</w:t>
      </w:r>
    </w:p>
    <w:p w14:paraId="4D416A5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13-16"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199543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15-18 of the generic procedure for UE registration specified in TS 36.508 subclause 4.5.2.3 are performed.//step15 is done before this.</w:t>
      </w:r>
    </w:p>
    <w:p w14:paraId="524075D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f_EUTRA_MobileInfo_SetRACS_IdToSend(valueof(cs_UERadioCapId('66'O, '01000000000020'O)));</w:t>
      </w:r>
    </w:p>
    <w:p w14:paraId="0DF53A8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f_EUTRA_InitialRegistration_Step9_18b1(eutra_CellA,v_NAS_Ind,v_NasCountUL);</w:t>
      </w:r>
    </w:p>
    <w:p w14:paraId="13D3383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91F7FE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A as the "Non-Suitable cell".- Cell B as a "Serving cell".</w:t>
      </w:r>
    </w:p>
    <w:p w14:paraId="387A7B1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DCFECD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CBE517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C474B9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062CD80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f_EUTRA_TrackingAreaUpdate_Step1_3(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167253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D0A43D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3DDA02D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6FAC1F9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943C44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(v_NAS_Ind.Pdu.Msg.tRACKING_AREA_UPDATE_REQUEST.ueRadioCapIdAvailability.availability, '001'B)) { //prose CR needed.</w:t>
      </w:r>
    </w:p>
    <w:p w14:paraId="77CCF60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18");</w:t>
      </w:r>
    </w:p>
    <w:p w14:paraId="0D06A95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39BE0F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1E1387C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E4CC1C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11B292A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AB12D0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2?</w:t>
      </w:r>
    </w:p>
    <w:p w14:paraId="4A19DC0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:= f_EUTRA_NAS_ActivateSecurity(eutra_CellB,v_AuthParams,-,</w:t>
      </w:r>
      <w:r w:rsidRPr="001F5FE1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omit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,false, v_NAS_Ind.Pdu.Msg.tRACKING_AREA_UPDATE_REQUEST.ueRadioCapIdAvailability);</w:t>
      </w:r>
    </w:p>
    <w:p w14:paraId="5D1BF5D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14B3943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4849208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cs_UERadioCapId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('66'O, '01000000000020'O))) {</w:t>
      </w:r>
    </w:p>
    <w:p w14:paraId="38709C4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20");</w:t>
      </w:r>
    </w:p>
    <w:p w14:paraId="5328181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44315BC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20");</w:t>
      </w:r>
    </w:p>
    <w:p w14:paraId="349B0CA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B414C5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53199D9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20");</w:t>
      </w:r>
    </w:p>
    <w:p w14:paraId="18C04FE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4C514E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7C085B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FD5969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6FFFF18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8E1C8D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18E2E99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v_NAS_Ind.Pdu.Msg.tRACKING_AREA_UPDATE_REQUEST.epsBearerContextStatus;</w:t>
      </w:r>
    </w:p>
    <w:p w14:paraId="5428785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f_EUTRA_TrackingAreaUpdate_Accept_Complete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2F9D485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23"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FED2E4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091589F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A5A0A8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24"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B53331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B as the "Non-Suitable cell".- Cell G as a "Serving cell".</w:t>
      </w:r>
    </w:p>
    <w:p w14:paraId="11DCB75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B72CD0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E30CE3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25"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163650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2D268F1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f_EUTRA_TrackingAreaUpdate_Step1_3(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B4D046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4AEDE7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1398C55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66D81D4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F348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F348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C443706" w14:textId="77777777" w:rsidR="00AF1248" w:rsidRPr="00AF1248" w:rsidRDefault="00803F32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="00AF1248"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v_AuthParams</w:t>
      </w:r>
      <w:proofErr w:type="spellEnd"/>
      <w:r w:rsidR="00AF1248"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:= </w:t>
      </w:r>
      <w:proofErr w:type="spellStart"/>
      <w:r w:rsidR="00AF1248"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f_EUTRA_Security_Get</w:t>
      </w:r>
      <w:proofErr w:type="spellEnd"/>
      <w:r w:rsidR="00AF1248"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();</w:t>
      </w:r>
    </w:p>
    <w:p w14:paraId="5FFFE8A6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 xml:space="preserve">//@siclog "Step 25A" 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siclog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@</w:t>
      </w:r>
    </w:p>
    <w:p w14:paraId="778D11BA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//The SS transmits a NAS SECURITY MODE COMMAND message requesting UE radio capability ID.</w:t>
      </w:r>
    </w:p>
    <w:p w14:paraId="79EDFC36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 xml:space="preserve">//@siclog "Step 25B" 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siclog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@</w:t>
      </w:r>
    </w:p>
    <w:p w14:paraId="39F19655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//Check: Does the UE transmit a NAS SECURITY MODE COMPLETE message including UE radio capability ID 2?</w:t>
      </w:r>
    </w:p>
    <w:p w14:paraId="04211852" w14:textId="4C0E0F0E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v_NasCountUL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:= f_EUTRA_NAS_ActivateSecurity(eutra_CellB,v_AuthParams,-,omit,false, v_NAS_Ind.Pdu.Msg.tRACKING_AREA_UPDATE_REQUEST.ueRadioCapIdAvailability);</w:t>
      </w:r>
    </w:p>
    <w:p w14:paraId="04AEA250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v_UERadioCapId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:= 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f_EUTRA_MobileInfo_GetRxdRACS_Id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();</w:t>
      </w:r>
    </w:p>
    <w:p w14:paraId="3A958418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if (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isvalue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v_UERadioCapId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)) {</w:t>
      </w:r>
    </w:p>
    <w:p w14:paraId="14F96CEE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 xml:space="preserve">  if (match(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valueof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v_UERadioCapId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), 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cs_UERadioCapId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('66'O, '00????????????'O))) {</w:t>
      </w:r>
    </w:p>
    <w:p w14:paraId="3FD4A2A1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f_EUTRA_PreliminaryPass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(__FILE__, __LINE__, "Step 25B");</w:t>
      </w:r>
    </w:p>
    <w:p w14:paraId="5B6FCEDB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 xml:space="preserve">  } else {</w:t>
      </w:r>
    </w:p>
    <w:p w14:paraId="6B5F95A0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f_EUTRA_SetVerdictFailOrInconc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(__FILE__, __LINE__, "Step25B: UE reported Network-assigned UE radio capability ID");</w:t>
      </w:r>
    </w:p>
    <w:p w14:paraId="4CFC14CF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 xml:space="preserve">  }</w:t>
      </w:r>
    </w:p>
    <w:p w14:paraId="7DB7226F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} else {</w:t>
      </w:r>
    </w:p>
    <w:p w14:paraId="75B10956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f_EUTRA_PreliminaryPass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(__FILE__, __LINE__, "Step 25B");</w:t>
      </w:r>
    </w:p>
    <w:p w14:paraId="3D51B008" w14:textId="77777777" w:rsid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   }</w:t>
      </w:r>
    </w:p>
    <w:p w14:paraId="12DBA81E" w14:textId="5B96A556" w:rsidR="00803F32" w:rsidRPr="00D22ADC" w:rsidRDefault="00803F32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FCD4EC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5253235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A80C48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18FF96A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v_NAS_Ind.Pdu.Msg.tRACKING_AREA_UPDATE_REQUEST.epsBearerContextStatus;</w:t>
      </w:r>
    </w:p>
    <w:p w14:paraId="20426B7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f_EUTRA_TrackingAreaUpdate_Accept_Complete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2F20966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28"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037E5A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4B71525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571A3CF" w14:textId="77777777" w:rsidR="00803F32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fl_TC_9_2_5_1_Body</w:t>
      </w:r>
    </w:p>
    <w:p w14:paraId="03A616DE" w14:textId="77777777" w:rsidR="00803F32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5C7EDE3" w14:textId="77777777" w:rsidR="00803F32" w:rsidRPr="00045309" w:rsidRDefault="00803F32" w:rsidP="00803F32">
      <w:pPr>
        <w:spacing w:after="0"/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420851E3" w:rsidR="00662A05" w:rsidRPr="003C4E4F" w:rsidRDefault="00662A05" w:rsidP="00662A05">
      <w:pPr>
        <w:rPr>
          <w:rFonts w:ascii="Arial" w:hAnsi="Arial" w:cs="Arial"/>
          <w:b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</w:t>
      </w:r>
      <w:r w:rsidR="0089287F" w:rsidRPr="0089287F">
        <w:rPr>
          <w:rFonts w:ascii="Arial" w:hAnsi="Arial" w:cs="Arial"/>
        </w:rPr>
        <w:t xml:space="preserve">test case implementation was executed with Integrity and ciphering enabled using </w:t>
      </w:r>
      <w:r w:rsidR="00803F32">
        <w:rPr>
          <w:rFonts w:ascii="Arial" w:hAnsi="Arial" w:cs="Arial"/>
        </w:rPr>
        <w:t>LTE FDD</w:t>
      </w:r>
      <w:r w:rsidR="0089287F" w:rsidRPr="0089287F">
        <w:rPr>
          <w:rFonts w:ascii="Arial" w:hAnsi="Arial" w:cs="Arial"/>
        </w:rPr>
        <w:t xml:space="preserve"> band</w:t>
      </w:r>
      <w:r w:rsidR="00803F32">
        <w:rPr>
          <w:rFonts w:ascii="Arial" w:hAnsi="Arial" w:cs="Arial"/>
        </w:rPr>
        <w:t xml:space="preserve"> 4</w:t>
      </w:r>
      <w:r w:rsidR="0089287F" w:rsidRPr="0089287F">
        <w:rPr>
          <w:rFonts w:ascii="Arial" w:hAnsi="Arial" w:cs="Arial"/>
        </w:rPr>
        <w:t xml:space="preserve">. 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51982591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513DB50F" w:rsidR="00007D89" w:rsidRPr="003C4E4F" w:rsidRDefault="00803F32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51982592"/>
      <w:bookmarkStart w:id="21" w:name="_Hlk120026754"/>
      <w:r>
        <w:rPr>
          <w:rStyle w:val="Strong"/>
        </w:rPr>
        <w:t>Samsung Shannon S5E9945ERD UE</w:t>
      </w:r>
      <w:bookmarkEnd w:id="20"/>
    </w:p>
    <w:bookmarkEnd w:id="21"/>
    <w:p w14:paraId="29B59B52" w14:textId="7E3997FD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03F32" w:rsidRPr="00803F32">
        <w:rPr>
          <w:rFonts w:ascii="Arial" w:hAnsi="Arial" w:cs="Arial"/>
        </w:rPr>
        <w:t>Samsung Shannon S5E9945ERD 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5C450632" w:rsidR="00662A05" w:rsidRPr="003C4E4F" w:rsidRDefault="007C2DFB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</w:t>
      </w:r>
      <w:r w:rsidR="00662A05" w:rsidRPr="003C4E4F">
        <w:rPr>
          <w:rFonts w:ascii="Arial" w:hAnsi="Arial" w:cs="Arial"/>
        </w:rPr>
        <w:t>TC</w:t>
      </w:r>
      <w:r w:rsidR="0089287F">
        <w:rPr>
          <w:rFonts w:ascii="Arial" w:hAnsi="Arial" w:cs="Arial"/>
        </w:rPr>
        <w:t>_</w:t>
      </w:r>
      <w:r w:rsidR="00803F32">
        <w:rPr>
          <w:rFonts w:ascii="Arial" w:hAnsi="Arial" w:cs="Arial"/>
        </w:rPr>
        <w:t>9_2_5_1</w:t>
      </w:r>
      <w:r w:rsidR="00662A05" w:rsidRPr="003C4E4F">
        <w:rPr>
          <w:rFonts w:ascii="Arial" w:hAnsi="Arial" w:cs="Arial"/>
        </w:rPr>
        <w:t>_LOG.</w:t>
      </w:r>
      <w:r w:rsidR="00302E5D"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7054AC39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803F32">
        <w:rPr>
          <w:rFonts w:ascii="Arial" w:hAnsi="Arial" w:cs="Arial"/>
        </w:rPr>
        <w:t>9_2_5_1</w:t>
      </w:r>
      <w:r w:rsidR="0089287F" w:rsidRPr="003C4E4F">
        <w:rPr>
          <w:rFonts w:ascii="Arial" w:hAnsi="Arial" w:cs="Arial"/>
        </w:rPr>
        <w:t xml:space="preserve"> 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302E5D">
        <w:rPr>
          <w:rFonts w:ascii="Arial" w:hAnsi="Arial" w:cs="Arial"/>
        </w:rPr>
        <w:t>t</w:t>
      </w:r>
      <w:r w:rsidR="00662A05" w:rsidRPr="003C4E4F">
        <w:rPr>
          <w:rFonts w:ascii="Arial" w:hAnsi="Arial" w:cs="Arial"/>
        </w:rPr>
        <w:t>x</w:t>
      </w:r>
      <w:r w:rsidR="00302E5D">
        <w:rPr>
          <w:rFonts w:ascii="Arial" w:hAnsi="Arial" w:cs="Arial"/>
        </w:rPr>
        <w:t>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51982593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7DBCC19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89287F">
              <w:rPr>
                <w:rFonts w:ascii="Arial" w:hAnsi="Arial" w:cs="Arial"/>
                <w:bCs/>
                <w:szCs w:val="22"/>
              </w:rPr>
              <w:t>40</w:t>
            </w:r>
            <w:r w:rsidR="006C5DEE">
              <w:rPr>
                <w:rFonts w:ascii="Arial" w:hAnsi="Arial" w:cs="Arial"/>
                <w:bCs/>
                <w:szCs w:val="22"/>
              </w:rPr>
              <w:t>179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803F32">
              <w:rPr>
                <w:rFonts w:ascii="Arial" w:hAnsi="Arial" w:cs="Arial"/>
                <w:bCs/>
                <w:szCs w:val="22"/>
              </w:rPr>
              <w:t>LTE NAS RACS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803F32">
              <w:rPr>
                <w:rFonts w:ascii="Arial" w:hAnsi="Arial" w:cs="Arial"/>
                <w:bCs/>
                <w:szCs w:val="22"/>
              </w:rPr>
              <w:t>9.2.5.1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4C992" w14:textId="77777777" w:rsidR="006D70C3" w:rsidRDefault="006D70C3">
      <w:r>
        <w:separator/>
      </w:r>
    </w:p>
  </w:endnote>
  <w:endnote w:type="continuationSeparator" w:id="0">
    <w:p w14:paraId="78AD36F5" w14:textId="77777777" w:rsidR="006D70C3" w:rsidRDefault="006D7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E03F7" w14:textId="77777777" w:rsidR="006D70C3" w:rsidRDefault="006D70C3">
      <w:r>
        <w:separator/>
      </w:r>
    </w:p>
  </w:footnote>
  <w:footnote w:type="continuationSeparator" w:id="0">
    <w:p w14:paraId="6BD0B0D5" w14:textId="77777777" w:rsidR="006D70C3" w:rsidRDefault="006D7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B0C64"/>
    <w:multiLevelType w:val="hybridMultilevel"/>
    <w:tmpl w:val="BA3641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827F1"/>
    <w:multiLevelType w:val="hybridMultilevel"/>
    <w:tmpl w:val="BCF0D1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3"/>
  </w:num>
  <w:num w:numId="6" w16cid:durableId="1221668658">
    <w:abstractNumId w:val="18"/>
  </w:num>
  <w:num w:numId="7" w16cid:durableId="1811633016">
    <w:abstractNumId w:val="11"/>
  </w:num>
  <w:num w:numId="8" w16cid:durableId="1058895011">
    <w:abstractNumId w:val="36"/>
  </w:num>
  <w:num w:numId="9" w16cid:durableId="17244496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2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4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20"/>
  </w:num>
  <w:num w:numId="18" w16cid:durableId="239678638">
    <w:abstractNumId w:val="24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7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7"/>
  </w:num>
  <w:num w:numId="24" w16cid:durableId="1087574839">
    <w:abstractNumId w:val="0"/>
  </w:num>
  <w:num w:numId="25" w16cid:durableId="466555872">
    <w:abstractNumId w:val="21"/>
  </w:num>
  <w:num w:numId="26" w16cid:durableId="1142427735">
    <w:abstractNumId w:val="29"/>
  </w:num>
  <w:num w:numId="27" w16cid:durableId="1253931199">
    <w:abstractNumId w:val="10"/>
  </w:num>
  <w:num w:numId="28" w16cid:durableId="1093166998">
    <w:abstractNumId w:val="30"/>
  </w:num>
  <w:num w:numId="29" w16cid:durableId="291787887">
    <w:abstractNumId w:val="1"/>
  </w:num>
  <w:num w:numId="30" w16cid:durableId="1548642084">
    <w:abstractNumId w:val="25"/>
  </w:num>
  <w:num w:numId="31" w16cid:durableId="611521266">
    <w:abstractNumId w:val="31"/>
  </w:num>
  <w:num w:numId="32" w16cid:durableId="431390238">
    <w:abstractNumId w:val="22"/>
  </w:num>
  <w:num w:numId="33" w16cid:durableId="256643895">
    <w:abstractNumId w:val="35"/>
  </w:num>
  <w:num w:numId="34" w16cid:durableId="103692862">
    <w:abstractNumId w:val="6"/>
  </w:num>
  <w:num w:numId="35" w16cid:durableId="679283717">
    <w:abstractNumId w:val="27"/>
  </w:num>
  <w:num w:numId="36" w16cid:durableId="1988389660">
    <w:abstractNumId w:val="28"/>
  </w:num>
  <w:num w:numId="37" w16cid:durableId="1351183105">
    <w:abstractNumId w:val="23"/>
  </w:num>
  <w:num w:numId="38" w16cid:durableId="1970429090">
    <w:abstractNumId w:val="4"/>
  </w:num>
  <w:num w:numId="39" w16cid:durableId="1149202364">
    <w:abstractNumId w:val="19"/>
  </w:num>
  <w:num w:numId="40" w16cid:durableId="1250776285">
    <w:abstractNumId w:val="14"/>
  </w:num>
  <w:num w:numId="41" w16cid:durableId="11314793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D77C6"/>
    <w:rsid w:val="001E41F3"/>
    <w:rsid w:val="001E70B3"/>
    <w:rsid w:val="001E790C"/>
    <w:rsid w:val="001F230F"/>
    <w:rsid w:val="001F5FE1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72E"/>
    <w:rsid w:val="002E62AA"/>
    <w:rsid w:val="00302E5D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5788"/>
    <w:rsid w:val="00547111"/>
    <w:rsid w:val="005509A1"/>
    <w:rsid w:val="00552FA5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2AB5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E14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C5DEE"/>
    <w:rsid w:val="006D70C3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2DFB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3F32"/>
    <w:rsid w:val="008040A8"/>
    <w:rsid w:val="00807591"/>
    <w:rsid w:val="00812177"/>
    <w:rsid w:val="00824F3F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287F"/>
    <w:rsid w:val="00895872"/>
    <w:rsid w:val="00897AF8"/>
    <w:rsid w:val="00897CA0"/>
    <w:rsid w:val="008A0D7B"/>
    <w:rsid w:val="008A45A6"/>
    <w:rsid w:val="008A6AED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2BA0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68AD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77B8C"/>
    <w:rsid w:val="00A82FF7"/>
    <w:rsid w:val="00A86B64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1248"/>
    <w:rsid w:val="00AF7C92"/>
    <w:rsid w:val="00B00533"/>
    <w:rsid w:val="00B0233C"/>
    <w:rsid w:val="00B05D60"/>
    <w:rsid w:val="00B1188C"/>
    <w:rsid w:val="00B137DB"/>
    <w:rsid w:val="00B16609"/>
    <w:rsid w:val="00B23859"/>
    <w:rsid w:val="00B258BB"/>
    <w:rsid w:val="00B309AB"/>
    <w:rsid w:val="00B4590C"/>
    <w:rsid w:val="00B4768A"/>
    <w:rsid w:val="00B50C8D"/>
    <w:rsid w:val="00B546B3"/>
    <w:rsid w:val="00B629F0"/>
    <w:rsid w:val="00B67B97"/>
    <w:rsid w:val="00B71D89"/>
    <w:rsid w:val="00B75659"/>
    <w:rsid w:val="00B75D8F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0B45"/>
    <w:rsid w:val="00BF3FD4"/>
    <w:rsid w:val="00C00466"/>
    <w:rsid w:val="00C02433"/>
    <w:rsid w:val="00C04F56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611A"/>
    <w:rsid w:val="00C66BA2"/>
    <w:rsid w:val="00C76115"/>
    <w:rsid w:val="00C7746B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D5FA7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01C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2B69"/>
    <w:rsid w:val="00E637C8"/>
    <w:rsid w:val="00E704C5"/>
    <w:rsid w:val="00E70962"/>
    <w:rsid w:val="00E73E35"/>
    <w:rsid w:val="00E75219"/>
    <w:rsid w:val="00E770EE"/>
    <w:rsid w:val="00E83FEF"/>
    <w:rsid w:val="00E8663C"/>
    <w:rsid w:val="00E973AE"/>
    <w:rsid w:val="00EA19A4"/>
    <w:rsid w:val="00EA27A7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71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D3CB2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803F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8</Pages>
  <Words>3015</Words>
  <Characters>17191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15</cp:revision>
  <cp:lastPrinted>1900-01-01T08:00:00Z</cp:lastPrinted>
  <dcterms:created xsi:type="dcterms:W3CDTF">2024-01-02T05:13:00Z</dcterms:created>
  <dcterms:modified xsi:type="dcterms:W3CDTF">2024-02-23T11:13:00Z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