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25F2" w:rsidRDefault="009925F2" w:rsidP="009925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R5s240155</w:t>
      </w:r>
      <w:r>
        <w:rPr>
          <w:b/>
          <w:i/>
          <w:noProof/>
          <w:sz w:val="28"/>
        </w:rPr>
        <w:fldChar w:fldCharType="end"/>
      </w:r>
    </w:p>
    <w:p w:rsidR="009925F2" w:rsidRDefault="009925F2" w:rsidP="009925F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5F2" w:rsidTr="00612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5F2" w:rsidRDefault="009925F2" w:rsidP="006123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25F2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5F2" w:rsidRDefault="009925F2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5F2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:rsidTr="00612376">
        <w:tc>
          <w:tcPr>
            <w:tcW w:w="142" w:type="dxa"/>
            <w:tcBorders>
              <w:left w:val="single" w:sz="4" w:space="0" w:color="auto"/>
            </w:tcBorders>
          </w:tcPr>
          <w:p w:rsidR="009925F2" w:rsidRDefault="009925F2" w:rsidP="006123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5F2" w:rsidRPr="00410371" w:rsidRDefault="009925F2" w:rsidP="00612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25F2" w:rsidRDefault="009925F2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5F2" w:rsidRPr="00410371" w:rsidRDefault="009925F2" w:rsidP="006123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25F2" w:rsidRDefault="009925F2" w:rsidP="006123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5F2" w:rsidRPr="00410371" w:rsidRDefault="009925F2" w:rsidP="00612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925F2" w:rsidRDefault="009925F2" w:rsidP="006123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5F2" w:rsidRPr="00410371" w:rsidRDefault="009925F2" w:rsidP="00612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5F2" w:rsidRDefault="009925F2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9925F2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5F2" w:rsidRDefault="009925F2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9925F2" w:rsidTr="00612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5F2" w:rsidRPr="00F25D98" w:rsidRDefault="009925F2" w:rsidP="006123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5F2" w:rsidTr="00612376">
        <w:tc>
          <w:tcPr>
            <w:tcW w:w="9641" w:type="dxa"/>
            <w:gridSpan w:val="9"/>
          </w:tcPr>
          <w:p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25F2" w:rsidRDefault="009925F2" w:rsidP="009925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25F2" w:rsidTr="00612376">
        <w:tc>
          <w:tcPr>
            <w:tcW w:w="2835" w:type="dxa"/>
          </w:tcPr>
          <w:p w:rsidR="009925F2" w:rsidRDefault="009925F2" w:rsidP="006123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25F2" w:rsidRDefault="009925F2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25F2" w:rsidRDefault="009925F2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25F2" w:rsidRDefault="009925F2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5F2" w:rsidRDefault="009925F2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925F2" w:rsidRDefault="009925F2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25F2" w:rsidRDefault="009925F2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25F2" w:rsidRDefault="009925F2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5F2" w:rsidRDefault="009925F2" w:rsidP="006123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25F2" w:rsidRDefault="009925F2" w:rsidP="009925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25F2" w:rsidTr="00612376">
        <w:tc>
          <w:tcPr>
            <w:tcW w:w="9640" w:type="dxa"/>
            <w:gridSpan w:val="11"/>
          </w:tcPr>
          <w:p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:rsidTr="006123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25F2" w:rsidRDefault="009925F2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testcase 7.1.1.6.1</w:t>
            </w:r>
            <w:r>
              <w:fldChar w:fldCharType="end"/>
            </w:r>
          </w:p>
        </w:tc>
      </w:tr>
      <w:tr w:rsidR="009925F2" w:rsidTr="00612376">
        <w:tc>
          <w:tcPr>
            <w:tcW w:w="1843" w:type="dxa"/>
            <w:tcBorders>
              <w:left w:val="single" w:sz="4" w:space="0" w:color="auto"/>
            </w:tcBorders>
          </w:tcPr>
          <w:p w:rsidR="009925F2" w:rsidRDefault="009925F2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:rsidTr="00612376">
        <w:tc>
          <w:tcPr>
            <w:tcW w:w="1843" w:type="dxa"/>
            <w:tcBorders>
              <w:left w:val="single" w:sz="4" w:space="0" w:color="auto"/>
            </w:tcBorders>
          </w:tcPr>
          <w:p w:rsidR="009925F2" w:rsidRDefault="009925F2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SCHWARZ, Anritsu Ltd</w:t>
            </w:r>
            <w:r>
              <w:rPr>
                <w:noProof/>
              </w:rPr>
              <w:fldChar w:fldCharType="end"/>
            </w:r>
          </w:p>
        </w:tc>
      </w:tr>
      <w:tr w:rsidR="009925F2" w:rsidTr="00612376">
        <w:tc>
          <w:tcPr>
            <w:tcW w:w="1843" w:type="dxa"/>
            <w:tcBorders>
              <w:left w:val="single" w:sz="4" w:space="0" w:color="auto"/>
            </w:tcBorders>
          </w:tcPr>
          <w:p w:rsidR="009925F2" w:rsidRDefault="009925F2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25F2" w:rsidTr="00612376">
        <w:tc>
          <w:tcPr>
            <w:tcW w:w="1843" w:type="dxa"/>
            <w:tcBorders>
              <w:left w:val="single" w:sz="4" w:space="0" w:color="auto"/>
            </w:tcBorders>
          </w:tcPr>
          <w:p w:rsidR="009925F2" w:rsidRDefault="009925F2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:rsidTr="00612376">
        <w:tc>
          <w:tcPr>
            <w:tcW w:w="1843" w:type="dxa"/>
            <w:tcBorders>
              <w:left w:val="single" w:sz="4" w:space="0" w:color="auto"/>
            </w:tcBorders>
          </w:tcPr>
          <w:p w:rsidR="009925F2" w:rsidRDefault="009925F2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925F2" w:rsidRDefault="009925F2" w:rsidP="006123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5F2" w:rsidRDefault="009925F2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2024-02-07</w:t>
            </w:r>
            <w:r>
              <w:rPr>
                <w:noProof/>
              </w:rPr>
              <w:fldChar w:fldCharType="end"/>
            </w:r>
          </w:p>
        </w:tc>
      </w:tr>
      <w:tr w:rsidR="009925F2" w:rsidTr="00612376">
        <w:tc>
          <w:tcPr>
            <w:tcW w:w="1843" w:type="dxa"/>
            <w:tcBorders>
              <w:left w:val="single" w:sz="4" w:space="0" w:color="auto"/>
            </w:tcBorders>
          </w:tcPr>
          <w:p w:rsidR="009925F2" w:rsidRDefault="009925F2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:rsidTr="006123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25F2" w:rsidRDefault="009925F2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25F2" w:rsidRDefault="009925F2" w:rsidP="006123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25F2" w:rsidRDefault="009925F2" w:rsidP="006123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5F2" w:rsidRDefault="009925F2" w:rsidP="006123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925F2" w:rsidTr="006123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25F2" w:rsidRDefault="009925F2" w:rsidP="00612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25F2" w:rsidRDefault="009925F2" w:rsidP="006123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25F2" w:rsidRDefault="009925F2" w:rsidP="006123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25F2" w:rsidRPr="007C2097" w:rsidRDefault="009925F2" w:rsidP="006123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25F2" w:rsidTr="00612376">
        <w:tc>
          <w:tcPr>
            <w:tcW w:w="1843" w:type="dxa"/>
          </w:tcPr>
          <w:p w:rsidR="009925F2" w:rsidRDefault="009925F2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5F2" w:rsidRDefault="009925F2" w:rsidP="009925F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During testing on 23wk49 IWD for TC 7.1.1.6.1 with the MCC160 proposed implementation of </w:t>
            </w:r>
            <w:r w:rsidRPr="0024776E">
              <w:rPr>
                <w:rFonts w:ascii="Arial" w:hAnsi="Arial" w:cs="Arial"/>
                <w:b/>
                <w:sz w:val="20"/>
                <w:szCs w:val="20"/>
              </w:rPr>
              <w:t>TTCN CR R5s230810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24776E">
              <w:rPr>
                <w:rFonts w:ascii="Arial" w:hAnsi="Arial" w:cs="Arial"/>
                <w:sz w:val="20"/>
                <w:szCs w:val="20"/>
              </w:rPr>
              <w:t>it is found that the TC is failing both for ENDC and NR5GC</w:t>
            </w:r>
            <w:r>
              <w:rPr>
                <w:rFonts w:ascii="Arial" w:hAnsi="Arial" w:cs="Arial"/>
                <w:sz w:val="20"/>
                <w:szCs w:val="20"/>
              </w:rPr>
              <w:t xml:space="preserve">. Specifically, the MCC160 implementation of change 4 does not follow the SPS pattern and multiple chipsets are sending a DTX at Step 11. </w:t>
            </w:r>
          </w:p>
          <w:p w:rsidR="009925F2" w:rsidRDefault="009925F2" w:rsidP="009925F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Testing with the changes proposed in </w:t>
            </w:r>
            <w:r w:rsidRPr="009A4487">
              <w:rPr>
                <w:rFonts w:ascii="Arial" w:hAnsi="Arial" w:cs="Arial"/>
                <w:b/>
                <w:sz w:val="20"/>
                <w:szCs w:val="20"/>
              </w:rPr>
              <w:t>R5s230810</w:t>
            </w:r>
            <w:r>
              <w:rPr>
                <w:rFonts w:ascii="Arial" w:hAnsi="Arial" w:cs="Arial"/>
                <w:sz w:val="20"/>
                <w:szCs w:val="20"/>
              </w:rPr>
              <w:t xml:space="preserve"> by Anritsu proceeds the TC to completion.</w:t>
            </w:r>
          </w:p>
          <w:p w:rsidR="009925F2" w:rsidRDefault="009925F2" w:rsidP="009925F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However, there are additional TTCN changes that need to be considered on top of R5s230810 w.r.t 23wk49:</w:t>
            </w:r>
          </w:p>
          <w:p w:rsidR="009925F2" w:rsidRPr="00B94B4E" w:rsidRDefault="009925F2" w:rsidP="009925F2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template </w:t>
            </w:r>
            <w:r w:rsidRPr="00B94B4E">
              <w:rPr>
                <w:rFonts w:ascii="Arial" w:hAnsi="Arial" w:cs="Arial"/>
                <w:sz w:val="20"/>
                <w:szCs w:val="20"/>
              </w:rPr>
              <w:t>cds_NR_DciFormat_1_1_Params_SetPDSCHarqIndicator</w:t>
            </w:r>
            <w:r>
              <w:rPr>
                <w:rFonts w:ascii="Arial" w:hAnsi="Arial" w:cs="Arial"/>
                <w:sz w:val="20"/>
                <w:szCs w:val="20"/>
              </w:rPr>
              <w:t xml:space="preserve"> is used rather than </w:t>
            </w:r>
            <w:r w:rsidRPr="00B94B4E">
              <w:rPr>
                <w:rFonts w:ascii="Arial" w:hAnsi="Arial" w:cs="Arial"/>
                <w:sz w:val="20"/>
                <w:szCs w:val="20"/>
              </w:rPr>
              <w:t>cds_NR_DciFormat_1_0_Params_SetPDSCHarqIndicator</w:t>
            </w:r>
            <w:r>
              <w:rPr>
                <w:rFonts w:ascii="Arial" w:hAnsi="Arial" w:cs="Arial"/>
                <w:sz w:val="20"/>
                <w:szCs w:val="20"/>
              </w:rPr>
              <w:t>. The TC is configured to use x_0 format.</w:t>
            </w:r>
          </w:p>
          <w:p w:rsidR="009925F2" w:rsidRPr="009B2670" w:rsidRDefault="009925F2" w:rsidP="009925F2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TimeDomain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index has to be set to 1 so that second entry of the PDSCH Time Domain Allocation List has to be used in case of </w:t>
            </w:r>
            <w:proofErr w:type="spellStart"/>
            <w:r w:rsidRPr="00B94B4E">
              <w:rPr>
                <w:rFonts w:ascii="Arial" w:hAnsi="Arial" w:cs="Arial"/>
                <w:sz w:val="20"/>
                <w:szCs w:val="20"/>
              </w:rPr>
              <w:t>pc_dl_SchedulingOffset_PDSCH_TypeA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= TRUE</w:t>
            </w:r>
          </w:p>
          <w:p w:rsidR="009925F2" w:rsidRDefault="009925F2" w:rsidP="009925F2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Resetting the configuration back to the default DCI configuration at the end of the Step 26 – 27 has to be done with an activation time rather than immediate as this would cause the C-RNTI based transmission to come into effect.</w:t>
            </w:r>
          </w:p>
          <w:p w:rsidR="009925F2" w:rsidRDefault="009925F2" w:rsidP="009925F2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9925F2" w:rsidRPr="00DA60AD" w:rsidRDefault="009925F2" w:rsidP="009925F2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On ENDC side, the initialisation of the PDSCH Time Domain Allocation list needs to be done and configured locally for the SS stack.</w:t>
            </w:r>
          </w:p>
        </w:tc>
      </w:tr>
      <w:tr w:rsidR="009925F2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5F2" w:rsidRPr="00F12C50" w:rsidRDefault="009925F2" w:rsidP="009925F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9925F2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25F2" w:rsidRDefault="009925F2" w:rsidP="009925F2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TTCN CR takes all the proposed changes from </w:t>
            </w:r>
            <w:r w:rsidRPr="009B2670">
              <w:rPr>
                <w:rFonts w:cs="Arial"/>
                <w:b/>
                <w:lang w:eastAsia="zh-CN"/>
              </w:rPr>
              <w:t>TTCN CR R5s230810</w:t>
            </w:r>
            <w:r>
              <w:rPr>
                <w:rFonts w:cs="Arial"/>
                <w:lang w:eastAsia="zh-CN"/>
              </w:rPr>
              <w:t xml:space="preserve"> and has implemented the following additional changes:</w:t>
            </w:r>
          </w:p>
          <w:p w:rsidR="009925F2" w:rsidRDefault="009925F2" w:rsidP="009925F2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</w:p>
          <w:p w:rsidR="009925F2" w:rsidRDefault="009925F2" w:rsidP="009925F2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Template </w:t>
            </w:r>
            <w:r w:rsidRPr="00B94B4E">
              <w:rPr>
                <w:rFonts w:cs="Arial"/>
              </w:rPr>
              <w:t>cds_NR_DciFormat_1_0_Params_SetPDSCHarqIndicator</w:t>
            </w:r>
            <w:r>
              <w:rPr>
                <w:rFonts w:cs="Arial"/>
              </w:rPr>
              <w:t xml:space="preserve"> is used</w:t>
            </w:r>
          </w:p>
          <w:p w:rsidR="009925F2" w:rsidRDefault="009925F2" w:rsidP="009925F2">
            <w:pPr>
              <w:pStyle w:val="CRCoverPage"/>
              <w:spacing w:after="0"/>
              <w:ind w:left="720"/>
              <w:jc w:val="both"/>
              <w:rPr>
                <w:rFonts w:cs="Arial"/>
                <w:lang w:eastAsia="zh-CN"/>
              </w:rPr>
            </w:pPr>
          </w:p>
          <w:p w:rsidR="009925F2" w:rsidRDefault="009925F2" w:rsidP="009925F2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TimeDomain</w:t>
            </w:r>
            <w:proofErr w:type="spellEnd"/>
            <w:r>
              <w:rPr>
                <w:rFonts w:cs="Arial"/>
                <w:lang w:eastAsia="zh-CN"/>
              </w:rPr>
              <w:t xml:space="preserve"> index set to 1</w:t>
            </w:r>
          </w:p>
          <w:p w:rsidR="009925F2" w:rsidRDefault="009925F2" w:rsidP="009925F2">
            <w:pPr>
              <w:pStyle w:val="ListParagraph"/>
              <w:rPr>
                <w:rFonts w:cs="Arial"/>
                <w:lang w:eastAsia="zh-CN"/>
              </w:rPr>
            </w:pPr>
          </w:p>
          <w:p w:rsidR="009925F2" w:rsidRDefault="009925F2" w:rsidP="009925F2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Default DCI configuration started using an activation time</w:t>
            </w:r>
          </w:p>
          <w:p w:rsidR="009925F2" w:rsidRDefault="009925F2" w:rsidP="009925F2">
            <w:pPr>
              <w:pStyle w:val="ListParagraph"/>
              <w:rPr>
                <w:rFonts w:cs="Arial"/>
                <w:lang w:eastAsia="zh-CN"/>
              </w:rPr>
            </w:pPr>
          </w:p>
          <w:p w:rsidR="009925F2" w:rsidRPr="00B9636B" w:rsidRDefault="009925F2" w:rsidP="009925F2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PDSCH Time Domain Allocation list initialised and configured locally on ENDC.</w:t>
            </w:r>
          </w:p>
        </w:tc>
      </w:tr>
      <w:tr w:rsidR="009925F2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5F2" w:rsidRPr="00CF39F2" w:rsidRDefault="009925F2" w:rsidP="009925F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925F2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5F2" w:rsidRPr="00143E99" w:rsidRDefault="009925F2" w:rsidP="009925F2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43E99">
              <w:rPr>
                <w:noProof/>
              </w:rPr>
              <w:t xml:space="preserve">A conformant UE </w:t>
            </w:r>
            <w:r w:rsidRPr="00143E99">
              <w:rPr>
                <w:rFonts w:cs="Arial"/>
                <w:lang w:eastAsia="en-GB"/>
              </w:rPr>
              <w:t>may fail the test case.</w:t>
            </w:r>
          </w:p>
        </w:tc>
      </w:tr>
      <w:tr w:rsidR="009925F2" w:rsidTr="00612376">
        <w:tc>
          <w:tcPr>
            <w:tcW w:w="2694" w:type="dxa"/>
            <w:gridSpan w:val="2"/>
          </w:tcPr>
          <w:p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25F2" w:rsidRDefault="009925F2" w:rsidP="00992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5F2" w:rsidRDefault="009925F2" w:rsidP="00992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9925F2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5F2" w:rsidRDefault="009925F2" w:rsidP="00992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25F2" w:rsidRDefault="009925F2" w:rsidP="009925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25F2" w:rsidRDefault="009925F2" w:rsidP="009925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5F2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5F2" w:rsidRDefault="009925F2" w:rsidP="009925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5F2" w:rsidRDefault="009925F2" w:rsidP="009925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5F2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5F2" w:rsidRDefault="009925F2" w:rsidP="00992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5F2" w:rsidRDefault="009925F2" w:rsidP="009925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5F2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5F2" w:rsidRDefault="009925F2" w:rsidP="00992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5F2" w:rsidRDefault="009925F2" w:rsidP="009925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5F2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5F2" w:rsidRDefault="009925F2" w:rsidP="009925F2">
            <w:pPr>
              <w:pStyle w:val="CRCoverPage"/>
              <w:spacing w:after="0"/>
              <w:rPr>
                <w:noProof/>
              </w:rPr>
            </w:pPr>
          </w:p>
        </w:tc>
      </w:tr>
      <w:tr w:rsidR="009925F2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5F2" w:rsidRDefault="009925F2" w:rsidP="009925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5F2" w:rsidRPr="008863B9" w:rsidTr="006123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5F2" w:rsidRPr="008863B9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25F2" w:rsidRPr="008863B9" w:rsidRDefault="009925F2" w:rsidP="009925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5F2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5F2" w:rsidRDefault="009925F2" w:rsidP="009925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12726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AD074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074D" w:rsidRPr="006572B4">
        <w:rPr>
          <w:rFonts w:ascii="Arial" w:hAnsi="Arial" w:cs="Arial"/>
          <w:iCs/>
        </w:rPr>
        <w:t>Table of Contents</w:t>
      </w:r>
      <w:r w:rsidR="00AD074D">
        <w:tab/>
      </w:r>
      <w:r w:rsidR="00AD074D">
        <w:fldChar w:fldCharType="begin"/>
      </w:r>
      <w:r w:rsidR="00AD074D">
        <w:instrText xml:space="preserve"> PAGEREF _Toc158127262 \h </w:instrText>
      </w:r>
      <w:r w:rsidR="00AD074D">
        <w:fldChar w:fldCharType="separate"/>
      </w:r>
      <w:r w:rsidR="00AD074D">
        <w:t>3</w:t>
      </w:r>
      <w:r w:rsidR="00AD074D">
        <w:fldChar w:fldCharType="end"/>
      </w:r>
    </w:p>
    <w:p w:rsidR="00AD074D" w:rsidRDefault="00AD074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72B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72B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_Toc158127263 \h </w:instrText>
      </w:r>
      <w:r>
        <w:fldChar w:fldCharType="separate"/>
      </w:r>
      <w:r>
        <w:t>3</w:t>
      </w:r>
      <w:r>
        <w:fldChar w:fldCharType="end"/>
      </w:r>
    </w:p>
    <w:p w:rsidR="00AD074D" w:rsidRDefault="00AD074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72B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72B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_Toc158127264 \h </w:instrText>
      </w:r>
      <w:r>
        <w:fldChar w:fldCharType="separate"/>
      </w:r>
      <w:r>
        <w:t>3</w:t>
      </w:r>
      <w:r>
        <w:fldChar w:fldCharType="end"/>
      </w:r>
    </w:p>
    <w:p w:rsidR="00AD074D" w:rsidRDefault="00AD074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572B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572B4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_Toc158127265 \h </w:instrText>
      </w:r>
      <w:r>
        <w:fldChar w:fldCharType="separate"/>
      </w:r>
      <w:r>
        <w:t>3</w:t>
      </w:r>
      <w:r>
        <w:fldChar w:fldCharType="end"/>
      </w:r>
    </w:p>
    <w:p w:rsidR="00AD074D" w:rsidRDefault="00AD074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572B4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572B4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_Toc158127266 \h </w:instrText>
      </w:r>
      <w:r>
        <w:fldChar w:fldCharType="separate"/>
      </w:r>
      <w:r>
        <w:t>8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8127263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6D75C5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</w:p>
    <w:p w:rsidR="006D75C5" w:rsidRPr="006D75C5" w:rsidRDefault="006D75C5" w:rsidP="006D75C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de-DE" w:eastAsia="ja-JP"/>
        </w:rPr>
      </w:pPr>
      <w:r>
        <w:rPr>
          <w:rFonts w:cs="Arial"/>
          <w:b/>
          <w:sz w:val="24"/>
          <w:lang w:eastAsia="ja-JP"/>
        </w:rPr>
        <w:tab/>
      </w:r>
      <w:r w:rsidRPr="006D75C5">
        <w:rPr>
          <w:rFonts w:cs="Arial"/>
          <w:b/>
          <w:sz w:val="24"/>
          <w:lang w:val="de-DE" w:eastAsia="ja-JP"/>
        </w:rPr>
        <w:t>Narendra Kalahasti</w:t>
      </w:r>
    </w:p>
    <w:p w:rsidR="00D15337" w:rsidRPr="006D75C5" w:rsidRDefault="006D75C5" w:rsidP="006D75C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de-DE" w:eastAsia="ja-JP"/>
        </w:rPr>
      </w:pPr>
      <w:r w:rsidRPr="006D75C5">
        <w:rPr>
          <w:rFonts w:cs="Arial"/>
          <w:b/>
          <w:sz w:val="24"/>
          <w:lang w:val="de-DE" w:eastAsia="ja-JP"/>
        </w:rPr>
        <w:tab/>
      </w:r>
      <w:hyperlink r:id="rId23" w:history="1">
        <w:r w:rsidR="009925F2" w:rsidRPr="00375758">
          <w:rPr>
            <w:rStyle w:val="Hyperlink"/>
            <w:rFonts w:cs="Arial"/>
            <w:b/>
            <w:sz w:val="24"/>
            <w:lang w:val="de-DE" w:eastAsia="ja-JP"/>
          </w:rPr>
          <w:t>narendra.kalahasti@anritsu.com</w:t>
        </w:r>
      </w:hyperlink>
      <w:r w:rsidRPr="006D75C5">
        <w:rPr>
          <w:rFonts w:cs="Arial"/>
          <w:b/>
          <w:sz w:val="24"/>
          <w:lang w:val="de-DE" w:eastAsia="ja-JP"/>
        </w:rPr>
        <w:tab/>
      </w:r>
      <w:r w:rsidR="00D15337" w:rsidRPr="006D75C5">
        <w:rPr>
          <w:rFonts w:cs="Arial"/>
          <w:sz w:val="24"/>
          <w:lang w:val="de-DE" w:eastAsia="ja-JP"/>
        </w:rPr>
        <w:br/>
      </w:r>
      <w:r w:rsidR="00D15337" w:rsidRPr="006D75C5">
        <w:rPr>
          <w:rFonts w:cs="Arial"/>
          <w:b/>
          <w:lang w:val="de-DE" w:eastAsia="ja-JP"/>
        </w:rPr>
        <w:tab/>
      </w:r>
    </w:p>
    <w:bookmarkEnd w:id="21"/>
    <w:p w:rsidR="007A73E5" w:rsidRPr="006D75C5" w:rsidRDefault="007A73E5" w:rsidP="007A73E5">
      <w:pPr>
        <w:rPr>
          <w:b/>
          <w:sz w:val="24"/>
          <w:lang w:val="de-DE"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8127264"/>
      <w:r w:rsidRPr="00854C55">
        <w:rPr>
          <w:b/>
        </w:rPr>
        <w:t>Corrections required</w:t>
      </w:r>
      <w:bookmarkEnd w:id="22"/>
      <w:bookmarkEnd w:id="23"/>
      <w:bookmarkEnd w:id="24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8127265"/>
      <w:r>
        <w:rPr>
          <w:rFonts w:cs="Arial"/>
          <w:b/>
          <w:bCs/>
          <w:color w:val="000000"/>
          <w:lang w:val="en-US" w:eastAsia="en-GB"/>
        </w:rPr>
        <w:t>Change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FA530C" w:rsidRDefault="001B6B18" w:rsidP="00206ED0">
            <w:pPr>
              <w:pStyle w:val="CRCoverPage"/>
              <w:spacing w:after="0"/>
              <w:rPr>
                <w:noProof/>
              </w:rPr>
            </w:pPr>
            <w:r w:rsidRPr="001B6B18">
              <w:rPr>
                <w:noProof/>
              </w:rPr>
              <w:t>f_TC_7_1_1_6_1_NR_TestBody1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18" w:rsidRDefault="001B6B18" w:rsidP="001B6B1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During testing on 23wk49 IWD for TC 7.1.1.6.1 with the MCC160 proposed implementation of </w:t>
            </w:r>
            <w:r w:rsidRPr="0024776E">
              <w:rPr>
                <w:rFonts w:ascii="Arial" w:hAnsi="Arial" w:cs="Arial"/>
                <w:b/>
                <w:sz w:val="20"/>
                <w:szCs w:val="20"/>
              </w:rPr>
              <w:t>TTCN CR R5s230810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24776E">
              <w:rPr>
                <w:rFonts w:ascii="Arial" w:hAnsi="Arial" w:cs="Arial"/>
                <w:sz w:val="20"/>
                <w:szCs w:val="20"/>
              </w:rPr>
              <w:t>it is found that the TC is failing both for ENDC and NR5GC</w:t>
            </w:r>
            <w:r>
              <w:rPr>
                <w:rFonts w:ascii="Arial" w:hAnsi="Arial" w:cs="Arial"/>
                <w:sz w:val="20"/>
                <w:szCs w:val="20"/>
              </w:rPr>
              <w:t xml:space="preserve">. Specifically, the MCC160 implementation of change 4 does not follow the SPS pattern and multiple chipsets are sending a DTX at Step 11. </w:t>
            </w:r>
          </w:p>
          <w:p w:rsidR="001B6B18" w:rsidRDefault="001B6B18" w:rsidP="001B6B1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Testing with the changes proposed in </w:t>
            </w:r>
            <w:r w:rsidRPr="0000498A">
              <w:rPr>
                <w:rFonts w:ascii="Arial" w:hAnsi="Arial" w:cs="Arial"/>
                <w:b/>
                <w:sz w:val="20"/>
                <w:szCs w:val="20"/>
              </w:rPr>
              <w:t>R5s230810</w:t>
            </w:r>
            <w:r>
              <w:rPr>
                <w:rFonts w:ascii="Arial" w:hAnsi="Arial" w:cs="Arial"/>
                <w:sz w:val="20"/>
                <w:szCs w:val="20"/>
              </w:rPr>
              <w:t xml:space="preserve"> by Anritsu proceeds the TC</w:t>
            </w:r>
            <w:r w:rsidR="00A93BB8">
              <w:rPr>
                <w:rFonts w:ascii="Arial" w:hAnsi="Arial" w:cs="Arial"/>
                <w:sz w:val="20"/>
                <w:szCs w:val="20"/>
              </w:rPr>
              <w:t xml:space="preserve"> to completion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B6B18" w:rsidRDefault="001B6B18" w:rsidP="001B6B1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However, there are additional TTCN changes that need to be considered</w:t>
            </w:r>
            <w:r w:rsidR="00A93BB8">
              <w:rPr>
                <w:rFonts w:ascii="Arial" w:hAnsi="Arial" w:cs="Arial"/>
                <w:sz w:val="20"/>
                <w:szCs w:val="20"/>
              </w:rPr>
              <w:t xml:space="preserve"> on top of R5s230810 w.r.t 23wk49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1B6B18" w:rsidRPr="00B94B4E" w:rsidRDefault="001B6B18" w:rsidP="00567A29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template </w:t>
            </w:r>
            <w:r w:rsidRPr="00B94B4E">
              <w:rPr>
                <w:rFonts w:ascii="Arial" w:hAnsi="Arial" w:cs="Arial"/>
                <w:sz w:val="20"/>
                <w:szCs w:val="20"/>
              </w:rPr>
              <w:t>cds_NR_DciFormat_1_1_Params_SetPDSCHarqIndicator</w:t>
            </w:r>
            <w:r>
              <w:rPr>
                <w:rFonts w:ascii="Arial" w:hAnsi="Arial" w:cs="Arial"/>
                <w:sz w:val="20"/>
                <w:szCs w:val="20"/>
              </w:rPr>
              <w:t xml:space="preserve"> is used rather than </w:t>
            </w:r>
            <w:r w:rsidRPr="00B94B4E">
              <w:rPr>
                <w:rFonts w:ascii="Arial" w:hAnsi="Arial" w:cs="Arial"/>
                <w:sz w:val="20"/>
                <w:szCs w:val="20"/>
              </w:rPr>
              <w:t>cds_NR_DciFormat_1_0_Params_SetPDSCHarqIndicator</w:t>
            </w:r>
            <w:r>
              <w:rPr>
                <w:rFonts w:ascii="Arial" w:hAnsi="Arial" w:cs="Arial"/>
                <w:sz w:val="20"/>
                <w:szCs w:val="20"/>
              </w:rPr>
              <w:t>. The TC is configured to use x_0 format.</w:t>
            </w:r>
          </w:p>
          <w:p w:rsidR="001B6B18" w:rsidRPr="009B2670" w:rsidRDefault="001B6B18" w:rsidP="00567A29">
            <w:pPr>
              <w:pStyle w:val="NormalWeb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TimeDomain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index has to be set to 1 so that second entry of the PDSCH Time Domain Allocation List has to be used in case of </w:t>
            </w:r>
            <w:proofErr w:type="spellStart"/>
            <w:r w:rsidRPr="00B94B4E">
              <w:rPr>
                <w:rFonts w:ascii="Arial" w:hAnsi="Arial" w:cs="Arial"/>
                <w:sz w:val="20"/>
                <w:szCs w:val="20"/>
              </w:rPr>
              <w:t>pc_dl_SchedulingOffset_PDSCH_TypeA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= TRUE</w:t>
            </w:r>
          </w:p>
          <w:p w:rsidR="001B6B18" w:rsidRDefault="001B6B18" w:rsidP="00567A29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Resetting the configuration back to the default DCI configuration at the end of the Step 26 – 27 has to be done with an activation time rather than immediate as this would cause the C-RNTI based transmission to come into effect.</w:t>
            </w:r>
          </w:p>
          <w:p w:rsidR="006E31A3" w:rsidRPr="00803546" w:rsidRDefault="006E31A3" w:rsidP="00B9636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AE2F9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18" w:rsidRDefault="001B6B18" w:rsidP="001B6B18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TTCN CR takes all the proposed changes from </w:t>
            </w:r>
            <w:r w:rsidRPr="009B2670">
              <w:rPr>
                <w:rFonts w:cs="Arial"/>
                <w:b/>
                <w:lang w:eastAsia="zh-CN"/>
              </w:rPr>
              <w:t>TTCN CR R5s230810</w:t>
            </w:r>
            <w:r>
              <w:rPr>
                <w:rFonts w:cs="Arial"/>
                <w:lang w:eastAsia="zh-CN"/>
              </w:rPr>
              <w:t xml:space="preserve"> and has implemented the following additional changes:</w:t>
            </w:r>
          </w:p>
          <w:p w:rsidR="001B6B18" w:rsidRDefault="001B6B18" w:rsidP="001B6B18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</w:p>
          <w:p w:rsidR="001B6B18" w:rsidRDefault="001B6B18" w:rsidP="00567A29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Template </w:t>
            </w:r>
            <w:r w:rsidRPr="00B94B4E">
              <w:rPr>
                <w:rFonts w:cs="Arial"/>
              </w:rPr>
              <w:t>cds_NR_DciFormat_1_0_Params_SetPDSCHarqIndicator</w:t>
            </w:r>
            <w:r>
              <w:rPr>
                <w:rFonts w:cs="Arial"/>
              </w:rPr>
              <w:t xml:space="preserve"> is used</w:t>
            </w:r>
          </w:p>
          <w:p w:rsidR="001B6B18" w:rsidRDefault="001B6B18" w:rsidP="001B6B18">
            <w:pPr>
              <w:pStyle w:val="CRCoverPage"/>
              <w:spacing w:after="0"/>
              <w:ind w:left="720"/>
              <w:jc w:val="both"/>
              <w:rPr>
                <w:rFonts w:cs="Arial"/>
                <w:lang w:eastAsia="zh-CN"/>
              </w:rPr>
            </w:pPr>
          </w:p>
          <w:p w:rsidR="001B6B18" w:rsidRDefault="001B6B18" w:rsidP="00567A29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TimeDomain</w:t>
            </w:r>
            <w:proofErr w:type="spellEnd"/>
            <w:r>
              <w:rPr>
                <w:rFonts w:cs="Arial"/>
                <w:lang w:eastAsia="zh-CN"/>
              </w:rPr>
              <w:t xml:space="preserve"> index set to 1</w:t>
            </w:r>
          </w:p>
          <w:p w:rsidR="001B6B18" w:rsidRDefault="001B6B18" w:rsidP="001B6B18">
            <w:pPr>
              <w:pStyle w:val="ListParagraph"/>
              <w:rPr>
                <w:rFonts w:cs="Arial"/>
                <w:lang w:eastAsia="zh-CN"/>
              </w:rPr>
            </w:pPr>
          </w:p>
          <w:p w:rsidR="001B6B18" w:rsidRDefault="001B6B18" w:rsidP="00567A29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Default DCI configuration started using an activation time</w:t>
            </w:r>
          </w:p>
          <w:p w:rsidR="00AE2F97" w:rsidRPr="004E36E2" w:rsidRDefault="00AE2F97" w:rsidP="00143E99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</w:tc>
      </w:tr>
      <w:tr w:rsidR="00AE2F9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97" w:rsidRPr="00CC39F9" w:rsidRDefault="00B9636B" w:rsidP="00AE2F9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</w:t>
            </w:r>
            <w:r w:rsidR="001B6B18">
              <w:rPr>
                <w:rFonts w:ascii="Arial" w:hAnsi="Arial" w:cs="Arial"/>
                <w:lang w:eastAsia="en-GB"/>
              </w:rPr>
              <w:t>SPS</w:t>
            </w:r>
            <w:r>
              <w:rPr>
                <w:rFonts w:ascii="Arial" w:hAnsi="Arial" w:cs="Arial"/>
                <w:lang w:eastAsia="en-GB"/>
              </w:rPr>
              <w:t>_</w:t>
            </w:r>
            <w:r w:rsidR="001B6B18">
              <w:rPr>
                <w:rFonts w:ascii="Arial" w:hAnsi="Arial" w:cs="Arial"/>
                <w:lang w:eastAsia="en-GB"/>
              </w:rPr>
              <w:t>TC_</w:t>
            </w:r>
            <w:r>
              <w:rPr>
                <w:rFonts w:ascii="Arial" w:hAnsi="Arial" w:cs="Arial"/>
                <w:lang w:eastAsia="en-GB"/>
              </w:rPr>
              <w:t>Common_</w:t>
            </w:r>
            <w:proofErr w:type="gramStart"/>
            <w:r>
              <w:rPr>
                <w:rFonts w:ascii="Arial" w:hAnsi="Arial" w:cs="Arial"/>
                <w:lang w:eastAsia="en-GB"/>
              </w:rPr>
              <w:t>NR</w:t>
            </w:r>
            <w:r w:rsidR="00332F35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AE2F9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97" w:rsidRDefault="00AE2F97" w:rsidP="00AE2F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97" w:rsidRDefault="00AE2F97" w:rsidP="00AE2F9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143E99" w:rsidRDefault="00143E99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function f_TC_7_1_1_6_1_NR_TestBody1(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) runs on NR_BASE_PTC return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NR_DciDlInfo_Type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DciDlInfo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f_NR_DciDlInfo_Init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, cds_NR_DciFormat_1_1_Params_SetPDSCHarqIndicator(v_NR_PhysicalParameters.SubcarrierSpacing,cs_NR_DciFormat_1_X_PdschHarqTimingIndicator('111'B)),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cs_NR_RedundancyVersionList_SingleRV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(0));  //@sic R5s237339 sic@</w:t>
            </w:r>
          </w:p>
          <w:p w:rsidR="001B6B18" w:rsidRDefault="001B6B18" w:rsidP="00143E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B6B18" w:rsidRDefault="001B6B18" w:rsidP="00143E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B6B18" w:rsidRDefault="001B6B18" w:rsidP="00143E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"Step 11a1, 11a2 11b1"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//C-RNTI grant auto transferred by SS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</w:t>
            </w:r>
            <w:proofErr w:type="gram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221197  R</w:t>
            </w:r>
            <w:proofErr w:type="gram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5s230088 R5-237339 sic@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v_Step11_</w:t>
            </w:r>
            <w:proofErr w:type="gram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Time :</w:t>
            </w:r>
            <w:proofErr w:type="gram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=const_SPS_Period-4;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//Set K1=8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cas_NR_DciDlInfo_REQ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v_DciDlInfo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v_Step11_</w:t>
            </w:r>
            <w:proofErr w:type="gram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Time :</w:t>
            </w:r>
            <w:proofErr w:type="gram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const_SPS_Period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v_TimingDL_</w:t>
            </w:r>
            <w:proofErr w:type="gram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CRNTI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(v_TimingDL,v_Step11_Time);</w:t>
            </w: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v_TimingUL_5_</w:t>
            </w:r>
            <w:proofErr w:type="gram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CRNTI :</w:t>
            </w:r>
            <w:proofErr w:type="gram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(v_TimingUL_4,const_SPS_Period);</w:t>
            </w: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//@sic R5-237339 sic@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) //Default DCI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configuraton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   //undo Set K1=8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f_NR_SS_CellConfig_DciDlInfo_NoRetransmission(nr_Cell</w:t>
            </w:r>
            <w:proofErr w:type="gram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1,cs</w:t>
            </w:r>
            <w:proofErr w:type="gram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_TimingInfo_Now);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:rsidR="00206ED0" w:rsidRPr="001B6B18" w:rsidRDefault="001B6B18" w:rsidP="00143E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DE3BC9"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                               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:rsidTr="001B6B18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function f_TC_7_1_1_6_1_NR_TestBody1(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) runs on NR_BASE_PTC return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NR_DciDlInfo_Type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DciDlInfo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f_NR_DciDlInfo_Init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1B6B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cds_NR_DciFormat_1_0_Params_SetPDSCHarqIndicator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(v_NR_PhysicalParameters.SubcarrierSpacing,cs_NR_DciFormat_1_X_PdschHarqTimingIndicator('111'B)),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cs_NR_RedundancyVersionList_SingleRV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(0));  //@sic R5s237339 sic@</w:t>
            </w: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"Step 11a1-11a2"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select(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case(kHz15) {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v_TimingDL_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CRNTI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v_TimingDL,const_SPS_Period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/2 - 4); // C-RNTI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ActTime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with k0=4 -- k1 needs to be adjusted to 8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v_TimingUL_5_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CRNTI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f_SubFrameTiming_AddMilliSeconds(v_TimingUL_4,const_SPS_Period/2); // Receive C-RNTI HARQ with same timing as SPS HARQ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CRNTI.Symbol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cs_SymbolTimingInfo_Any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 // REMOVED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CRNTI.Subframe.Number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v_TimingDL_CRNTI.Subframe.Number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+ 7;    //FDD K1 =7  // REMOVED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case(kHz30) {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v_TimingDL_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CRNTI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v_TimingDL,const_SPS_Period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/2 - 2); // C-RNTI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ActTime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with k0=4 -- k1 needs to be adjusted to 8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v_TimingUL_5_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CRNTI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f_SubFrameTiming_AddMilliSeconds(v_TimingUL_4,const_SPS_Period/2); // Receive C-RNTI HARQ with same timing as SPS HARQ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CRNTI.Symbol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cs_SymbolTimingInfo_Any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  // REMOVED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CRNTI.Subframe.Number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v_TimingDL_CRNTI.Subframe.Number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+ 2;    //TDD K1 =5  // REMOVED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CRNTI.Slot.SlotOffset.Numerology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1 := 1;  // REMOVED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case(kHz120) {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v_TimingDL_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CRNTI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v_TimingDL,const_SPS_Period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/2 - 1); // C-RNTI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ActTime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with k0=4 -- k1 needs to be adjusted to 8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v_TimingDL_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CRNTI.Slot.SlotOffset.Numerology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3 := 5;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v_TimingUL_5_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CRNTI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f_SubFrameTiming_AddMilliSeconds(v_TimingUL_4,const_SPS_Period/2); // Receive C-RNTI HARQ with same timing as SPS HARQ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CRNTI.Symbol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cs_SymbolTimingInfo_Any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  // REMOVED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CRNTI.Subframe.Number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v_TimingDL_CRNTI.Subframe.Number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+ 1;    //FR2 K1 =8  // REMOVED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//Set K1=8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DciDlInfo.ResoureAssignment.TimeDomain.Index</w:t>
            </w:r>
            <w:proofErr w:type="spellEnd"/>
            <w:proofErr w:type="gramEnd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int2bit(1, 4); //WA#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cas_NR_DciDlInfo_REQ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v_DciDlInfo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Header+ 1B RLC UM Header + 2B MAC Header =42B=336 bits (an allowed TB size as per 38.523-3 Annex B)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f_NR_RLC_UMD_FullPDU_Encvalue(f_NR_PDCP_PDU_Encvalue(f_NR_ReturnDefaultPDCP_PDU (3, crs_NR_PDCP_SDU_36B, 1)));//@sic R5-227518 sic@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v_TimingDL_CRNTI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//@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"Step 11b1"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v_TimingDL_Step11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b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v_TimingDL,const_SPS_Period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/2); // Normal SPS transmission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v_TimingUL_5_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CRNTI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f_SubFrameTiming_AddMilliSeconds(v_TimingUL_4,const_SPS_Period/2); // Receive HARQ with same timing as SPS HARQ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// PDCP SDU =36B +3B PDCP Header+ 1B RLC UM Header + 2B MAC Header =42B=336 bits (an allowed TB size as per 38.523-3 Annex B)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v_EncodedRlcPdu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f_NR_RLC_UMD_FullPDU_Encvalue(f_NR_PDCP_PDU_Encvalue(f_NR_ReturnDefaultPDCP_PDU (3, crs_NR_PDCP_SDU_36B, 1)));//@sic R5-227518 sic@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DRB.send(cads_NR_DRB_COMMON_REQ_MAC_PDUList_NoCRNTI_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Grant(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( v_TimingDL_Step11b),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//@sic R5-237339 sic@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) //Default DCI </w:t>
            </w:r>
            <w:proofErr w:type="spellStart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configuraton</w:t>
            </w:r>
            <w:proofErr w:type="spellEnd"/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   //undo Set K1=8</w:t>
            </w: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f_NR_SS_CellConfig_DciDlInfo_NoRetransmission(nr_Cell</w:t>
            </w:r>
            <w:proofErr w:type="gramStart"/>
            <w:r w:rsidRPr="001B6B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1,cs</w:t>
            </w:r>
            <w:proofErr w:type="gramEnd"/>
            <w:r w:rsidRPr="001B6B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_TimingInfo_NR(f_SubFrameTiming_AddMilliSeconds(v_TimingDL,100))); //WA#</w:t>
            </w: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:rsidR="001B6B18" w:rsidRPr="003D65E8" w:rsidRDefault="001B6B18" w:rsidP="001B6B1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8127266"/>
      <w:r>
        <w:rPr>
          <w:rFonts w:cs="Arial"/>
          <w:b/>
          <w:bCs/>
          <w:color w:val="000000"/>
          <w:lang w:val="en-US" w:eastAsia="en-GB"/>
        </w:rPr>
        <w:lastRenderedPageBreak/>
        <w:t>Change 2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B6B18" w:rsidTr="00E15B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18" w:rsidRDefault="001B6B18" w:rsidP="00E15BC4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18" w:rsidRPr="00FA530C" w:rsidRDefault="001B6B18" w:rsidP="00E15BC4">
            <w:pPr>
              <w:pStyle w:val="CRCoverPage"/>
              <w:spacing w:after="0"/>
              <w:rPr>
                <w:noProof/>
              </w:rPr>
            </w:pPr>
            <w:r w:rsidRPr="001B6B18">
              <w:rPr>
                <w:noProof/>
              </w:rPr>
              <w:t>f_TC_7_1_1_6_1_</w:t>
            </w:r>
            <w:r w:rsidR="00567A29">
              <w:rPr>
                <w:noProof/>
              </w:rPr>
              <w:t>ENDC_</w:t>
            </w:r>
            <w:r w:rsidRPr="001B6B18">
              <w:rPr>
                <w:noProof/>
              </w:rPr>
              <w:t>NR</w:t>
            </w:r>
          </w:p>
        </w:tc>
      </w:tr>
      <w:tr w:rsidR="001B6B18" w:rsidTr="00E15BC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18" w:rsidRDefault="001B6B18" w:rsidP="00E15B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18" w:rsidRDefault="001B6B18" w:rsidP="00E15BC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During actual testing on 23wk49 IWD for TC 7.1.1.6.1 with the MCC160 proposed implementation of </w:t>
            </w:r>
            <w:r w:rsidRPr="0024776E">
              <w:rPr>
                <w:rFonts w:ascii="Arial" w:hAnsi="Arial" w:cs="Arial"/>
                <w:b/>
                <w:sz w:val="20"/>
                <w:szCs w:val="20"/>
              </w:rPr>
              <w:t>TTCN CR R5s230810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24776E">
              <w:rPr>
                <w:rFonts w:ascii="Arial" w:hAnsi="Arial" w:cs="Arial"/>
                <w:sz w:val="20"/>
                <w:szCs w:val="20"/>
              </w:rPr>
              <w:t>it is found that the TC is failing both for ENDC and NR5GC</w:t>
            </w:r>
            <w:r>
              <w:rPr>
                <w:rFonts w:ascii="Arial" w:hAnsi="Arial" w:cs="Arial"/>
                <w:sz w:val="20"/>
                <w:szCs w:val="20"/>
              </w:rPr>
              <w:t xml:space="preserve">. Specifically, the MCC160 implementation of change 4 does not follow the SPS pattern and multiple chipsets are sending a DTX at Step 11. </w:t>
            </w:r>
          </w:p>
          <w:p w:rsidR="001B6B18" w:rsidRDefault="001B6B18" w:rsidP="00E15BC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Testing with the changes proposed in </w:t>
            </w:r>
            <w:r w:rsidRPr="005C1A9D">
              <w:rPr>
                <w:rFonts w:ascii="Arial" w:hAnsi="Arial" w:cs="Arial"/>
                <w:b/>
                <w:sz w:val="20"/>
                <w:szCs w:val="20"/>
              </w:rPr>
              <w:t>R5s230810</w:t>
            </w:r>
            <w:r>
              <w:rPr>
                <w:rFonts w:ascii="Arial" w:hAnsi="Arial" w:cs="Arial"/>
                <w:sz w:val="20"/>
                <w:szCs w:val="20"/>
              </w:rPr>
              <w:t xml:space="preserve"> by Anritsu proceeds the TC</w:t>
            </w:r>
            <w:r w:rsidR="00A049D7">
              <w:rPr>
                <w:rFonts w:ascii="Arial" w:hAnsi="Arial" w:cs="Arial"/>
                <w:sz w:val="20"/>
                <w:szCs w:val="20"/>
              </w:rPr>
              <w:t xml:space="preserve"> to completion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B6B18" w:rsidRDefault="001B6B18" w:rsidP="00567A2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However, there are additional TTCN changes that need to be considered</w:t>
            </w:r>
            <w:r w:rsidR="00A049D7">
              <w:rPr>
                <w:rFonts w:ascii="Arial" w:hAnsi="Arial" w:cs="Arial"/>
                <w:sz w:val="20"/>
                <w:szCs w:val="20"/>
              </w:rPr>
              <w:t xml:space="preserve"> on top of R5s230810 w.r.t 23wk49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567A29" w:rsidRDefault="00567A29" w:rsidP="00567A2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 ENDC side, the initialisation of the PDSCH Time Domain Allocation list needs to be done and configured locally for the SS stack.</w:t>
            </w:r>
          </w:p>
          <w:p w:rsidR="00567A29" w:rsidRPr="00567A29" w:rsidRDefault="00567A29" w:rsidP="00567A2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B18" w:rsidTr="00E15B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18" w:rsidRDefault="001B6B18" w:rsidP="00E15B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18" w:rsidRDefault="001B6B18" w:rsidP="00E15BC4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TTCN CR takes all the proposed changes from </w:t>
            </w:r>
            <w:r w:rsidRPr="009B2670">
              <w:rPr>
                <w:rFonts w:cs="Arial"/>
                <w:b/>
                <w:lang w:eastAsia="zh-CN"/>
              </w:rPr>
              <w:t>TTCN CR R5s230810</w:t>
            </w:r>
            <w:r>
              <w:rPr>
                <w:rFonts w:cs="Arial"/>
                <w:lang w:eastAsia="zh-CN"/>
              </w:rPr>
              <w:t xml:space="preserve"> and has implemented the following additional changes:</w:t>
            </w:r>
          </w:p>
          <w:p w:rsidR="00567A29" w:rsidRDefault="00567A29" w:rsidP="00E15BC4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</w:p>
          <w:p w:rsidR="001B6B18" w:rsidRPr="004E36E2" w:rsidRDefault="00567A29" w:rsidP="00567A29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PDSCH Time Domain Allocation list initialised and configured locally on ENDC</w:t>
            </w:r>
          </w:p>
        </w:tc>
      </w:tr>
      <w:tr w:rsidR="001B6B18" w:rsidTr="00E15B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18" w:rsidRDefault="001B6B18" w:rsidP="00E15B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18" w:rsidRPr="00CC39F9" w:rsidRDefault="001B6B18" w:rsidP="00E15BC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MAC_SPS_</w:t>
            </w:r>
            <w:r w:rsidR="00567A29">
              <w:rPr>
                <w:rFonts w:ascii="Arial" w:hAnsi="Arial" w:cs="Arial"/>
                <w:lang w:eastAsia="en-GB"/>
              </w:rPr>
              <w:t>ENDC_</w:t>
            </w:r>
            <w:proofErr w:type="gramStart"/>
            <w:r w:rsidR="00567A29">
              <w:rPr>
                <w:rFonts w:ascii="Arial" w:hAnsi="Arial" w:cs="Arial"/>
                <w:lang w:eastAsia="en-GB"/>
              </w:rPr>
              <w:t>NR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1B6B18" w:rsidTr="00E15B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B18" w:rsidRDefault="001B6B18" w:rsidP="00E15BC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18" w:rsidRDefault="001B6B18" w:rsidP="00E15BC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B6B18" w:rsidRDefault="001B6B18" w:rsidP="001B6B18">
      <w:pPr>
        <w:spacing w:after="0"/>
        <w:rPr>
          <w:rFonts w:ascii="Arial" w:hAnsi="Arial"/>
          <w:b/>
          <w:lang w:eastAsia="en-GB"/>
        </w:rPr>
      </w:pPr>
    </w:p>
    <w:p w:rsidR="00567A29" w:rsidRDefault="00567A29" w:rsidP="00567A2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67A29" w:rsidRPr="00504291" w:rsidTr="00E15BC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function f_TC_7_1_1_6_1_ENDC_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{// Correct handling of DL assignment / Semi-persistent case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=tsc_NR_DRB2;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R5s230087 sic@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value)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:= {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cs_NR_SS_RadioBearer_MAC_TestMode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(tsc_NR_DRB2,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cs_NR_MAC_TestModeInfo_NormalMode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v_NR_DownlinkBWP_List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; //@sic R5s221195 sic@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DownlinkBWP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f_NR_ENDC_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PreambleOnEUTRA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f_NR_ENDC_ConfigAM_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UM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nr_Cell1, 0, 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EUTRA);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steps 0A-0B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f_NR_GetServingCellConfig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v_SpCellConfig.spCellConfigDedicated.initialDownlinkBWP.sps_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{setup := cs_SPS_Config_711161};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v_NR_DownlinkBWP_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f_NR_CellInfo_GetDownlinkBWP_List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v_NR_DownlinkBWP_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0].Sps.R15 := cs_SPS_Config_711161;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R5-297339 sic@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DownlinkBWP.Pdsch.ConfigCommon.R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15.pdsch_TimeDomainAllocationList := cs_NR_PDSCH_TimeDomainResourceAllocationList_71161;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f_NR_CellInfo_SetDownlinkBWP_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v_NR_DownlinkBWP_List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v_PhysicalCellGroupConfig.cs_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RNTI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{ setup :=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tsc_RNTI_Value_CS_RNTI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221195  R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5-297339 sic@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SpCellConfig.reconfigurationWithSync.spCellConfigCommon.downlinkConfigCommon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.initialDownlinkBWP.pdsch_ConfigCommon.setup.pdsch_TimeDomainAllocationList := cs_NR_PDSCH_TimeDomainResourceAllocationList_71161;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v_SpCellConfig.rlf_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TimersAndConstants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,//@sic R5s221195 sic@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R5s221195 sic@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(omit, omit, omit,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cads_NR_DownlinkBWP_ConfigCommon_REQ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v_NR_DownlinkBWP_List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R5s230087 sic@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cs_NR_SS_RadioBearer_MAC_TestMode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(tsc_NR_DRB2,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cs_NR_MAC_TestModeInfo_NoHeaderManipulationDL_UL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"Steps 1 - 28"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f_TC_7_1_1_6_1_NR_TestBody1(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7A2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567A29" w:rsidRPr="001B6B18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567A29" w:rsidRPr="00CD057D" w:rsidRDefault="00567A29" w:rsidP="00567A29">
      <w:pPr>
        <w:spacing w:after="0"/>
        <w:rPr>
          <w:rFonts w:ascii="Arial" w:hAnsi="Arial"/>
          <w:b/>
          <w:color w:val="000000"/>
          <w:lang w:eastAsia="en-GB"/>
        </w:rPr>
      </w:pPr>
    </w:p>
    <w:p w:rsidR="00567A29" w:rsidRDefault="00567A29" w:rsidP="00567A2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67A29" w:rsidRPr="00504291" w:rsidTr="00E15BC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function f_TC_7_1_1_6_1_ENDC_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{// Correct handling of DL assignment / Semi-persistent case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=tsc_NR_DRB2;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R5s230087 sic@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value)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:= {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cs_NR_SS_RadioBearer_MAC_TestMode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(tsc_NR_DRB2,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cs_NR_MAC_TestModeInfo_NormalMode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v_NR_DownlinkBWP_List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; //@sic R5s221195 sic@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DownlinkBWP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Pr="006D75C5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6D75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//@sic R5-297339 sic@ WA#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6D75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DownlinkBWP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f_NR_CellInfo_GetDownlinkBWP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(nr_Cell1,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tsc_NR_BWP_Id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</w:t>
            </w: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DownlinkBWP.Pdsch.ConfigCommon.R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15.pdsch_TimeDomainAllocationList := cs_NR_PDSCH_TimeDomainResourceAllocationList_71161;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SetDownlinkBWP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v_DownlinkBWP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tsc_NR_BWP_Id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R5-297339 sic@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pc_dl_SchedulingOffset_PDSCH_TypeA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f_NR_CellInfo_SetSIB1_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TimeDomainAllocation(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nr_Cell1, cs_NR_PDSCH_TimeDomainResourceAllocationList_71161);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f_NR_ENDC_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PreambleOnEUTRA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f_NR_ENDC_ConfigAM_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UM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nr_Cell1, 0, 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EUTRA);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steps 0A-0B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f_NR_GetServingCellConfig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v_SpCellConfig.spCellConfigDedicated.initialDownlinkBWP.sps_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{setup := cs_SPS_Config_711161};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v_NR_DownlinkBWP_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f_NR_CellInfo_GetDownlinkBWP_List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v_NR_DownlinkBWP_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0].Sps.R15 := cs_SPS_Config_711161;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R5-297339 sic@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{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v_NR_DownlinkBWP_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List[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0].Pdsch.ConfigCommon.R15.pdsch_TimeDomainAllocationList := cs_NR_PDSCH_TimeDomainResourceAllocationList_71161; //WA#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f_NR_CellInfo_SetDownlinkBWP_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v_NR_DownlinkBWP_List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v_PhysicalCellGroupConfig.cs_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RNTI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= { setup :=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tsc_RNTI_Value_CS_RNTI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221195  R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5-297339 sic@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pc_dl_SchedulingOffset_PDSCH_TypeA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SpCellConfig.reconfigurationWithSync.spCellConfigCommon.downlinkConfigCommon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.initialDownlinkBWP.pdsch_ConfigCommon.setup.pdsch_TimeDomainAllocationList := cs_NR_PDSCH_TimeDomainResourceAllocationList_71161;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v_SpCellConfig.rlf_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TimersAndConstants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,//@sic R5s221195 sic@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R5s221195 sic@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(omit, omit, omit,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cads_NR_DownlinkBWP_ConfigCommon_REQ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v_NR_DownlinkBWP_List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R5s230087 sic@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cs_NR_SS_RadioBearer_MAC_TestMode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(tsc_NR_DRB2,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cs_NR_MAC_TestModeInfo_NoHeaderManipulationDL_UL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"Steps 1 - 28"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= f_TC_7_1_1_6_1_NR_TestBody1(</w:t>
            </w:r>
            <w:proofErr w:type="spellStart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Default="00567A29" w:rsidP="00E15B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67A29" w:rsidRPr="00567A29" w:rsidRDefault="00567A29" w:rsidP="00E15B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7A29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&lt;&lt;SKIPPED CODE&gt;&gt;                                                                </w:t>
            </w:r>
          </w:p>
        </w:tc>
      </w:tr>
    </w:tbl>
    <w:p w:rsidR="00567A29" w:rsidRPr="00CD057D" w:rsidRDefault="00567A29" w:rsidP="00567A29">
      <w:pPr>
        <w:spacing w:after="0"/>
        <w:rPr>
          <w:rFonts w:ascii="Arial" w:hAnsi="Arial"/>
          <w:b/>
          <w:color w:val="000000"/>
          <w:lang w:eastAsia="en-GB"/>
        </w:rPr>
      </w:pPr>
    </w:p>
    <w:p w:rsidR="001C6BC1" w:rsidRDefault="001C6BC1" w:rsidP="00B9636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7EF" w:rsidRDefault="000A07EF">
      <w:r>
        <w:separator/>
      </w:r>
    </w:p>
  </w:endnote>
  <w:endnote w:type="continuationSeparator" w:id="0">
    <w:p w:rsidR="000A07EF" w:rsidRDefault="000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5C5" w:rsidRDefault="006D75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5C5" w:rsidRDefault="006D75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5C5" w:rsidRDefault="006D75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7EF" w:rsidRDefault="000A07EF">
      <w:r>
        <w:separator/>
      </w:r>
    </w:p>
  </w:footnote>
  <w:footnote w:type="continuationSeparator" w:id="0">
    <w:p w:rsidR="000A07EF" w:rsidRDefault="000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707EC"/>
    <w:multiLevelType w:val="hybridMultilevel"/>
    <w:tmpl w:val="377AA3EC"/>
    <w:lvl w:ilvl="0" w:tplc="E8C8D7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2028"/>
    <w:multiLevelType w:val="hybridMultilevel"/>
    <w:tmpl w:val="377AA3EC"/>
    <w:lvl w:ilvl="0" w:tplc="E8C8D7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6FB7B1E"/>
    <w:multiLevelType w:val="hybridMultilevel"/>
    <w:tmpl w:val="47D2D7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339B9"/>
    <w:multiLevelType w:val="hybridMultilevel"/>
    <w:tmpl w:val="5CD25352"/>
    <w:lvl w:ilvl="0" w:tplc="FA7E6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55172"/>
    <w:multiLevelType w:val="hybridMultilevel"/>
    <w:tmpl w:val="A14EAC78"/>
    <w:lvl w:ilvl="0" w:tplc="549670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75ED7"/>
    <w:multiLevelType w:val="hybridMultilevel"/>
    <w:tmpl w:val="A14EAC78"/>
    <w:lvl w:ilvl="0" w:tplc="549670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5C2FBA"/>
    <w:multiLevelType w:val="hybridMultilevel"/>
    <w:tmpl w:val="47D2D7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35D18"/>
    <w:multiLevelType w:val="hybridMultilevel"/>
    <w:tmpl w:val="5CD25352"/>
    <w:lvl w:ilvl="0" w:tplc="FA7E6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1"/>
  </w:num>
  <w:num w:numId="9">
    <w:abstractNumId w:val="6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98A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B18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76E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B5C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67A29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A9D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D75C5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1E6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5F2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87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67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9D7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BB8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74D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0486"/>
    <w:rsid w:val="00B918AC"/>
    <w:rsid w:val="00B91C30"/>
    <w:rsid w:val="00B92942"/>
    <w:rsid w:val="00B92A7D"/>
    <w:rsid w:val="00B93321"/>
    <w:rsid w:val="00B9335B"/>
    <w:rsid w:val="00B94B4E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27F9F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C3DD89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75C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92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mailto:narendra.kalahasti@anritsu.com" TargetMode="Externa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82D36A-BAF1-4522-907B-139C7F60D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1844</Words>
  <Characters>19683</Characters>
  <Application>Microsoft Office Word</Application>
  <DocSecurity>0</DocSecurity>
  <Lines>164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21485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26</cp:revision>
  <cp:lastPrinted>1900-01-01T00:00:00Z</cp:lastPrinted>
  <dcterms:created xsi:type="dcterms:W3CDTF">2023-12-11T10:53:00Z</dcterms:created>
  <dcterms:modified xsi:type="dcterms:W3CDTF">2024-02-07T07:34:00Z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