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E8D" w:rsidRDefault="00957E8D" w:rsidP="00957E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R5s240144</w:t>
      </w:r>
      <w:r>
        <w:rPr>
          <w:b/>
          <w:i/>
          <w:noProof/>
          <w:sz w:val="28"/>
        </w:rPr>
        <w:fldChar w:fldCharType="end"/>
      </w:r>
    </w:p>
    <w:p w:rsidR="00957E8D" w:rsidRDefault="00957E8D" w:rsidP="00957E8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7E8D" w:rsidTr="00612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7E8D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7E8D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:rsidTr="00612376">
        <w:tc>
          <w:tcPr>
            <w:tcW w:w="142" w:type="dxa"/>
            <w:tcBorders>
              <w:left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57E8D" w:rsidRPr="00410371" w:rsidRDefault="00957E8D" w:rsidP="00612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57E8D" w:rsidRDefault="00957E8D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57E8D" w:rsidRPr="00410371" w:rsidRDefault="00957E8D" w:rsidP="006123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57E8D" w:rsidRDefault="00957E8D" w:rsidP="00612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57E8D" w:rsidRPr="00410371" w:rsidRDefault="00957E8D" w:rsidP="00612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57E8D" w:rsidRDefault="00957E8D" w:rsidP="00612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57E8D" w:rsidRPr="00410371" w:rsidRDefault="00957E8D" w:rsidP="0061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957E8D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957E8D" w:rsidTr="00612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57E8D" w:rsidRPr="00F25D98" w:rsidRDefault="00957E8D" w:rsidP="00612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7E8D" w:rsidTr="00612376">
        <w:tc>
          <w:tcPr>
            <w:tcW w:w="9641" w:type="dxa"/>
            <w:gridSpan w:val="9"/>
          </w:tcPr>
          <w:p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57E8D" w:rsidRDefault="00957E8D" w:rsidP="00957E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7E8D" w:rsidTr="00612376">
        <w:tc>
          <w:tcPr>
            <w:tcW w:w="2835" w:type="dxa"/>
          </w:tcPr>
          <w:p w:rsidR="00957E8D" w:rsidRDefault="00957E8D" w:rsidP="00612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57E8D" w:rsidRDefault="00957E8D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57E8D" w:rsidRDefault="00957E8D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7E8D" w:rsidRDefault="00957E8D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57E8D" w:rsidRDefault="00957E8D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57E8D" w:rsidRDefault="00957E8D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57E8D" w:rsidRDefault="00957E8D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7E8D" w:rsidRDefault="00957E8D" w:rsidP="00612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57E8D" w:rsidRDefault="00957E8D" w:rsidP="00957E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7E8D" w:rsidTr="00612376">
        <w:tc>
          <w:tcPr>
            <w:tcW w:w="9640" w:type="dxa"/>
            <w:gridSpan w:val="11"/>
          </w:tcPr>
          <w:p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:rsidTr="00612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57E8D" w:rsidRDefault="00957E8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7E8D" w:rsidRDefault="00957E8D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f_POS_NR_Set_DlPrsAssistanceDataPerTRP</w:t>
            </w:r>
            <w:proofErr w:type="spellEnd"/>
            <w:r>
              <w:fldChar w:fldCharType="end"/>
            </w:r>
          </w:p>
        </w:tc>
      </w:tr>
      <w:tr w:rsidR="00957E8D" w:rsidTr="00612376">
        <w:tc>
          <w:tcPr>
            <w:tcW w:w="1843" w:type="dxa"/>
            <w:tcBorders>
              <w:left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:rsidTr="00612376">
        <w:tc>
          <w:tcPr>
            <w:tcW w:w="1843" w:type="dxa"/>
            <w:tcBorders>
              <w:left w:val="single" w:sz="4" w:space="0" w:color="auto"/>
            </w:tcBorders>
          </w:tcPr>
          <w:p w:rsidR="00957E8D" w:rsidRDefault="00957E8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7E8D" w:rsidRDefault="00957E8D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57E8D" w:rsidTr="00612376">
        <w:tc>
          <w:tcPr>
            <w:tcW w:w="1843" w:type="dxa"/>
            <w:tcBorders>
              <w:left w:val="single" w:sz="4" w:space="0" w:color="auto"/>
            </w:tcBorders>
          </w:tcPr>
          <w:p w:rsidR="00957E8D" w:rsidRDefault="00957E8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7E8D" w:rsidRDefault="00957E8D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7E8D" w:rsidTr="00612376">
        <w:tc>
          <w:tcPr>
            <w:tcW w:w="1843" w:type="dxa"/>
            <w:tcBorders>
              <w:left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:rsidTr="00612376">
        <w:tc>
          <w:tcPr>
            <w:tcW w:w="1843" w:type="dxa"/>
            <w:tcBorders>
              <w:left w:val="single" w:sz="4" w:space="0" w:color="auto"/>
            </w:tcBorders>
          </w:tcPr>
          <w:p w:rsidR="00957E8D" w:rsidRDefault="00957E8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57E8D" w:rsidRDefault="00957E8D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57E8D" w:rsidRDefault="00957E8D" w:rsidP="006123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7E8D" w:rsidRDefault="00957E8D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7E8D" w:rsidRDefault="00957E8D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2024-02-06</w:t>
            </w:r>
            <w:r>
              <w:rPr>
                <w:noProof/>
              </w:rPr>
              <w:fldChar w:fldCharType="end"/>
            </w:r>
          </w:p>
        </w:tc>
      </w:tr>
      <w:tr w:rsidR="00957E8D" w:rsidTr="00612376">
        <w:tc>
          <w:tcPr>
            <w:tcW w:w="1843" w:type="dxa"/>
            <w:tcBorders>
              <w:left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:rsidTr="00612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57E8D" w:rsidRDefault="00957E8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57E8D" w:rsidRDefault="00957E8D" w:rsidP="00612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57E8D" w:rsidRDefault="00957E8D" w:rsidP="00612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7E8D" w:rsidRDefault="00957E8D" w:rsidP="00612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7E8D" w:rsidRDefault="00957E8D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57E8D" w:rsidTr="00612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57E8D" w:rsidRDefault="00957E8D" w:rsidP="00612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57E8D" w:rsidRDefault="00957E8D" w:rsidP="00612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7E8D" w:rsidRPr="007C2097" w:rsidRDefault="00957E8D" w:rsidP="00612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7E8D" w:rsidTr="00612376">
        <w:tc>
          <w:tcPr>
            <w:tcW w:w="1843" w:type="dxa"/>
          </w:tcPr>
          <w:p w:rsidR="00957E8D" w:rsidRDefault="00957E8D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7E8D" w:rsidRDefault="00957E8D" w:rsidP="00957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R5-237422 (affecting 3GPP 38.508-1) introduced a new parameter called Physical Cell Id for SIG, which is now used for cell configuration of th NR cells. However, the LPP assistance data from 37.571-2 still uses the old PCIs, and does not point to 38.508-1 specification to update its value.</w:t>
            </w:r>
          </w:p>
          <w:p w:rsidR="00957E8D" w:rsidRDefault="00957E8D" w:rsidP="00957E8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57E8D" w:rsidRPr="00F237BB" w:rsidRDefault="00957E8D" w:rsidP="00957E8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The mismatch between the PCI for SIG used for cell configuration and the PCI used in the assistance data causes UE to fail any DL-PRS test case. The assistance data must be aligned and use the same PCI as the cell configuration.</w:t>
            </w:r>
          </w:p>
        </w:tc>
      </w:tr>
      <w:tr w:rsidR="00957E8D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7E8D" w:rsidRDefault="00957E8D" w:rsidP="00957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7E8D" w:rsidRDefault="00957E8D" w:rsidP="00957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A2169A">
              <w:rPr>
                <w:noProof/>
              </w:rPr>
              <w:t>f_POS_NR_Set_DlPrsAssistanceDataPerTRP</w:t>
            </w:r>
            <w:r>
              <w:rPr>
                <w:noProof/>
              </w:rPr>
              <w:t xml:space="preserve">, instead of manually setting the value of </w:t>
            </w:r>
            <w:r>
              <w:t xml:space="preserve">nr-PhysCellID-r16, such value should come from </w:t>
            </w:r>
            <w:proofErr w:type="spellStart"/>
            <w:r w:rsidRPr="00A2169A">
              <w:t>f_NR_CellInfo_GetPhysicalCellId</w:t>
            </w:r>
            <w:proofErr w:type="spellEnd"/>
            <w:r>
              <w:t xml:space="preserve"> (the one used for cell configuration)</w:t>
            </w:r>
          </w:p>
        </w:tc>
      </w:tr>
      <w:tr w:rsidR="00957E8D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7E8D" w:rsidRDefault="00957E8D" w:rsidP="00957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7E8D" w:rsidRDefault="00957E8D" w:rsidP="00957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957E8D" w:rsidTr="00612376">
        <w:tc>
          <w:tcPr>
            <w:tcW w:w="2694" w:type="dxa"/>
            <w:gridSpan w:val="2"/>
          </w:tcPr>
          <w:p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7E8D" w:rsidRDefault="00957E8D" w:rsidP="00957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7E8D" w:rsidRDefault="00957E8D" w:rsidP="00957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9.3.4.1, 9.3.4.2, 9.3.4.3, 9.3.4.4, 9.3.1.2</w:t>
            </w:r>
          </w:p>
        </w:tc>
      </w:tr>
      <w:tr w:rsidR="00957E8D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7E8D" w:rsidRDefault="00957E8D" w:rsidP="00957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57E8D" w:rsidRDefault="00957E8D" w:rsidP="00957E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57E8D" w:rsidRDefault="00957E8D" w:rsidP="00957E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E8D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57E8D" w:rsidRDefault="00957E8D" w:rsidP="00957E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7E8D" w:rsidRDefault="00957E8D" w:rsidP="00957E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E8D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57E8D" w:rsidRDefault="00957E8D" w:rsidP="00957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7E8D" w:rsidRDefault="00957E8D" w:rsidP="00957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37.571-2</w:t>
            </w:r>
            <w:bookmarkStart w:id="1" w:name="_GoBack"/>
            <w:bookmarkEnd w:id="1"/>
          </w:p>
        </w:tc>
      </w:tr>
      <w:tr w:rsidR="00957E8D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57E8D" w:rsidRDefault="00957E8D" w:rsidP="00957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7E8D" w:rsidRDefault="00957E8D" w:rsidP="00957E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E8D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7E8D" w:rsidRDefault="00957E8D" w:rsidP="00957E8D">
            <w:pPr>
              <w:pStyle w:val="CRCoverPage"/>
              <w:spacing w:after="0"/>
              <w:rPr>
                <w:noProof/>
              </w:rPr>
            </w:pPr>
          </w:p>
        </w:tc>
      </w:tr>
      <w:tr w:rsidR="00957E8D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7E8D" w:rsidRDefault="00957E8D" w:rsidP="00957E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E8D" w:rsidRPr="008863B9" w:rsidTr="006123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7E8D" w:rsidRPr="008863B9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57E8D" w:rsidRPr="008863B9" w:rsidRDefault="00957E8D" w:rsidP="00957E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E8D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7E8D" w:rsidRDefault="00957E8D" w:rsidP="00957E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5809637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957E8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7E8D" w:rsidRPr="00004148">
        <w:rPr>
          <w:rFonts w:ascii="Arial" w:hAnsi="Arial" w:cs="Arial"/>
          <w:iCs/>
        </w:rPr>
        <w:t>Table of Contents</w:t>
      </w:r>
      <w:r w:rsidR="00957E8D">
        <w:tab/>
      </w:r>
      <w:r w:rsidR="00957E8D">
        <w:fldChar w:fldCharType="begin"/>
      </w:r>
      <w:r w:rsidR="00957E8D">
        <w:instrText xml:space="preserve"> PAGEREF _Toc158096371 \h </w:instrText>
      </w:r>
      <w:r w:rsidR="00957E8D">
        <w:fldChar w:fldCharType="separate"/>
      </w:r>
      <w:r w:rsidR="00957E8D">
        <w:t>2</w:t>
      </w:r>
      <w:r w:rsidR="00957E8D">
        <w:fldChar w:fldCharType="end"/>
      </w:r>
    </w:p>
    <w:p w:rsidR="00957E8D" w:rsidRDefault="00957E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0414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414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_Toc158096372 \h </w:instrText>
      </w:r>
      <w:r>
        <w:fldChar w:fldCharType="separate"/>
      </w:r>
      <w:r>
        <w:t>2</w:t>
      </w:r>
      <w:r>
        <w:fldChar w:fldCharType="end"/>
      </w:r>
    </w:p>
    <w:p w:rsidR="00957E8D" w:rsidRDefault="00957E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0414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414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_Toc158096373 \h </w:instrText>
      </w:r>
      <w:r>
        <w:fldChar w:fldCharType="separate"/>
      </w:r>
      <w:r>
        <w:t>2</w:t>
      </w:r>
      <w:r>
        <w:fldChar w:fldCharType="end"/>
      </w:r>
    </w:p>
    <w:p w:rsidR="00957E8D" w:rsidRDefault="00957E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0414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04148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_Toc158096374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58096372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8096373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8096374"/>
      <w:r>
        <w:rPr>
          <w:rFonts w:cs="Arial"/>
          <w:b/>
          <w:bCs/>
          <w:color w:val="000000"/>
          <w:lang w:val="en-US" w:eastAsia="en-GB"/>
        </w:rPr>
        <w:t>Change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FA530C" w:rsidRDefault="00036EBD" w:rsidP="00206ED0">
            <w:pPr>
              <w:pStyle w:val="CRCoverPage"/>
              <w:spacing w:after="0"/>
              <w:rPr>
                <w:noProof/>
              </w:rPr>
            </w:pPr>
            <w:proofErr w:type="spellStart"/>
            <w:r w:rsidRPr="00A2169A">
              <w:rPr>
                <w:rFonts w:cs="Arial"/>
              </w:rPr>
              <w:t>f_POS_NR_Set_DlPrsAssistanceDataPerTRP</w:t>
            </w:r>
            <w:proofErr w:type="spellEnd"/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BD" w:rsidRDefault="00036EBD" w:rsidP="00036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R5-237422 (affecting 3GPP 38.508-1) introduced a new parameter called Physical Cell Id for SIG, which is now used for cell configuration of th NR cells. However, the LPP assistance data from 37.571-2 still uses the old PCIs, and does not point to 38.508-1 specification to update its value.</w:t>
            </w:r>
          </w:p>
          <w:p w:rsidR="00036EBD" w:rsidRDefault="00036EBD" w:rsidP="00036EB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E31A3" w:rsidRPr="00803546" w:rsidRDefault="00036EBD" w:rsidP="00036EB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The mismatch between the PCI for SIG used for cell configuration and the PCI used in the assistance data causes UE to fail any DL-PRS test case. The assistance data must be aligned and use the same PCI as the cell configuration.</w:t>
            </w:r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97" w:rsidRPr="004E36E2" w:rsidRDefault="00036EBD" w:rsidP="00036EBD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noProof/>
              </w:rPr>
              <w:t xml:space="preserve">Change the hardcoded values 0, 2 and 3 to the ones coming from </w:t>
            </w:r>
            <w:r w:rsidRPr="002D2656">
              <w:rPr>
                <w:noProof/>
              </w:rPr>
              <w:t>f_NR_CellInfo_GetPhysicalCellId(p_CellId)</w:t>
            </w:r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97" w:rsidRPr="00CC39F9" w:rsidRDefault="00036EBD" w:rsidP="00AE2F97">
            <w:pPr>
              <w:spacing w:after="0"/>
              <w:rPr>
                <w:rFonts w:ascii="Arial" w:hAnsi="Arial" w:cs="Arial"/>
                <w:lang w:eastAsia="en-GB"/>
              </w:rPr>
            </w:pPr>
            <w:r w:rsidRPr="00A2169A">
              <w:rPr>
                <w:rFonts w:ascii="Arial" w:hAnsi="Arial" w:cs="Arial"/>
              </w:rPr>
              <w:t>NR5GC_Positioning_Functions.ttcn</w:t>
            </w:r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97" w:rsidRDefault="00AE2F97" w:rsidP="00AE2F9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D832E1" w:rsidRDefault="00D832E1" w:rsidP="00D832E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f_POS_NR_Set_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DlPrsAssistanceDataPerTRP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NR_CellId_Type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integer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p_ExpRSTD_Uncert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 return template (value) NR_DL_PRS_AssistanceDataPerTRP_r16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NR_DL_PRS_AssistanceDataPerTRP_r16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v_DlPrs_AssistanceDataPerTRP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NCGI_r15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CellGlobalId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f_POS_Get_CellGlobalId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ARFCN_ValueNR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FrequencySSB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f_NR_CellInfo_GetFrequencySSB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NR_DL_PRS_Periodicity_and_ResourceSetSlotOffset_r16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PeriodicityAndOffset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= f_POS_NR_Set_DlPrsPeriodicityAndOffset_11ms(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select(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){</w:t>
      </w:r>
      <w:proofErr w:type="gramEnd"/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(nr_Cell1) {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v_DlPrs_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cs_DlPrsAssistanceDataPerTRP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(0, </w:t>
      </w:r>
      <w:r>
        <w:rPr>
          <w:rFonts w:ascii="Courier New" w:hAnsi="Courier New" w:cs="Courier New"/>
          <w:b/>
          <w:sz w:val="16"/>
          <w:szCs w:val="16"/>
          <w:lang w:val="en-US" w:eastAsia="de-DE"/>
        </w:rPr>
        <w:t>0</w:t>
      </w: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v_CellGlobalId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v_FrequencySSB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cs_NR_DL_PRS_Info_Def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v_PeriodicityAndOffset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0, 0),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p_ExpRSTD_Uncert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); //@sic R5s221043, R5s230101 sic@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(nr_Cell2) {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v_DlPrs_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cs_DlPrsAssistanceDataPerTRP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(1, </w:t>
      </w:r>
      <w:r>
        <w:rPr>
          <w:rFonts w:ascii="Courier New" w:hAnsi="Courier New" w:cs="Courier New"/>
          <w:b/>
          <w:sz w:val="16"/>
          <w:szCs w:val="16"/>
          <w:lang w:val="en-US" w:eastAsia="de-DE"/>
        </w:rPr>
        <w:t>2</w:t>
      </w: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v_CellGlobalId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v_FrequencySSB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cs_NR_DL_PRS_Info_Def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v_PeriodicityAndOffset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1, 1),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p_ExpRSTD_Uncert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); //@sic R5s221043, R5s230101 sic@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(nr_Cell3) {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v_DlPrs_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cs_DlPrsAssistanceDataPerTRP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(2, </w:t>
      </w:r>
      <w:r>
        <w:rPr>
          <w:rFonts w:ascii="Courier New" w:hAnsi="Courier New" w:cs="Courier New"/>
          <w:b/>
          <w:sz w:val="16"/>
          <w:szCs w:val="16"/>
          <w:lang w:val="en-US" w:eastAsia="de-DE"/>
        </w:rPr>
        <w:t>3</w:t>
      </w: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v_CellGlobalId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v_FrequencySSB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cs_NR_DL_PRS_Info_Def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v_PeriodicityAndOffset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2, 0),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p_ExpRSTD_Uncert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); //@sic R5s221043, R5s230101 sic@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else {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Cell ID");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v_DlPrs_AssistanceDataPerTRP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D832E1" w:rsidRPr="00963DA4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D832E1" w:rsidRPr="00963DA4" w:rsidRDefault="00D832E1" w:rsidP="00D832E1">
      <w:pPr>
        <w:spacing w:after="0"/>
        <w:rPr>
          <w:rFonts w:ascii="Arial" w:hAnsi="Arial" w:cs="Arial"/>
          <w:b/>
          <w:bCs/>
          <w:lang w:eastAsia="zh-CN"/>
        </w:rPr>
      </w:pPr>
    </w:p>
    <w:p w:rsidR="00D832E1" w:rsidRDefault="00D832E1" w:rsidP="00D832E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D832E1" w:rsidRDefault="00D832E1" w:rsidP="00D832E1">
      <w:pPr>
        <w:spacing w:after="0"/>
        <w:rPr>
          <w:rFonts w:ascii="Arial" w:hAnsi="Arial" w:cs="Arial"/>
          <w:b/>
          <w:bCs/>
          <w:lang w:eastAsia="zh-CN"/>
        </w:rPr>
      </w:pPr>
    </w:p>
    <w:p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D832E1" w:rsidRPr="007F3EC0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bookmarkStart w:id="27" w:name="_Hlk158046753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f_POS_NR_Set_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DlPrsAssistanceDataPerTRP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NR_CellId_Type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integer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p_ExpRSTD_Uncert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 return template (value) NR_DL_PRS_AssistanceDataPerTRP_r16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NR_DL_PRS_AssistanceDataPerTRP_r16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v_DlPrs_AssistanceDataPerTRP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NCGI_r15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CellGlobalId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f_POS_Get_CellGlobalId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ARFCN_ValueNR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FrequencySSB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f_NR_CellInfo_GetFrequencySSB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var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PhysCellId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PhysCellId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f_NR_CellInfo_GetPhysicalCellId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);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var NR_DL_PRS_Periodicity_and_ResourceSetSlotOffset_r16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PeriodicityAndOffset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= f_POS_NR_Set_DlPrsPeriodicityAndOffset_11ms(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select(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p_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){</w:t>
      </w:r>
      <w:proofErr w:type="gramEnd"/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(nr_Cell1) {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v_DlPrs_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cs_DlPrsAssistanceDataPerTRP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(0,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v_PhysCellId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v_CellGlobalId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v_FrequencySSB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cs_NR_DL_PRS_Info_Def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v_PeriodicityAndOffset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0, 0),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p_ExpRSTD_Uncert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); //@sic R5s221043, R5s230101 sic@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(nr_Cell2) {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v_DlPrs_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cs_DlPrsAssistanceDataPerTRP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(1,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v_PhysCellId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v_CellGlobalId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v_FrequencySSB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cs_NR_DL_PRS_Info_Def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v_PeriodicityAndOffset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1, 1),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p_ExpRSTD_Uncert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); //@sic R5s221043, R5s230101 sic@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(nr_Cell3) {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v_DlPrs_</w:t>
      </w:r>
      <w:proofErr w:type="gram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cs_DlPrsAssistanceDataPerTRP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(2,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v_PhysCellId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v_CellGlobalId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v_FrequencySSB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cs_NR_DL_PRS_Info_Def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v_PeriodicityAndOffset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2, 0),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p_ExpRSTD_Uncert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); //@sic R5s221043, R5s230101 sic@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else {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"Invalid Cell ID");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v_DlPrs_AssistanceDataPerTRP</w:t>
      </w:r>
      <w:proofErr w:type="spellEnd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bookmarkEnd w:id="27"/>
    </w:p>
    <w:p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D832E1" w:rsidRPr="00963DA4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D832E1" w:rsidRPr="00963DA4" w:rsidRDefault="00D832E1" w:rsidP="00D832E1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:rsidR="001C6BC1" w:rsidRDefault="001C6BC1" w:rsidP="00B9636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7EF" w:rsidRDefault="000A07EF">
      <w:r>
        <w:separator/>
      </w:r>
    </w:p>
  </w:endnote>
  <w:endnote w:type="continuationSeparator" w:id="0">
    <w:p w:rsidR="000A07EF" w:rsidRDefault="000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EBD" w:rsidRDefault="00036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EBD" w:rsidRDefault="00036E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EBD" w:rsidRDefault="00036E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7EF" w:rsidRDefault="000A07EF">
      <w:r>
        <w:separator/>
      </w:r>
    </w:p>
  </w:footnote>
  <w:footnote w:type="continuationSeparator" w:id="0">
    <w:p w:rsidR="000A07EF" w:rsidRDefault="000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4F2F31"/>
    <w:multiLevelType w:val="hybridMultilevel"/>
    <w:tmpl w:val="59FEDDE6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71230"/>
    <w:multiLevelType w:val="hybridMultilevel"/>
    <w:tmpl w:val="D9007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503DF"/>
    <w:multiLevelType w:val="hybridMultilevel"/>
    <w:tmpl w:val="70B07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C28DC"/>
    <w:multiLevelType w:val="hybridMultilevel"/>
    <w:tmpl w:val="71CC274C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0"/>
  </w:num>
  <w:num w:numId="4">
    <w:abstractNumId w:val="43"/>
  </w:num>
  <w:num w:numId="5">
    <w:abstractNumId w:val="33"/>
  </w:num>
  <w:num w:numId="6">
    <w:abstractNumId w:val="39"/>
  </w:num>
  <w:num w:numId="7">
    <w:abstractNumId w:val="14"/>
  </w:num>
  <w:num w:numId="8">
    <w:abstractNumId w:val="40"/>
  </w:num>
  <w:num w:numId="9">
    <w:abstractNumId w:val="21"/>
  </w:num>
  <w:num w:numId="10">
    <w:abstractNumId w:val="26"/>
  </w:num>
  <w:num w:numId="11">
    <w:abstractNumId w:val="0"/>
  </w:num>
  <w:num w:numId="12">
    <w:abstractNumId w:val="13"/>
  </w:num>
  <w:num w:numId="13">
    <w:abstractNumId w:val="45"/>
  </w:num>
  <w:num w:numId="14">
    <w:abstractNumId w:val="6"/>
  </w:num>
  <w:num w:numId="15">
    <w:abstractNumId w:val="28"/>
  </w:num>
  <w:num w:numId="16">
    <w:abstractNumId w:val="25"/>
  </w:num>
  <w:num w:numId="17">
    <w:abstractNumId w:val="27"/>
  </w:num>
  <w:num w:numId="18">
    <w:abstractNumId w:val="17"/>
  </w:num>
  <w:num w:numId="19">
    <w:abstractNumId w:val="42"/>
  </w:num>
  <w:num w:numId="20">
    <w:abstractNumId w:val="37"/>
  </w:num>
  <w:num w:numId="21">
    <w:abstractNumId w:val="44"/>
  </w:num>
  <w:num w:numId="22">
    <w:abstractNumId w:val="30"/>
  </w:num>
  <w:num w:numId="23">
    <w:abstractNumId w:val="18"/>
  </w:num>
  <w:num w:numId="24">
    <w:abstractNumId w:val="24"/>
  </w:num>
  <w:num w:numId="25">
    <w:abstractNumId w:val="8"/>
  </w:num>
  <w:num w:numId="26">
    <w:abstractNumId w:val="16"/>
  </w:num>
  <w:num w:numId="27">
    <w:abstractNumId w:val="20"/>
  </w:num>
  <w:num w:numId="28">
    <w:abstractNumId w:val="1"/>
  </w:num>
  <w:num w:numId="29">
    <w:abstractNumId w:val="2"/>
  </w:num>
  <w:num w:numId="30">
    <w:abstractNumId w:val="19"/>
  </w:num>
  <w:num w:numId="31">
    <w:abstractNumId w:val="38"/>
  </w:num>
  <w:num w:numId="32">
    <w:abstractNumId w:val="4"/>
  </w:num>
  <w:num w:numId="33">
    <w:abstractNumId w:val="12"/>
  </w:num>
  <w:num w:numId="34">
    <w:abstractNumId w:val="9"/>
  </w:num>
  <w:num w:numId="35">
    <w:abstractNumId w:val="3"/>
  </w:num>
  <w:num w:numId="36">
    <w:abstractNumId w:val="36"/>
  </w:num>
  <w:num w:numId="37">
    <w:abstractNumId w:val="15"/>
  </w:num>
  <w:num w:numId="38">
    <w:abstractNumId w:val="22"/>
  </w:num>
  <w:num w:numId="39">
    <w:abstractNumId w:val="35"/>
  </w:num>
  <w:num w:numId="40">
    <w:abstractNumId w:val="32"/>
  </w:num>
  <w:num w:numId="41">
    <w:abstractNumId w:val="31"/>
  </w:num>
  <w:num w:numId="42">
    <w:abstractNumId w:val="34"/>
  </w:num>
  <w:num w:numId="43">
    <w:abstractNumId w:val="29"/>
  </w:num>
  <w:num w:numId="44">
    <w:abstractNumId w:val="41"/>
  </w:num>
  <w:num w:numId="45">
    <w:abstractNumId w:val="11"/>
  </w:num>
  <w:num w:numId="46">
    <w:abstractNumId w:val="5"/>
  </w:num>
  <w:num w:numId="4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EBD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A80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57E8D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4FA5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E1A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2E1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1FE7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ECE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9CDEA4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6DE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292B002F-6B18-4953-B0A5-3E589ACC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701</Words>
  <Characters>7006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28</cp:revision>
  <cp:lastPrinted>1900-01-01T00:00:00Z</cp:lastPrinted>
  <dcterms:created xsi:type="dcterms:W3CDTF">2023-12-11T10:53:00Z</dcterms:created>
  <dcterms:modified xsi:type="dcterms:W3CDTF">2024-02-06T07:32:00Z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