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BB246" w14:textId="436C33C0" w:rsidR="00E11FE7" w:rsidRDefault="00E11FE7" w:rsidP="00E11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93BE2" w:rsidRPr="00693BE2">
        <w:rPr>
          <w:b/>
          <w:bCs/>
          <w:i/>
          <w:iCs/>
          <w:sz w:val="24"/>
          <w:szCs w:val="24"/>
        </w:rPr>
        <w:t>R5s240137</w:t>
      </w:r>
    </w:p>
    <w:p w14:paraId="6022D9B4" w14:textId="77777777" w:rsidR="00E11FE7" w:rsidRDefault="00000000" w:rsidP="00E11FE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1FE7" w:rsidRPr="00BA51D9">
          <w:rPr>
            <w:b/>
            <w:noProof/>
            <w:sz w:val="24"/>
          </w:rPr>
          <w:t>Online</w:t>
        </w:r>
      </w:fldSimple>
      <w:r w:rsidR="00E11FE7">
        <w:rPr>
          <w:b/>
          <w:noProof/>
          <w:sz w:val="24"/>
        </w:rPr>
        <w:t xml:space="preserve">, </w:t>
      </w:r>
      <w:r w:rsidR="00E11FE7">
        <w:fldChar w:fldCharType="begin"/>
      </w:r>
      <w:r w:rsidR="00E11FE7">
        <w:instrText xml:space="preserve"> DOCPROPERTY  Country  \* MERGEFORMAT </w:instrText>
      </w:r>
      <w:r w:rsidR="00E11FE7">
        <w:fldChar w:fldCharType="end"/>
      </w:r>
      <w:r w:rsidR="00E11FE7">
        <w:rPr>
          <w:b/>
          <w:noProof/>
          <w:sz w:val="24"/>
        </w:rPr>
        <w:t xml:space="preserve">, </w:t>
      </w:r>
      <w:fldSimple w:instr=" DOCPROPERTY  StartDate  \* MERGEFORMAT ">
        <w:r w:rsidR="00E11FE7" w:rsidRPr="00BA51D9">
          <w:rPr>
            <w:b/>
            <w:noProof/>
            <w:sz w:val="24"/>
          </w:rPr>
          <w:t>8th Dec 2023</w:t>
        </w:r>
      </w:fldSimple>
      <w:r w:rsidR="00E11FE7">
        <w:rPr>
          <w:b/>
          <w:noProof/>
          <w:sz w:val="24"/>
        </w:rPr>
        <w:t xml:space="preserve"> - </w:t>
      </w:r>
      <w:fldSimple w:instr=" DOCPROPERTY  EndDate  \* MERGEFORMAT ">
        <w:r w:rsidR="00E11FE7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FE7" w14:paraId="038116C9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6CA06" w14:textId="77777777" w:rsidR="00E11FE7" w:rsidRDefault="00E11FE7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1FE7" w14:paraId="49CEE833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BEE4" w14:textId="77777777" w:rsidR="00E11FE7" w:rsidRDefault="00E11FE7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1FE7" w14:paraId="4A52E66E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ECF49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6C94A600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695EEBAA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83D390" w14:textId="7621F614" w:rsidR="00E11FE7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3876" w:rsidRPr="00410371">
                <w:rPr>
                  <w:b/>
                  <w:noProof/>
                  <w:sz w:val="28"/>
                </w:rPr>
                <w:t>3</w:t>
              </w:r>
              <w:r w:rsidR="00343640">
                <w:rPr>
                  <w:b/>
                  <w:noProof/>
                  <w:sz w:val="28"/>
                </w:rPr>
                <w:t>8</w:t>
              </w:r>
              <w:r w:rsidR="007A3876" w:rsidRPr="00410371">
                <w:rPr>
                  <w:b/>
                  <w:noProof/>
                  <w:sz w:val="28"/>
                </w:rPr>
                <w:t>.</w:t>
              </w:r>
              <w:r w:rsidR="00343640">
                <w:rPr>
                  <w:b/>
                  <w:noProof/>
                  <w:sz w:val="28"/>
                </w:rPr>
                <w:t>523</w:t>
              </w:r>
              <w:r w:rsidR="007A3876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5158305A" w14:textId="77777777" w:rsidR="00E11FE7" w:rsidRDefault="00E11FE7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3BC0B" w14:textId="2F673B84" w:rsidR="00E11FE7" w:rsidRPr="00693BE2" w:rsidRDefault="00693BE2" w:rsidP="00112B7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93BE2">
              <w:rPr>
                <w:rFonts w:cs="Arial"/>
                <w:b/>
                <w:bCs/>
                <w:color w:val="000000"/>
                <w:sz w:val="24"/>
                <w:szCs w:val="24"/>
              </w:rPr>
              <w:t>3362</w:t>
            </w:r>
          </w:p>
        </w:tc>
        <w:tc>
          <w:tcPr>
            <w:tcW w:w="709" w:type="dxa"/>
          </w:tcPr>
          <w:p w14:paraId="2491D98D" w14:textId="77777777" w:rsidR="00E11FE7" w:rsidRDefault="00E11FE7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53AAC0" w14:textId="77777777" w:rsidR="00E11FE7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1FE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CA47E3" w14:textId="77777777" w:rsidR="00E11FE7" w:rsidRDefault="00E11FE7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4BBE3" w14:textId="77777777" w:rsidR="00E11FE7" w:rsidRPr="00410371" w:rsidRDefault="0000000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FE7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8C6EF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31018CE4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12C69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0527172C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86CB04" w14:textId="77777777" w:rsidR="00E11FE7" w:rsidRPr="00F25D98" w:rsidRDefault="00E11FE7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1FE7" w14:paraId="5F1FAC57" w14:textId="77777777" w:rsidTr="00112B75">
        <w:tc>
          <w:tcPr>
            <w:tcW w:w="9641" w:type="dxa"/>
            <w:gridSpan w:val="9"/>
          </w:tcPr>
          <w:p w14:paraId="47B0A7BC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2365A9" w14:textId="77777777" w:rsidR="00E11FE7" w:rsidRDefault="00E11FE7" w:rsidP="00E11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FE7" w14:paraId="0314821C" w14:textId="77777777" w:rsidTr="00112B75">
        <w:tc>
          <w:tcPr>
            <w:tcW w:w="2835" w:type="dxa"/>
          </w:tcPr>
          <w:p w14:paraId="31FFFF5A" w14:textId="77777777" w:rsidR="00E11FE7" w:rsidRDefault="00E11FE7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F3FC4F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329A8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1EC65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6BAC7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84732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04060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927C57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8EACC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01229" w14:textId="77777777" w:rsidR="00E11FE7" w:rsidRDefault="00E11FE7" w:rsidP="00E11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FE7" w14:paraId="55F296E4" w14:textId="77777777" w:rsidTr="00112B75">
        <w:tc>
          <w:tcPr>
            <w:tcW w:w="9640" w:type="dxa"/>
            <w:gridSpan w:val="11"/>
          </w:tcPr>
          <w:p w14:paraId="7D558C41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1EB84CC7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939DA4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37D3C" w14:textId="35520F00" w:rsidR="00E11FE7" w:rsidRDefault="00E71BB6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9E2391" w:rsidRPr="009E2391">
              <w:rPr>
                <w:noProof/>
              </w:rPr>
              <w:t>fl_Check_Rf_Parameters_NRBand_PICS_Supp</w:t>
            </w:r>
          </w:p>
        </w:tc>
      </w:tr>
      <w:tr w:rsidR="00E11FE7" w14:paraId="51300186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1F662A03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68604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048CA419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9B742C1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8AE1F" w14:textId="15CE0DF7" w:rsidR="00E11FE7" w:rsidRDefault="00E10EA0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E11FE7" w14:paraId="6A2BF71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27FF57A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90B1C" w14:textId="77777777"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1FE7" w14:paraId="1BD174BA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3B2A62A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D6250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502806AE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D77B8FE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0D5AC" w14:textId="77777777" w:rsidR="00E11FE7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1FE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11E275" w14:textId="77777777" w:rsidR="00E11FE7" w:rsidRDefault="00E11FE7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9541C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8C7317" w14:textId="1ACF3A6F" w:rsidR="00E11FE7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1FE7">
                <w:rPr>
                  <w:noProof/>
                </w:rPr>
                <w:t>2024-01-</w:t>
              </w:r>
            </w:fldSimple>
            <w:r w:rsidR="00343640">
              <w:rPr>
                <w:noProof/>
              </w:rPr>
              <w:t>1</w:t>
            </w:r>
            <w:r w:rsidR="009E2391">
              <w:rPr>
                <w:noProof/>
              </w:rPr>
              <w:t>8</w:t>
            </w:r>
          </w:p>
        </w:tc>
      </w:tr>
      <w:tr w:rsidR="00E11FE7" w14:paraId="15C62E56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A952C6F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67564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259B7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899E6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4CCEC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7A74FEB9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C6059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391EA1" w14:textId="77777777" w:rsidR="00E11FE7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1F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900B3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9064" w14:textId="77777777" w:rsidR="00E11FE7" w:rsidRDefault="00E11FE7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C4377" w14:textId="77777777" w:rsidR="00E11FE7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1FE7">
                <w:rPr>
                  <w:noProof/>
                </w:rPr>
                <w:t>Rel-17</w:t>
              </w:r>
            </w:fldSimple>
          </w:p>
        </w:tc>
      </w:tr>
      <w:tr w:rsidR="00E11FE7" w14:paraId="158498BB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CFEE2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B11BA" w14:textId="77777777" w:rsidR="00E11FE7" w:rsidRDefault="00E11FE7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D3B628" w14:textId="77777777" w:rsidR="00E11FE7" w:rsidRDefault="00E11FE7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FFEF1B" w14:textId="77777777" w:rsidR="00E11FE7" w:rsidRPr="007C2097" w:rsidRDefault="00E11FE7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1FE7" w14:paraId="6DDB1076" w14:textId="77777777" w:rsidTr="00112B75">
        <w:tc>
          <w:tcPr>
            <w:tcW w:w="1843" w:type="dxa"/>
          </w:tcPr>
          <w:p w14:paraId="1AE40112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9DFCA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01FF35AD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37508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90E88" w14:textId="09D052D0" w:rsidR="00E11FE7" w:rsidRPr="00E46C07" w:rsidRDefault="00E71BB6" w:rsidP="00693BE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According to </w:t>
            </w:r>
            <w:r w:rsidRPr="00E71BB6">
              <w:rPr>
                <w:rFonts w:ascii="Arial" w:hAnsi="Arial" w:cs="Arial"/>
                <w:sz w:val="20"/>
                <w:szCs w:val="20"/>
              </w:rPr>
              <w:t>38.523-1 --&gt; Table 8.2.1.1.1.3.3-</w:t>
            </w:r>
            <w:r>
              <w:rPr>
                <w:rFonts w:ascii="Arial" w:hAnsi="Arial" w:cs="Arial"/>
                <w:sz w:val="20"/>
                <w:szCs w:val="20"/>
              </w:rPr>
              <w:t>5 the txDiversity-r16 is not checked for 8.2.1.1.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E71BB6">
              <w:rPr>
                <w:rFonts w:ascii="Arial" w:hAnsi="Arial" w:cs="Arial"/>
                <w:sz w:val="20"/>
                <w:szCs w:val="20"/>
              </w:rPr>
              <w:t>ENDC</w:t>
            </w:r>
            <w:proofErr w:type="gramEnd"/>
            <w:r w:rsidRPr="00E71BB6">
              <w:rPr>
                <w:rFonts w:ascii="Arial" w:hAnsi="Arial" w:cs="Arial"/>
                <w:sz w:val="20"/>
                <w:szCs w:val="20"/>
              </w:rPr>
              <w:t xml:space="preserve">. In the </w:t>
            </w:r>
            <w:r w:rsidRPr="00E71BB6">
              <w:rPr>
                <w:rFonts w:ascii="Arial" w:hAnsi="Arial" w:cs="Arial"/>
                <w:noProof/>
                <w:sz w:val="20"/>
                <w:szCs w:val="20"/>
              </w:rPr>
              <w:t>fl_Check_Rf_Parameters_NRBand_PICS_Supp it should be only checked for 8.1.5.1.1.NR5GC.</w:t>
            </w:r>
          </w:p>
        </w:tc>
      </w:tr>
      <w:tr w:rsidR="00E11FE7" w14:paraId="0695E46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DF27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FAE13" w14:textId="77777777" w:rsidR="00E11FE7" w:rsidRPr="003854A9" w:rsidRDefault="00E11FE7" w:rsidP="00E11FE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11FE7" w14:paraId="17AAF86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7DA32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F0B8E" w14:textId="4682FAA9" w:rsidR="00E11FE7" w:rsidRPr="003854A9" w:rsidRDefault="00FE5B67" w:rsidP="00693BE2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Corrected </w:t>
            </w:r>
            <w:r w:rsidRPr="009E2391">
              <w:rPr>
                <w:noProof/>
              </w:rPr>
              <w:t>fl_Check_Rf_Parameters_NRBand_PICS_Supp</w:t>
            </w:r>
            <w:r>
              <w:rPr>
                <w:noProof/>
              </w:rPr>
              <w:t xml:space="preserve"> to check txDiversity-r16 only in case of NR5GC test.</w:t>
            </w:r>
          </w:p>
        </w:tc>
      </w:tr>
      <w:tr w:rsidR="00E11FE7" w14:paraId="7281B97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8CC55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399D8" w14:textId="77777777" w:rsidR="00E11FE7" w:rsidRPr="00CF39F2" w:rsidRDefault="00E11FE7" w:rsidP="00E11FE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11FE7" w14:paraId="7D3CD05A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463A4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F75F4" w14:textId="55CBB08A" w:rsidR="00E11FE7" w:rsidRPr="00143E99" w:rsidRDefault="00FE5B67" w:rsidP="00E11FE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TTCN does not correspond to </w:t>
            </w:r>
            <w:r w:rsidRPr="00E71BB6">
              <w:rPr>
                <w:rFonts w:cs="Arial"/>
              </w:rPr>
              <w:t>38.523-1 --&gt; Table 8.2.1.1.1.3.3-</w:t>
            </w:r>
            <w:r>
              <w:rPr>
                <w:rFonts w:cs="Arial"/>
              </w:rPr>
              <w:t>5</w:t>
            </w:r>
          </w:p>
        </w:tc>
      </w:tr>
      <w:tr w:rsidR="00E11FE7" w14:paraId="10CD839B" w14:textId="77777777" w:rsidTr="00112B75">
        <w:tc>
          <w:tcPr>
            <w:tcW w:w="2694" w:type="dxa"/>
            <w:gridSpan w:val="2"/>
          </w:tcPr>
          <w:p w14:paraId="21120E2C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B68307" w14:textId="77777777" w:rsidR="00E11FE7" w:rsidRDefault="00E11FE7" w:rsidP="00E1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35A93F58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E7F8A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FADBE" w14:textId="423F4911" w:rsidR="00E11FE7" w:rsidRDefault="00E71BB6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8.2.1.1.1</w:t>
            </w:r>
            <w:r w:rsidR="00FE5B67">
              <w:rPr>
                <w:noProof/>
              </w:rPr>
              <w:t>.ENDC</w:t>
            </w:r>
          </w:p>
        </w:tc>
      </w:tr>
      <w:tr w:rsidR="00E11FE7" w14:paraId="57AE9D8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FED68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391D6" w14:textId="77777777" w:rsidR="00E11FE7" w:rsidRDefault="00E11FE7" w:rsidP="00E1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549B88F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E1543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A7A5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464BE5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DA59B1" w14:textId="77777777" w:rsidR="00E11FE7" w:rsidRDefault="00E11FE7" w:rsidP="00E1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FE2C5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0489724F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341A0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990A9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F6EDA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C514D" w14:textId="77777777" w:rsidR="00E11FE7" w:rsidRDefault="00E11FE7" w:rsidP="00E1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7C1FB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4A95CDE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2F60D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61C49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7E29D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8B2C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0E8F5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4E536EFE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8FB05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2E26F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57A4A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314B0A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89686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250B990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5D7B8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198B1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5B8316BC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AED33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A8BD3" w14:textId="77777777" w:rsidR="00E11FE7" w:rsidRDefault="00E11FE7" w:rsidP="00E1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1FE7" w:rsidRPr="008863B9" w14:paraId="353F259E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C1884" w14:textId="77777777" w:rsidR="00E11FE7" w:rsidRPr="008863B9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156136" w14:textId="77777777" w:rsidR="00E11FE7" w:rsidRPr="008863B9" w:rsidRDefault="00E11FE7" w:rsidP="00E11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1FE7" w14:paraId="7DF693F5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2DF6F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298A3" w14:textId="77777777" w:rsidR="00E11FE7" w:rsidRDefault="00E11FE7" w:rsidP="00E1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9709AC" w14:textId="77777777" w:rsidR="00E11FE7" w:rsidRDefault="00E11FE7" w:rsidP="00E11FE7">
      <w:pPr>
        <w:rPr>
          <w:noProof/>
        </w:rPr>
      </w:pPr>
    </w:p>
    <w:p w14:paraId="785B0C6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F8EF64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04ACEB" w14:textId="77777777" w:rsidR="009478EE" w:rsidRDefault="009478EE" w:rsidP="009478EE">
      <w:pPr>
        <w:rPr>
          <w:noProof/>
        </w:rPr>
      </w:pPr>
    </w:p>
    <w:p w14:paraId="426A61D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561662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637CD2C" w14:textId="77777777" w:rsidR="00E11FE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1FE7" w:rsidRPr="00525993">
        <w:rPr>
          <w:rFonts w:ascii="Arial" w:hAnsi="Arial" w:cs="Arial"/>
          <w:iCs/>
        </w:rPr>
        <w:t>Table of Contents</w:t>
      </w:r>
      <w:r w:rsidR="00E11FE7">
        <w:tab/>
      </w:r>
      <w:r w:rsidR="00E11FE7">
        <w:fldChar w:fldCharType="begin"/>
      </w:r>
      <w:r w:rsidR="00E11FE7">
        <w:instrText xml:space="preserve"> PAGEREF _Toc155616623 \h </w:instrText>
      </w:r>
      <w:r w:rsidR="00E11FE7">
        <w:fldChar w:fldCharType="separate"/>
      </w:r>
      <w:r w:rsidR="00E11FE7">
        <w:t>2</w:t>
      </w:r>
      <w:r w:rsidR="00E11FE7">
        <w:fldChar w:fldCharType="end"/>
      </w:r>
    </w:p>
    <w:p w14:paraId="25C6CB95" w14:textId="77777777" w:rsidR="00E11FE7" w:rsidRDefault="00E11F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259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259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_Toc155616624 \h </w:instrText>
      </w:r>
      <w:r>
        <w:fldChar w:fldCharType="separate"/>
      </w:r>
      <w:r>
        <w:t>2</w:t>
      </w:r>
      <w:r>
        <w:fldChar w:fldCharType="end"/>
      </w:r>
    </w:p>
    <w:p w14:paraId="567CC841" w14:textId="77777777" w:rsidR="00E11FE7" w:rsidRDefault="00E11F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2599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259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_Toc155616625 \h </w:instrText>
      </w:r>
      <w:r>
        <w:fldChar w:fldCharType="separate"/>
      </w:r>
      <w:r>
        <w:t>2</w:t>
      </w:r>
      <w:r>
        <w:fldChar w:fldCharType="end"/>
      </w:r>
    </w:p>
    <w:p w14:paraId="0C1B3724" w14:textId="77777777" w:rsidR="00E11FE7" w:rsidRDefault="00E11F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2599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25993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_Toc155616626 \h </w:instrText>
      </w:r>
      <w:r>
        <w:fldChar w:fldCharType="separate"/>
      </w:r>
      <w:r>
        <w:t>2</w:t>
      </w:r>
      <w:r>
        <w:fldChar w:fldCharType="end"/>
      </w:r>
    </w:p>
    <w:p w14:paraId="0B1F052C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5616624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016191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21DD6672" w14:textId="3212CFBC" w:rsidR="00D15337" w:rsidRPr="002D5B08" w:rsidRDefault="002D5B08" w:rsidP="002D5B0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1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22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1"/>
      <w:r w:rsidR="00D15337" w:rsidRPr="00576945">
        <w:rPr>
          <w:rFonts w:cs="Arial"/>
          <w:b/>
          <w:lang w:eastAsia="ja-JP"/>
        </w:rPr>
        <w:tab/>
      </w:r>
    </w:p>
    <w:bookmarkEnd w:id="20"/>
    <w:p w14:paraId="45AFE0C8" w14:textId="77777777" w:rsidR="007A73E5" w:rsidRDefault="007A73E5" w:rsidP="007A73E5">
      <w:pPr>
        <w:rPr>
          <w:b/>
          <w:sz w:val="24"/>
          <w:lang w:eastAsia="ja-JP"/>
        </w:rPr>
      </w:pPr>
    </w:p>
    <w:p w14:paraId="074F296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5616625"/>
      <w:r w:rsidRPr="00854C55">
        <w:rPr>
          <w:b/>
        </w:rPr>
        <w:t>Corrections required</w:t>
      </w:r>
      <w:bookmarkEnd w:id="22"/>
      <w:bookmarkEnd w:id="23"/>
      <w:bookmarkEnd w:id="24"/>
    </w:p>
    <w:p w14:paraId="02F53376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5616626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AA7ECB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E8D2" w14:textId="77777777"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878C" w14:textId="536CD83C" w:rsidR="004A40D5" w:rsidRPr="00FA530C" w:rsidRDefault="00E71BB6" w:rsidP="00206ED0">
            <w:pPr>
              <w:pStyle w:val="CRCoverPage"/>
              <w:spacing w:after="0"/>
              <w:rPr>
                <w:noProof/>
              </w:rPr>
            </w:pPr>
            <w:r w:rsidRPr="00E71BB6">
              <w:rPr>
                <w:noProof/>
              </w:rPr>
              <w:t>fl_Check_Rf_Parameters_NRBand_PICS_Supp</w:t>
            </w:r>
          </w:p>
        </w:tc>
      </w:tr>
      <w:tr w:rsidR="004A40D5" w14:paraId="3795570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D13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F560" w14:textId="6FC5DFC1" w:rsidR="006E31A3" w:rsidRPr="00803546" w:rsidRDefault="00D811BD" w:rsidP="00693BE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</w:rPr>
              <w:t xml:space="preserve">According to </w:t>
            </w:r>
            <w:r w:rsidRPr="00E71BB6">
              <w:rPr>
                <w:rFonts w:cs="Arial"/>
              </w:rPr>
              <w:t>38.523-1 --&gt; Table 8.2.1.1.1.3.3-</w:t>
            </w:r>
            <w:r>
              <w:rPr>
                <w:rFonts w:cs="Arial"/>
              </w:rPr>
              <w:t>5 the txDiversity-r16 is not checked for 8.2.1.1.</w:t>
            </w:r>
            <w:proofErr w:type="gramStart"/>
            <w:r>
              <w:rPr>
                <w:rFonts w:cs="Arial"/>
              </w:rPr>
              <w:t>1.</w:t>
            </w:r>
            <w:r w:rsidRPr="00E71BB6">
              <w:rPr>
                <w:rFonts w:cs="Arial"/>
              </w:rPr>
              <w:t>ENDC</w:t>
            </w:r>
            <w:proofErr w:type="gramEnd"/>
            <w:r w:rsidRPr="00E71BB6">
              <w:rPr>
                <w:rFonts w:cs="Arial"/>
              </w:rPr>
              <w:t xml:space="preserve">. In the </w:t>
            </w:r>
            <w:r w:rsidRPr="00E71BB6">
              <w:rPr>
                <w:rFonts w:cs="Arial"/>
                <w:noProof/>
              </w:rPr>
              <w:t>fl_Check_Rf_Parameters_NRBand_PICS_Supp it should be only checked for 8.1.5.1.1.NR5GC.</w:t>
            </w:r>
          </w:p>
        </w:tc>
      </w:tr>
      <w:tr w:rsidR="00AE2F97" w14:paraId="72DFA92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FB83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D07" w14:textId="6F90589F" w:rsidR="00AE2F97" w:rsidRPr="004E36E2" w:rsidRDefault="00D811BD" w:rsidP="00693BE2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Corrected </w:t>
            </w:r>
            <w:r w:rsidRPr="009E2391">
              <w:rPr>
                <w:noProof/>
              </w:rPr>
              <w:t>fl_Check_Rf_Parameters_NRBand_PICS_Supp</w:t>
            </w:r>
            <w:r>
              <w:rPr>
                <w:noProof/>
              </w:rPr>
              <w:t xml:space="preserve"> to check txDiversity-r16 only in case of NR5GC test.</w:t>
            </w:r>
          </w:p>
        </w:tc>
      </w:tr>
      <w:tr w:rsidR="00AE2F97" w14:paraId="624F11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B63C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695" w14:textId="4618A417" w:rsidR="00AE2F97" w:rsidRPr="00CC39F9" w:rsidRDefault="00D811BD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811BD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AE2F97" w14:paraId="5EC11A0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FD85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073" w14:textId="77777777" w:rsidR="00AE2F97" w:rsidRDefault="00AE2F97" w:rsidP="00AE2F9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110EFA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1C71429" w14:textId="77777777"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14:paraId="7D5D6D1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45B5CE4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B94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fl_Check_Rf_Parameters_NRBand_PICS_Supp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60BDC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p_Configuration_Type)</w:t>
            </w:r>
          </w:p>
          <w:p w14:paraId="028FF721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63E11D4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83EFB0" w14:textId="65F0C353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E60B436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353405" w14:textId="688EEE81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if (match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v_Received_NRCapabilityMsg.accessStratumRelease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, (rel16, rel17))) 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/ checks Rel16&amp;17</w:t>
            </w:r>
          </w:p>
          <w:p w14:paraId="7519963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pc_condHandover_r16, v_Found_condHandover_r16)) {</w:t>
            </w:r>
          </w:p>
          <w:p w14:paraId="71A53D4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"pc_condHandover_r16 not correctly set");</w:t>
            </w:r>
          </w:p>
          <w:p w14:paraId="6B2CEA11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51C723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pc_condHandoverFailure_r16, v_Found_condHandoverFailure_r16)) {</w:t>
            </w:r>
          </w:p>
          <w:p w14:paraId="1F56219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"pc_condHandoverFailure_r16 not correctly set");</w:t>
            </w:r>
          </w:p>
          <w:p w14:paraId="46544D0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B1B692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pc_condHandoverTwoTriggerEvents_r16, v_Found_condHandoverTwoTriggerEvents_r16)) {</w:t>
            </w:r>
          </w:p>
          <w:p w14:paraId="559D905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"pc_condHandoverTwoTriggerEvents_r16 not correctly set");</w:t>
            </w:r>
          </w:p>
          <w:p w14:paraId="18B7935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59CC88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pc_condPSCellChange_r16, v_Found_condPSCellChange_r16)) {</w:t>
            </w:r>
          </w:p>
          <w:p w14:paraId="7AC68F6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"pc_condPSCellChange_r16 not correctly set");</w:t>
            </w:r>
          </w:p>
          <w:p w14:paraId="2E79505E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F0D051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pc_multi_sps_r16, v_Found_sps_r16)) {</w:t>
            </w:r>
          </w:p>
          <w:p w14:paraId="3188D5CA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"pc_multi_sps_r16 not correctly set");</w:t>
            </w:r>
          </w:p>
          <w:p w14:paraId="697E743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33DF112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56201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pc_txDiversity_r16, v_Found_txDiversity_r16)) {</w:t>
            </w:r>
          </w:p>
          <w:p w14:paraId="051B244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"pc_txDiversity_r16 not correctly set");</w:t>
            </w:r>
          </w:p>
          <w:p w14:paraId="7D4B5131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D76B4BE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E00C53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9BF52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017B467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v_Received_NRCapabilityMsg.accessStratumRelease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, rel17)) 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/ checks Rel17 only</w:t>
            </w:r>
          </w:p>
          <w:p w14:paraId="48709CD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pc_cg_SDT_r17, v_Found_cg_SDT_r17)) {</w:t>
            </w:r>
          </w:p>
          <w:p w14:paraId="233E0AF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"pc_cg_SDT_r17 not correctly set");</w:t>
            </w:r>
          </w:p>
          <w:p w14:paraId="1E37B9A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AD9917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AF11C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pc_maxNumberPUSCH_TypeA_Repetition_r17, v_Found_maxNumberPUSCH_TypeA_Repetition_r17)) { // @sic R5-233295 sic@</w:t>
            </w:r>
          </w:p>
          <w:p w14:paraId="4249969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"pc_maxNumberPUSCH_TypeA_Repetition_r17 not correctly set");</w:t>
            </w:r>
          </w:p>
          <w:p w14:paraId="1C2331DE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D3CD3AA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pc_puschTypeA_RepetitionsAvailSlot_r17, v_Found_puschTypeA_RepetitionsAvailSlot_r17)) {</w:t>
            </w:r>
          </w:p>
          <w:p w14:paraId="7190D53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"pc_puschTypeA_RepetitionsAvailSlot_r17 not correctly set");</w:t>
            </w:r>
          </w:p>
          <w:p w14:paraId="5C5031C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B92DCA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pc_tb_ProcessingMultiSlotPUSCH_r17, v_Found_tb_ProcessingMultiSlotPUSCH_r17)) {</w:t>
            </w:r>
          </w:p>
          <w:p w14:paraId="1C27334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"pc_tb_ProcessingMultiSlotPUSCH_r17 not correctly set");</w:t>
            </w:r>
          </w:p>
          <w:p w14:paraId="26E7115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992368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pc_tb_ProcessingRepMultiSlotPUSCH_r17, v_Found_tb_ProcessingRepMultiSlotPUSCH_r17)) {</w:t>
            </w:r>
          </w:p>
          <w:p w14:paraId="49431B7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"pc_tb_ProcessingRepMultiSlotPUSCH_r17 not correctly set");</w:t>
            </w:r>
          </w:p>
          <w:p w14:paraId="2E82253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1DB49A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pc_pusch_RepetitionMsg3_r17, v_Found_pusch_RepetitionMsg3_r17)) {</w:t>
            </w:r>
          </w:p>
          <w:p w14:paraId="64A6A51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"pc_pusch_RepetitionMsg3_r17 not correctly set");</w:t>
            </w:r>
          </w:p>
          <w:p w14:paraId="6817B652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0BA619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3FF7F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pc_halfDuplexFDD_TypeA_RedCap_r17, v_HalfDuplexFDD_TypeA_RedCap_r17)) {</w:t>
            </w:r>
          </w:p>
          <w:p w14:paraId="661790A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"pc_halfDuplexFDD_TypeA_RedCap_r17.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115F23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1F94E9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8DBD3DC" w14:textId="4448DC4F" w:rsidR="006B0D2E" w:rsidRPr="00850B74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00752A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3F975A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656C79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BA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fl_Check_Rf_Parameters_NRBand_PICS_Supp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C9885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p_Configuration_Type)</w:t>
            </w:r>
          </w:p>
          <w:p w14:paraId="5F802933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2B98130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9DEB5A" w14:textId="77777777" w:rsid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2B76432" w14:textId="77777777" w:rsidR="00B9636B" w:rsidRDefault="00B9636B" w:rsidP="00B849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29DEE7" w14:textId="77777777" w:rsidR="00D811BD" w:rsidRDefault="00D811BD" w:rsidP="00B849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0A8AA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v_Received_NRCapabilityMsg.accessStratumRelease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, (rel16, rel17))) 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/ checks Rel16&amp;17</w:t>
            </w:r>
          </w:p>
          <w:p w14:paraId="7974F7F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pc_condHandover_r16, v_Found_condHandover_r16)) {</w:t>
            </w:r>
          </w:p>
          <w:p w14:paraId="175A72EA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"pc_condHandover_r16 not correctly set");</w:t>
            </w:r>
          </w:p>
          <w:p w14:paraId="03F731E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D4356C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pc_condHandoverFailure_r16, v_Found_condHandoverFailure_r16)) {</w:t>
            </w:r>
          </w:p>
          <w:p w14:paraId="5B649F3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"pc_condHandoverFailure_r16 not correctly set");</w:t>
            </w:r>
          </w:p>
          <w:p w14:paraId="3E3C6D5A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F3BD8E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pc_condHandoverTwoTriggerEvents_r16, v_Found_condHandoverTwoTriggerEvents_r16)) {</w:t>
            </w:r>
          </w:p>
          <w:p w14:paraId="25FD138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"pc_condHandoverTwoTriggerEvents_r16 not correctly set");</w:t>
            </w:r>
          </w:p>
          <w:p w14:paraId="78E1D97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B60540B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pc_condPSCellChange_r16, v_Found_condPSCellChange_r16)) {</w:t>
            </w:r>
          </w:p>
          <w:p w14:paraId="0984EB4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"pc_condPSCellChange_r16 not correctly set");</w:t>
            </w:r>
          </w:p>
          <w:p w14:paraId="4B4224D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38BE1C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pc_multi_sps_r16, v_Found_sps_r16)) {</w:t>
            </w:r>
          </w:p>
          <w:p w14:paraId="6860BC4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"pc_multi_sps_r16 not correctly set");</w:t>
            </w:r>
          </w:p>
          <w:p w14:paraId="6223996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ABFF0D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D811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p_Configuration_Type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NR_SA) 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only in TC8.1.5.1.1</w:t>
            </w:r>
          </w:p>
          <w:p w14:paraId="0086157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pc_txDiversity_r16, v_Found_txDiversity_r16)) {</w:t>
            </w:r>
          </w:p>
          <w:p w14:paraId="32F2F92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"pc_txDiversity_r16 not correctly set");</w:t>
            </w:r>
          </w:p>
          <w:p w14:paraId="2E4E505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0D6C53B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D811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0FD531B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0E2317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08F44A2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 (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v_Received_NRCapabilityMsg.accessStratumRelease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, rel17)) 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/ checks Rel17 only</w:t>
            </w:r>
          </w:p>
          <w:p w14:paraId="1348B9C2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pc_cg_SDT_r17, v_Found_cg_SDT_r17)) {</w:t>
            </w:r>
          </w:p>
          <w:p w14:paraId="680B05F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"pc_cg_SDT_r17 not correctly set");</w:t>
            </w:r>
          </w:p>
          <w:p w14:paraId="09F0AA4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0C21014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EFD3B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pc_maxNumberPUSCH_TypeA_Repetition_r17, v_Found_maxNumberPUSCH_TypeA_Repetition_r17)) { // @sic R5-233295 sic@</w:t>
            </w:r>
          </w:p>
          <w:p w14:paraId="0E9AD8E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"pc_maxNumberPUSCH_TypeA_Repetition_r17 not correctly set");</w:t>
            </w:r>
          </w:p>
          <w:p w14:paraId="657F9DD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BD7E480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pc_puschTypeA_RepetitionsAvailSlot_r17, v_Found_puschTypeA_RepetitionsAvailSlot_r17)) {</w:t>
            </w:r>
          </w:p>
          <w:p w14:paraId="5465EBB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"pc_puschTypeA_RepetitionsAvailSlot_r17 not correctly set");</w:t>
            </w:r>
          </w:p>
          <w:p w14:paraId="65100CC3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3C693C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pc_tb_ProcessingMultiSlotPUSCH_r17, v_Found_tb_ProcessingMultiSlotPUSCH_r17)) {</w:t>
            </w:r>
          </w:p>
          <w:p w14:paraId="641FBADD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"pc_tb_ProcessingMultiSlotPUSCH_r17 not correctly set");</w:t>
            </w:r>
          </w:p>
          <w:p w14:paraId="3050A95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17E695F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pc_tb_ProcessingRepMultiSlotPUSCH_r17, v_Found_tb_ProcessingRepMultiSlotPUSCH_r17)) {</w:t>
            </w:r>
          </w:p>
          <w:p w14:paraId="099D1C69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"pc_tb_ProcessingRepMultiSlotPUSCH_r17 not correctly set");</w:t>
            </w:r>
          </w:p>
          <w:p w14:paraId="6B5792C7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9A6C3B2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pc_pusch_RepetitionMsg3_r17, v_Found_pusch_RepetitionMsg3_r17)) {</w:t>
            </w:r>
          </w:p>
          <w:p w14:paraId="2DAE509E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"pc_pusch_RepetitionMsg3_r17 not correctly set");</w:t>
            </w:r>
          </w:p>
          <w:p w14:paraId="135785C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FB40EF8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AEF43E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f_NR_CompareCapability_vs_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PICS(</w:t>
            </w:r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pc_halfDuplexFDD_TypeA_RedCap_r17, v_HalfDuplexFDD_TypeA_RedCap_r17)) {</w:t>
            </w:r>
          </w:p>
          <w:p w14:paraId="27DCD88C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,__FILE__, __LINE__, "pc_halfDuplexFDD_TypeA_RedCap_r17. not correctly set"</w:t>
            </w:r>
            <w:proofErr w:type="gramStart"/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E6C4D85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BE6DF46" w14:textId="77777777" w:rsidR="00D811BD" w:rsidRPr="00D811BD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2A7B1A5" w14:textId="63107936" w:rsidR="00D811BD" w:rsidRPr="00AE2F97" w:rsidRDefault="00D811BD" w:rsidP="00D811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11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52809F56" w14:textId="77777777" w:rsidR="00797B49" w:rsidRDefault="00797B49" w:rsidP="00797B4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1A3455C9" w14:textId="77777777"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C4631" w14:textId="77777777" w:rsidR="001B06F1" w:rsidRDefault="001B06F1">
      <w:r>
        <w:separator/>
      </w:r>
    </w:p>
  </w:endnote>
  <w:endnote w:type="continuationSeparator" w:id="0">
    <w:p w14:paraId="1523C4A6" w14:textId="77777777" w:rsidR="001B06F1" w:rsidRDefault="001B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50438" w14:textId="77777777" w:rsidR="00E11FE7" w:rsidRDefault="00E11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5D9B0" w14:textId="77777777" w:rsidR="00E11FE7" w:rsidRDefault="00E11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DF91" w14:textId="77777777" w:rsidR="00E11FE7" w:rsidRDefault="00E11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06965" w14:textId="77777777" w:rsidR="001B06F1" w:rsidRDefault="001B06F1">
      <w:r>
        <w:separator/>
      </w:r>
    </w:p>
  </w:footnote>
  <w:footnote w:type="continuationSeparator" w:id="0">
    <w:p w14:paraId="3862DB2F" w14:textId="77777777" w:rsidR="001B06F1" w:rsidRDefault="001B0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1ADCF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7DA6302" wp14:editId="00150D8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786B19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DA630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4786B19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AFE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2B4F106" wp14:editId="328F4C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BB07B6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4F10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0BB07B6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9130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E6819AD" wp14:editId="3AADE89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96C46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6819A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496C46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73A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C02A5E" wp14:editId="33261F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6201A9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C02A5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6201A9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34E3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889E8EA" wp14:editId="3DB92C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627C4E5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89E8E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627C4E5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E65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3FA8ADB" wp14:editId="3DAD97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B9398C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FA8AD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0B9398C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4F2F31"/>
    <w:multiLevelType w:val="hybridMultilevel"/>
    <w:tmpl w:val="59FEDDE6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230"/>
    <w:multiLevelType w:val="hybridMultilevel"/>
    <w:tmpl w:val="D9007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503DF"/>
    <w:multiLevelType w:val="hybridMultilevel"/>
    <w:tmpl w:val="70B07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934D7"/>
    <w:multiLevelType w:val="hybridMultilevel"/>
    <w:tmpl w:val="81700C22"/>
    <w:lvl w:ilvl="0" w:tplc="EB0022D4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0C28DC"/>
    <w:multiLevelType w:val="hybridMultilevel"/>
    <w:tmpl w:val="71CC274C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3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8594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3075901">
    <w:abstractNumId w:val="23"/>
  </w:num>
  <w:num w:numId="3" w16cid:durableId="78600744">
    <w:abstractNumId w:val="10"/>
  </w:num>
  <w:num w:numId="4" w16cid:durableId="661085859">
    <w:abstractNumId w:val="44"/>
  </w:num>
  <w:num w:numId="5" w16cid:durableId="774640237">
    <w:abstractNumId w:val="34"/>
  </w:num>
  <w:num w:numId="6" w16cid:durableId="17004454">
    <w:abstractNumId w:val="40"/>
  </w:num>
  <w:num w:numId="7" w16cid:durableId="1971548451">
    <w:abstractNumId w:val="14"/>
  </w:num>
  <w:num w:numId="8" w16cid:durableId="2100592185">
    <w:abstractNumId w:val="41"/>
  </w:num>
  <w:num w:numId="9" w16cid:durableId="1080717309">
    <w:abstractNumId w:val="21"/>
  </w:num>
  <w:num w:numId="10" w16cid:durableId="723602978">
    <w:abstractNumId w:val="26"/>
  </w:num>
  <w:num w:numId="11" w16cid:durableId="1824195577">
    <w:abstractNumId w:val="0"/>
  </w:num>
  <w:num w:numId="12" w16cid:durableId="1688673163">
    <w:abstractNumId w:val="13"/>
  </w:num>
  <w:num w:numId="13" w16cid:durableId="649600892">
    <w:abstractNumId w:val="46"/>
  </w:num>
  <w:num w:numId="14" w16cid:durableId="2109234592">
    <w:abstractNumId w:val="6"/>
  </w:num>
  <w:num w:numId="15" w16cid:durableId="675423163">
    <w:abstractNumId w:val="28"/>
  </w:num>
  <w:num w:numId="16" w16cid:durableId="1618097376">
    <w:abstractNumId w:val="25"/>
  </w:num>
  <w:num w:numId="17" w16cid:durableId="1416593211">
    <w:abstractNumId w:val="27"/>
  </w:num>
  <w:num w:numId="18" w16cid:durableId="845246140">
    <w:abstractNumId w:val="17"/>
  </w:num>
  <w:num w:numId="19" w16cid:durableId="1588534412">
    <w:abstractNumId w:val="43"/>
  </w:num>
  <w:num w:numId="20" w16cid:durableId="742605471">
    <w:abstractNumId w:val="38"/>
  </w:num>
  <w:num w:numId="21" w16cid:durableId="145242444">
    <w:abstractNumId w:val="45"/>
  </w:num>
  <w:num w:numId="22" w16cid:durableId="863329520">
    <w:abstractNumId w:val="30"/>
  </w:num>
  <w:num w:numId="23" w16cid:durableId="749081166">
    <w:abstractNumId w:val="18"/>
  </w:num>
  <w:num w:numId="24" w16cid:durableId="1193492830">
    <w:abstractNumId w:val="24"/>
  </w:num>
  <w:num w:numId="25" w16cid:durableId="2012249629">
    <w:abstractNumId w:val="8"/>
  </w:num>
  <w:num w:numId="26" w16cid:durableId="1714815077">
    <w:abstractNumId w:val="16"/>
  </w:num>
  <w:num w:numId="27" w16cid:durableId="1467429675">
    <w:abstractNumId w:val="20"/>
  </w:num>
  <w:num w:numId="28" w16cid:durableId="1939942609">
    <w:abstractNumId w:val="1"/>
  </w:num>
  <w:num w:numId="29" w16cid:durableId="343167643">
    <w:abstractNumId w:val="2"/>
  </w:num>
  <w:num w:numId="30" w16cid:durableId="1003053315">
    <w:abstractNumId w:val="19"/>
  </w:num>
  <w:num w:numId="31" w16cid:durableId="1595898840">
    <w:abstractNumId w:val="39"/>
  </w:num>
  <w:num w:numId="32" w16cid:durableId="736561537">
    <w:abstractNumId w:val="4"/>
  </w:num>
  <w:num w:numId="33" w16cid:durableId="349184423">
    <w:abstractNumId w:val="12"/>
  </w:num>
  <w:num w:numId="34" w16cid:durableId="560025508">
    <w:abstractNumId w:val="9"/>
  </w:num>
  <w:num w:numId="35" w16cid:durableId="278530200">
    <w:abstractNumId w:val="3"/>
  </w:num>
  <w:num w:numId="36" w16cid:durableId="1449161140">
    <w:abstractNumId w:val="37"/>
  </w:num>
  <w:num w:numId="37" w16cid:durableId="864098224">
    <w:abstractNumId w:val="15"/>
  </w:num>
  <w:num w:numId="38" w16cid:durableId="1499272740">
    <w:abstractNumId w:val="22"/>
  </w:num>
  <w:num w:numId="39" w16cid:durableId="1030490746">
    <w:abstractNumId w:val="36"/>
  </w:num>
  <w:num w:numId="40" w16cid:durableId="135487814">
    <w:abstractNumId w:val="33"/>
  </w:num>
  <w:num w:numId="41" w16cid:durableId="1298103453">
    <w:abstractNumId w:val="32"/>
  </w:num>
  <w:num w:numId="42" w16cid:durableId="1518544541">
    <w:abstractNumId w:val="35"/>
  </w:num>
  <w:num w:numId="43" w16cid:durableId="271672890">
    <w:abstractNumId w:val="29"/>
  </w:num>
  <w:num w:numId="44" w16cid:durableId="45489653">
    <w:abstractNumId w:val="42"/>
  </w:num>
  <w:num w:numId="45" w16cid:durableId="1968394653">
    <w:abstractNumId w:val="11"/>
  </w:num>
  <w:num w:numId="46" w16cid:durableId="1657342239">
    <w:abstractNumId w:val="5"/>
  </w:num>
  <w:num w:numId="47" w16cid:durableId="1741948088">
    <w:abstractNumId w:val="7"/>
  </w:num>
  <w:num w:numId="48" w16cid:durableId="1547108664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46F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9B0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890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52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6F1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57E50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312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B724C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5B08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027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640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4A9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E9F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6907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60B3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5C0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323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BE2"/>
    <w:rsid w:val="00693E69"/>
    <w:rsid w:val="00693F56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3754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0D2E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3A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1A53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97B49"/>
    <w:rsid w:val="007A0E0D"/>
    <w:rsid w:val="007A1E6D"/>
    <w:rsid w:val="007A2258"/>
    <w:rsid w:val="007A2600"/>
    <w:rsid w:val="007A2DF8"/>
    <w:rsid w:val="007A3876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A80"/>
    <w:rsid w:val="007C7BAF"/>
    <w:rsid w:val="007D1EE7"/>
    <w:rsid w:val="007D2EE9"/>
    <w:rsid w:val="007D30FD"/>
    <w:rsid w:val="007D3E99"/>
    <w:rsid w:val="007D46DC"/>
    <w:rsid w:val="007D57EE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A1C"/>
    <w:rsid w:val="00964E66"/>
    <w:rsid w:val="009667E8"/>
    <w:rsid w:val="00966D6E"/>
    <w:rsid w:val="009708DA"/>
    <w:rsid w:val="0097191D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391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A4A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952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4FA5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2BFA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E1A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1BD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24DD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0EA0"/>
    <w:rsid w:val="00E11FE7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6C07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ECE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BB6"/>
    <w:rsid w:val="00E71E49"/>
    <w:rsid w:val="00E7248C"/>
    <w:rsid w:val="00E727B3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B7F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5FA6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ECE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5B67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6E9B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DE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Props1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F94E6E-8B0A-4CAD-A64F-76B96D45B9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1596</Words>
  <Characters>9100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2024-01-23T20:37:00Z</dcterms:created>
  <dcterms:modified xsi:type="dcterms:W3CDTF">2024-01-23T20:37:00Z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