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 case 9.1.7.1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0531C" w:rsidR="001E41F3" w:rsidRDefault="00CD70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7B255" w14:textId="77777777" w:rsidR="00CD70D3" w:rsidRDefault="00CD70D3" w:rsidP="00CD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TC 9.1.7.1, the SS transmits Close UE Test Loop Mode B message twice in preamble, first time with IP PDU Delay is set to 0s, and second time it is set to 5s.</w:t>
            </w:r>
          </w:p>
          <w:p w14:paraId="708AA7DE" w14:textId="34B14C08" w:rsidR="001E41F3" w:rsidRDefault="00CD70D3" w:rsidP="00CD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 the IP PDU Delay will be set to 0s, whereas the testcase requirement is 5s.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728C55" w:rsidR="001E41F3" w:rsidRDefault="00CD70D3">
            <w:pPr>
              <w:pStyle w:val="CRCoverPage"/>
              <w:spacing w:after="0"/>
              <w:ind w:left="100"/>
              <w:rPr>
                <w:noProof/>
              </w:rPr>
            </w:pPr>
            <w:r w:rsidRPr="00CD70D3">
              <w:rPr>
                <w:noProof/>
              </w:rPr>
              <w:t>The function call f_NR5GC_Preamble(v_NGC_NASCellA, STATE_IDLE_1A, TEST_LOOPModeB_ON) isreplaced with f_NR5GC_Preamble(v_NGC_NASCellA, STATE_IDLE_1A, TESTModeB_ON).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44DDE" w:rsidR="001E41F3" w:rsidRDefault="00CD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CF1DCC" w:rsidR="001E41F3" w:rsidRDefault="00CD7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9.1.7.1.NR5GC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0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70D3" w:rsidRDefault="00CD70D3" w:rsidP="00CD7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0D2952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70D3" w:rsidRDefault="00CD70D3" w:rsidP="00CD7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70D3" w:rsidRDefault="00CD70D3" w:rsidP="00CD7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0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70D3" w:rsidRDefault="00CD70D3" w:rsidP="00CD7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F6ECAE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70D3" w:rsidRDefault="00CD70D3" w:rsidP="00CD7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70D3" w:rsidRDefault="00CD70D3" w:rsidP="00CD7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70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70D3" w:rsidRDefault="00CD70D3" w:rsidP="00CD7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2AA66" w:rsidR="00CD70D3" w:rsidRDefault="00CD70D3" w:rsidP="00CD7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70D3" w:rsidRDefault="00CD70D3" w:rsidP="00CD7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70D3" w:rsidRDefault="00CD70D3" w:rsidP="00CD7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9221D0" w14:textId="39AB1E6B" w:rsidR="00A217DA" w:rsidRPr="00D83A7A" w:rsidRDefault="00A217DA" w:rsidP="00A217DA">
      <w:pPr>
        <w:pStyle w:val="Title"/>
        <w:jc w:val="left"/>
        <w:rPr>
          <w:rStyle w:val="Emphasis"/>
          <w:rFonts w:cs="Arial"/>
          <w:i w:val="0"/>
          <w:lang w:eastAsia="en-GB"/>
        </w:rPr>
      </w:pPr>
      <w:r>
        <w:rPr>
          <w:noProof/>
        </w:rPr>
        <w:br w:type="page"/>
      </w:r>
      <w:bookmarkStart w:id="1" w:name="_Toc1564735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A86BF22" w14:textId="6CB59D9C" w:rsidR="00A217DA" w:rsidRDefault="00A217D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07292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_Toc156473541 \h </w:instrText>
      </w:r>
      <w:r>
        <w:fldChar w:fldCharType="separate"/>
      </w:r>
      <w:r>
        <w:t>2</w:t>
      </w:r>
      <w:r>
        <w:fldChar w:fldCharType="end"/>
      </w:r>
    </w:p>
    <w:p w14:paraId="6E5F2C81" w14:textId="0B8C416E" w:rsidR="00A217DA" w:rsidRDefault="00A217D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0729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0729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_Toc156473542 \h </w:instrText>
      </w:r>
      <w:r>
        <w:fldChar w:fldCharType="separate"/>
      </w:r>
      <w:r>
        <w:t>3</w:t>
      </w:r>
      <w:r>
        <w:fldChar w:fldCharType="end"/>
      </w:r>
    </w:p>
    <w:p w14:paraId="543B30B2" w14:textId="03C3EAA3" w:rsidR="00A217DA" w:rsidRDefault="00A217D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0729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0729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_Toc156473543 \h </w:instrText>
      </w:r>
      <w:r>
        <w:fldChar w:fldCharType="separate"/>
      </w:r>
      <w:r>
        <w:t>3</w:t>
      </w:r>
      <w:r>
        <w:fldChar w:fldCharType="end"/>
      </w:r>
    </w:p>
    <w:p w14:paraId="7DC802CA" w14:textId="7D199ADE" w:rsidR="00A217DA" w:rsidRDefault="00A217D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0729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0729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_Toc156473544 \h </w:instrText>
      </w:r>
      <w:r>
        <w:fldChar w:fldCharType="separate"/>
      </w:r>
      <w:r>
        <w:t>3</w:t>
      </w:r>
      <w:r>
        <w:fldChar w:fldCharType="end"/>
      </w:r>
    </w:p>
    <w:p w14:paraId="36C98EED" w14:textId="7D1FEF53" w:rsidR="00A217DA" w:rsidRDefault="00A217DA" w:rsidP="00A217D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1F67383" w14:textId="6D7CEE17" w:rsidR="001E41F3" w:rsidRDefault="001E41F3" w:rsidP="00A217DA">
      <w:pPr>
        <w:spacing w:after="0"/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064F1" w14:textId="77777777" w:rsidR="00E05690" w:rsidRDefault="00E05690" w:rsidP="00E0569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800299"/>
      <w:bookmarkStart w:id="4" w:name="_Toc156473542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38CD34E9" w14:textId="1643DC42" w:rsidR="00E05690" w:rsidRDefault="00E05690" w:rsidP="00E0569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05690">
        <w:rPr>
          <w:rFonts w:ascii="Segoe UI" w:hAnsi="Segoe UI" w:cs="Segoe UI"/>
          <w:color w:val="002060"/>
          <w:lang w:val="en-US" w:eastAsia="en-GB"/>
        </w:rPr>
        <w:t>This document lists all the changes needed to correct issues in the ATS iwd-TTCN3-B2022-09_D23wk49 related to the title of this CR.</w:t>
      </w:r>
    </w:p>
    <w:p w14:paraId="3373B3CC" w14:textId="77777777" w:rsidR="00E05690" w:rsidRDefault="00E05690" w:rsidP="00E0569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C52843">
        <w:rPr>
          <w:rFonts w:ascii="Segoe UI" w:hAnsi="Segoe UI" w:cs="Segoe UI"/>
          <w:color w:val="002060"/>
          <w:lang w:val="en-US" w:eastAsia="en-GB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Pr="00C52843">
        <w:rPr>
          <w:rFonts w:ascii="Segoe UI" w:hAnsi="Segoe UI" w:cs="Segoe UI"/>
          <w:color w:val="002060"/>
          <w:lang w:val="en-US" w:eastAsia="en-GB"/>
        </w:rPr>
        <w:t>mohit.kanchan@keysight.com</w:t>
      </w:r>
    </w:p>
    <w:p w14:paraId="78C57B30" w14:textId="77777777" w:rsidR="00E05690" w:rsidRPr="00854C55" w:rsidRDefault="00E05690" w:rsidP="00E0569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5800300"/>
      <w:bookmarkStart w:id="8" w:name="_Toc156473543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  <w:bookmarkEnd w:id="8"/>
    </w:p>
    <w:p w14:paraId="4B13D7B9" w14:textId="77777777" w:rsidR="00E05690" w:rsidRDefault="00E05690" w:rsidP="00E0569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55800301"/>
      <w:bookmarkStart w:id="10" w:name="_Toc156473544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05690" w14:paraId="23C376AD" w14:textId="77777777" w:rsidTr="003B2870">
        <w:trPr>
          <w:trHeight w:val="447"/>
        </w:trPr>
        <w:tc>
          <w:tcPr>
            <w:tcW w:w="1985" w:type="dxa"/>
          </w:tcPr>
          <w:p w14:paraId="5347B4A4" w14:textId="77777777" w:rsidR="00E05690" w:rsidRPr="00E751F5" w:rsidRDefault="00E05690" w:rsidP="003B287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E9C8A8" w14:textId="77777777" w:rsidR="00E05690" w:rsidRPr="00114A77" w:rsidRDefault="00E05690" w:rsidP="003B2870">
            <w:pPr>
              <w:pStyle w:val="CRCoverPage"/>
              <w:spacing w:after="0"/>
              <w:rPr>
                <w:noProof/>
              </w:rPr>
            </w:pPr>
            <w:r w:rsidRPr="00114A77">
              <w:rPr>
                <w:noProof/>
              </w:rPr>
              <w:t>f_TC_9_1_7_1_NR5GC</w:t>
            </w:r>
          </w:p>
        </w:tc>
      </w:tr>
      <w:tr w:rsidR="00E05690" w14:paraId="75D35339" w14:textId="77777777" w:rsidTr="003B2870">
        <w:trPr>
          <w:trHeight w:val="452"/>
        </w:trPr>
        <w:tc>
          <w:tcPr>
            <w:tcW w:w="1985" w:type="dxa"/>
          </w:tcPr>
          <w:p w14:paraId="1CAC93AE" w14:textId="77777777" w:rsidR="00E05690" w:rsidRPr="00E751F5" w:rsidRDefault="00E05690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AA4E78" w14:textId="1F3D6563" w:rsidR="00E05690" w:rsidRDefault="00E05690" w:rsidP="003B2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TC 9.1.7.1, the SS transmits Close UE Test Loop Mode B message twice in preamble</w:t>
            </w:r>
            <w:r w:rsidR="005064A7">
              <w:rPr>
                <w:noProof/>
              </w:rPr>
              <w:t>, first time with</w:t>
            </w:r>
            <w:r>
              <w:rPr>
                <w:noProof/>
              </w:rPr>
              <w:t xml:space="preserve"> IP PDU Delay is set to 0s, and </w:t>
            </w:r>
            <w:r w:rsidR="005064A7">
              <w:rPr>
                <w:noProof/>
              </w:rPr>
              <w:t>second time</w:t>
            </w:r>
            <w:r>
              <w:rPr>
                <w:noProof/>
              </w:rPr>
              <w:t xml:space="preserve"> it is set to 5s.</w:t>
            </w:r>
          </w:p>
          <w:p w14:paraId="57912207" w14:textId="68B3DD4E" w:rsidR="00E05690" w:rsidRPr="00114A77" w:rsidRDefault="0060468A" w:rsidP="003B2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</w:t>
            </w:r>
            <w:r w:rsidR="00E05690">
              <w:rPr>
                <w:noProof/>
              </w:rPr>
              <w:t xml:space="preserve"> the IP PDU Delay </w:t>
            </w:r>
            <w:r>
              <w:rPr>
                <w:noProof/>
              </w:rPr>
              <w:t xml:space="preserve">will be set </w:t>
            </w:r>
            <w:r w:rsidR="00E05690">
              <w:rPr>
                <w:noProof/>
              </w:rPr>
              <w:t>to 0s, whereas the testcase requirement is 5s.</w:t>
            </w:r>
          </w:p>
        </w:tc>
      </w:tr>
      <w:tr w:rsidR="00E05690" w14:paraId="0AFC0D75" w14:textId="77777777" w:rsidTr="003B2870">
        <w:tc>
          <w:tcPr>
            <w:tcW w:w="1985" w:type="dxa"/>
          </w:tcPr>
          <w:p w14:paraId="472CB0C9" w14:textId="77777777" w:rsidR="00E05690" w:rsidRPr="00E751F5" w:rsidRDefault="00E05690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86EB42" w14:textId="4386C1DF" w:rsidR="00E05690" w:rsidRPr="00114A77" w:rsidRDefault="00CD70D3" w:rsidP="003B28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call f</w:t>
            </w:r>
            <w:r w:rsidR="00E05690" w:rsidRPr="00114A77">
              <w:rPr>
                <w:noProof/>
              </w:rPr>
              <w:t>_NR5GC_Preamble(v_NGC_NASCellA, STATE_IDLE_1A, TEST_LOOPModeB_ON)</w:t>
            </w:r>
            <w:r>
              <w:rPr>
                <w:noProof/>
              </w:rPr>
              <w:t xml:space="preserve"> is</w:t>
            </w:r>
            <w:r w:rsidR="00E05690" w:rsidRPr="00114A77">
              <w:rPr>
                <w:noProof/>
              </w:rPr>
              <w:t>replaced with f_NR5GC_Preamble(v_NGC_NASCellA, STATE_IDLE_1A, TESTModeB_ON)</w:t>
            </w:r>
            <w:r>
              <w:rPr>
                <w:noProof/>
              </w:rPr>
              <w:t>.</w:t>
            </w:r>
          </w:p>
        </w:tc>
      </w:tr>
      <w:tr w:rsidR="00E05690" w14:paraId="6BC3DA1D" w14:textId="77777777" w:rsidTr="003B2870">
        <w:tc>
          <w:tcPr>
            <w:tcW w:w="1985" w:type="dxa"/>
          </w:tcPr>
          <w:p w14:paraId="029D0A1D" w14:textId="77777777" w:rsidR="00E05690" w:rsidRPr="00E751F5" w:rsidRDefault="00E05690" w:rsidP="003B287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D99AE62" w14:textId="39D3CE2B" w:rsidR="00E05690" w:rsidRPr="00E751F5" w:rsidRDefault="00CD70D3" w:rsidP="003B2870">
            <w:pPr>
              <w:spacing w:after="0"/>
              <w:rPr>
                <w:rFonts w:ascii="Arial" w:hAnsi="Arial" w:cs="Arial"/>
                <w:noProof/>
              </w:rPr>
            </w:pPr>
            <w:r w:rsidRPr="00CD70D3">
              <w:rPr>
                <w:rFonts w:ascii="Arial" w:hAnsi="Arial" w:cs="Arial"/>
                <w:noProof/>
              </w:rPr>
              <w:t>Service_Request_NR5GC.ttcn</w:t>
            </w:r>
          </w:p>
        </w:tc>
      </w:tr>
      <w:tr w:rsidR="00E05690" w:rsidRPr="00E751F5" w14:paraId="4946A54C" w14:textId="77777777" w:rsidTr="003B2870">
        <w:tc>
          <w:tcPr>
            <w:tcW w:w="1985" w:type="dxa"/>
          </w:tcPr>
          <w:p w14:paraId="53938CAF" w14:textId="77777777" w:rsidR="00E05690" w:rsidRPr="00E751F5" w:rsidRDefault="00E05690" w:rsidP="003B287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89030B" w14:textId="77777777" w:rsidR="00E05690" w:rsidRPr="00E751F5" w:rsidRDefault="00E05690" w:rsidP="003B2870">
            <w:pPr>
              <w:rPr>
                <w:rFonts w:ascii="Arial" w:hAnsi="Arial"/>
                <w:highlight w:val="cyan"/>
              </w:rPr>
            </w:pPr>
          </w:p>
        </w:tc>
      </w:tr>
    </w:tbl>
    <w:p w14:paraId="36402874" w14:textId="77777777" w:rsidR="00E05690" w:rsidRDefault="00E05690" w:rsidP="00E05690">
      <w:pPr>
        <w:rPr>
          <w:noProof/>
        </w:rPr>
      </w:pPr>
    </w:p>
    <w:p w14:paraId="565CCDCB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05690" w14:paraId="1C1F5D8B" w14:textId="77777777" w:rsidTr="003B28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D4EA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rFonts w:ascii="Segoe UI" w:hAnsi="Segoe UI" w:cs="Segoe UI"/>
                <w:color w:val="002060"/>
                <w:lang w:val="en-US" w:eastAsia="en-GB"/>
              </w:rPr>
              <w:t xml:space="preserve">  </w:t>
            </w:r>
            <w:r w:rsidRPr="00A4572B">
              <w:rPr>
                <w:noProof/>
              </w:rPr>
              <w:t>function f_TC_9_1_7_1_NR5GC() runs on NR5GC_PTC</w:t>
            </w:r>
          </w:p>
          <w:p w14:paraId="2EA7EBA0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{</w:t>
            </w:r>
          </w:p>
          <w:p w14:paraId="7B073210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//Service request / IDLE mode uplink user data transport / Rejected / Restricted service area</w:t>
            </w:r>
          </w:p>
          <w:p w14:paraId="5E1880F4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var NR_CellId_Type v_NGC_NASCellA := f_NR5GC_MapNASCell(ngc_CellA, NG_AllCellsOnSamePLMN); //@sic R5-196055 sic@</w:t>
            </w:r>
          </w:p>
          <w:p w14:paraId="6D17F544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//var NR_CellId_Type v_NGC_NASCellB := f_NR5GC_MapNASCell(ngc_CellB, NG_AllCellsOnSamePLMN);</w:t>
            </w:r>
          </w:p>
          <w:p w14:paraId="4B292FBB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061906DB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f_NR5GC_Init_NAS(NR_1);</w:t>
            </w:r>
          </w:p>
          <w:p w14:paraId="0928C4F2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7C183307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//Create and configure cells</w:t>
            </w:r>
          </w:p>
          <w:p w14:paraId="476A9FCF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f_NR_CellConfig_Def(v_NGC_NASCellA);</w:t>
            </w:r>
          </w:p>
          <w:p w14:paraId="6081A33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//f_NR_CellConfig_Def(v_NGC_NASCellB);</w:t>
            </w:r>
          </w:p>
          <w:p w14:paraId="6860293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</w:t>
            </w:r>
          </w:p>
          <w:p w14:paraId="4C1AC6FA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//Preamble</w:t>
            </w:r>
          </w:p>
          <w:p w14:paraId="3A50390A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f_NR5GC_Preamble(v_NGC_NASCellA, STATE_IDLE_1A, </w:t>
            </w:r>
            <w:r w:rsidRPr="008856E8">
              <w:rPr>
                <w:noProof/>
                <w:highlight w:val="yellow"/>
              </w:rPr>
              <w:t>TEST_LOOPModeB_ON</w:t>
            </w:r>
            <w:r w:rsidRPr="00A4572B">
              <w:rPr>
                <w:noProof/>
              </w:rPr>
              <w:t>); // @sic R5s200087 sic@</w:t>
            </w:r>
          </w:p>
          <w:p w14:paraId="32A914C4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f_NR5GC_RRC_ConnectedState3N_Def(v_NGC_NASCellA, TEST_LOOPModeB_ON, -, '05'O);</w:t>
            </w:r>
          </w:p>
          <w:p w14:paraId="1B8E7EC5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</w:t>
            </w:r>
          </w:p>
          <w:p w14:paraId="44A1FDB2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//Main test body</w:t>
            </w:r>
          </w:p>
          <w:p w14:paraId="158E5D00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fl_TC_9_1_7_1_Body();</w:t>
            </w:r>
          </w:p>
          <w:p w14:paraId="1192797B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3B4B2B2A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 Finish</w:t>
            </w:r>
          </w:p>
          <w:p w14:paraId="4DC3CF09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f_NR_Postamble(v_NGC_NASCellA, STATE_IDLE_1A); //@sic R5s200087 sic@</w:t>
            </w:r>
          </w:p>
          <w:p w14:paraId="6BEA71DF" w14:textId="77777777" w:rsidR="00E05690" w:rsidRPr="00DF0A06" w:rsidRDefault="00E05690" w:rsidP="003B2870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4572B">
              <w:rPr>
                <w:noProof/>
              </w:rPr>
              <w:t xml:space="preserve">  }</w:t>
            </w:r>
          </w:p>
        </w:tc>
      </w:tr>
    </w:tbl>
    <w:p w14:paraId="7A5455C4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</w:p>
    <w:p w14:paraId="106B29DB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</w:p>
    <w:p w14:paraId="7A316E87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</w:p>
    <w:p w14:paraId="556A252E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</w:p>
    <w:p w14:paraId="64214487" w14:textId="77777777" w:rsidR="00E05690" w:rsidRDefault="00E05690" w:rsidP="00E0569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05690" w14:paraId="1BCA0289" w14:textId="77777777" w:rsidTr="003B287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1AE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function f_TC_9_1_7_1_NR5GC() runs on NR5GC_PTC</w:t>
            </w:r>
          </w:p>
          <w:p w14:paraId="4C34CCF7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{</w:t>
            </w:r>
          </w:p>
          <w:p w14:paraId="20A80A35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//Service request / IDLE mode uplink user data transport / Rejected / Restricted service area</w:t>
            </w:r>
          </w:p>
          <w:p w14:paraId="699C4B00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var NR_CellId_Type v_NGC_NASCellA := f_NR5GC_MapNASCell(ngc_CellA, NG_AllCellsOnSamePLMN); //@sic R5-196055 sic@</w:t>
            </w:r>
          </w:p>
          <w:p w14:paraId="2BF61E3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//var NR_CellId_Type v_NGC_NASCellB := f_NR5GC_MapNASCell(ngc_CellB, NG_AllCellsOnSamePLMN);</w:t>
            </w:r>
          </w:p>
          <w:p w14:paraId="1BF2B878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499B90CF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f_NR5GC_Init_NAS(NR_1);</w:t>
            </w:r>
          </w:p>
          <w:p w14:paraId="700F3E65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13D9A9C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//Create and configure cells</w:t>
            </w:r>
          </w:p>
          <w:p w14:paraId="2053A963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f_NR_CellConfig_Def(v_NGC_NASCellA);</w:t>
            </w:r>
          </w:p>
          <w:p w14:paraId="4496103C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//f_NR_CellConfig_Def(v_NGC_NASCellB);</w:t>
            </w:r>
          </w:p>
          <w:p w14:paraId="4BF99C65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</w:t>
            </w:r>
          </w:p>
          <w:p w14:paraId="41F1BD49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//Preamble</w:t>
            </w:r>
          </w:p>
          <w:p w14:paraId="71F77741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f_NR5GC_Preamble(v_NGC_NASCellA, STATE_IDLE_1A, </w:t>
            </w:r>
            <w:r w:rsidRPr="008856E8">
              <w:rPr>
                <w:noProof/>
                <w:highlight w:val="yellow"/>
              </w:rPr>
              <w:t>TESTModeB_ON</w:t>
            </w:r>
            <w:r w:rsidRPr="00A4572B">
              <w:rPr>
                <w:noProof/>
              </w:rPr>
              <w:t>); // @sic R5s200087 sic@</w:t>
            </w:r>
          </w:p>
          <w:p w14:paraId="3DA6DB5F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f_NR5GC_RRC_ConnectedState3N_Def(v_NGC_NASCellA, TEST_LOOPModeB_ON, -, '05'O);</w:t>
            </w:r>
          </w:p>
          <w:p w14:paraId="453A8E93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</w:t>
            </w:r>
          </w:p>
          <w:p w14:paraId="727C66AE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//Main test body</w:t>
            </w:r>
          </w:p>
          <w:p w14:paraId="297C13C7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fl_TC_9_1_7_1_Body();</w:t>
            </w:r>
          </w:p>
          <w:p w14:paraId="180F88CB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</w:p>
          <w:p w14:paraId="26FFA2DF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// Finish</w:t>
            </w:r>
          </w:p>
          <w:p w14:paraId="381817A9" w14:textId="77777777" w:rsidR="00E05690" w:rsidRPr="00A4572B" w:rsidRDefault="00E05690" w:rsidP="003B2870">
            <w:pPr>
              <w:pStyle w:val="CRCoverPage"/>
              <w:spacing w:after="0"/>
              <w:rPr>
                <w:noProof/>
              </w:rPr>
            </w:pPr>
            <w:r w:rsidRPr="00A4572B">
              <w:rPr>
                <w:noProof/>
              </w:rPr>
              <w:t xml:space="preserve">    f_NR_Postamble(v_NGC_NASCellA, STATE_IDLE_1A); //@sic R5s200087 sic@</w:t>
            </w:r>
          </w:p>
          <w:p w14:paraId="0F506F49" w14:textId="77777777" w:rsidR="00E05690" w:rsidRPr="00DF0A06" w:rsidRDefault="00E05690" w:rsidP="003B2870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 w:rsidRPr="00A4572B">
              <w:rPr>
                <w:noProof/>
              </w:rPr>
              <w:t xml:space="preserve">  }</w:t>
            </w:r>
          </w:p>
        </w:tc>
      </w:tr>
    </w:tbl>
    <w:p w14:paraId="2FD01265" w14:textId="77777777" w:rsidR="00E05690" w:rsidRDefault="00E05690" w:rsidP="00E05690">
      <w:pPr>
        <w:rPr>
          <w:noProof/>
        </w:rPr>
      </w:pPr>
    </w:p>
    <w:p w14:paraId="5C5E7140" w14:textId="77777777" w:rsidR="00E05690" w:rsidRDefault="00E05690" w:rsidP="00E0569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64DF8" w14:textId="77777777" w:rsidR="00E1551A" w:rsidRDefault="00E1551A">
      <w:r>
        <w:separator/>
      </w:r>
    </w:p>
  </w:endnote>
  <w:endnote w:type="continuationSeparator" w:id="0">
    <w:p w14:paraId="5AAA8ED4" w14:textId="77777777" w:rsidR="00E1551A" w:rsidRDefault="00E15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4C567" w14:textId="77777777" w:rsidR="00E1551A" w:rsidRDefault="00E1551A">
      <w:r>
        <w:separator/>
      </w:r>
    </w:p>
  </w:footnote>
  <w:footnote w:type="continuationSeparator" w:id="0">
    <w:p w14:paraId="56E4E577" w14:textId="77777777" w:rsidR="00E1551A" w:rsidRDefault="00E15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8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F22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8277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64A7"/>
    <w:rsid w:val="0051580D"/>
    <w:rsid w:val="00547111"/>
    <w:rsid w:val="00592D74"/>
    <w:rsid w:val="005E2C44"/>
    <w:rsid w:val="0060468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7D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0D3"/>
    <w:rsid w:val="00D03F9A"/>
    <w:rsid w:val="00D06D51"/>
    <w:rsid w:val="00D24991"/>
    <w:rsid w:val="00D50255"/>
    <w:rsid w:val="00D66520"/>
    <w:rsid w:val="00DE34CF"/>
    <w:rsid w:val="00E05690"/>
    <w:rsid w:val="00E13F3D"/>
    <w:rsid w:val="00E1551A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05690"/>
    <w:rPr>
      <w:rFonts w:ascii="Arial" w:hAnsi="Arial"/>
      <w:lang w:val="en-GB" w:eastAsia="en-US"/>
    </w:rPr>
  </w:style>
  <w:style w:type="character" w:styleId="Emphasis">
    <w:name w:val="Emphasis"/>
    <w:qFormat/>
    <w:rsid w:val="00A217DA"/>
    <w:rPr>
      <w:i/>
      <w:iCs/>
    </w:rPr>
  </w:style>
  <w:style w:type="paragraph" w:styleId="Title">
    <w:name w:val="Title"/>
    <w:basedOn w:val="Normal"/>
    <w:next w:val="Normal"/>
    <w:link w:val="TitleChar"/>
    <w:qFormat/>
    <w:rsid w:val="00A217D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217DA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2024-01-18T12:23:00Z</dcterms:created>
  <dcterms:modified xsi:type="dcterms:W3CDTF">2024-01-18T12:32:00Z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R5s240119</vt:lpwstr>
  </property>
  <property fmtid="{D5CDD505-2E9C-101B-9397-08002B2CF9AE}" pid="10" name="Spec#">
    <vt:lpwstr>38.523-3</vt:lpwstr>
  </property>
  <property fmtid="{D5CDD505-2E9C-101B-9397-08002B2CF9AE}" pid="11" name="Cr#">
    <vt:lpwstr>3351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NR5GC test case 9.1.7.1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2024-01-17</vt:lpwstr>
  </property>
  <property fmtid="{D5CDD505-2E9C-101B-9397-08002B2CF9AE}" pid="20" name="Release">
    <vt:lpwstr>Rel-17</vt:lpwstr>
  </property>
</Properties>
</file>