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2DDF57BC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A02ED7" w:rsidRPr="00A02ED7">
        <w:rPr>
          <w:rFonts w:cs="Arial"/>
          <w:b/>
          <w:bCs/>
          <w:i/>
          <w:iCs/>
          <w:sz w:val="24"/>
          <w:szCs w:val="24"/>
        </w:rPr>
        <w:t>R5s240106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75D7B13" w:rsidR="00D86314" w:rsidRPr="003C4E4F" w:rsidRDefault="00A02ED7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02ED7">
              <w:rPr>
                <w:rFonts w:cs="Arial"/>
                <w:b/>
                <w:bCs/>
                <w:sz w:val="24"/>
                <w:szCs w:val="24"/>
              </w:rPr>
              <w:t>3344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AABFA6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0A142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EDE6EC1" w:rsidR="00D86314" w:rsidRPr="003C4E4F" w:rsidRDefault="00AA18F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Correction</w:t>
            </w:r>
            <w:r w:rsidR="00B75574" w:rsidRPr="00B75574">
              <w:rPr>
                <w:rFonts w:cs="Arial"/>
              </w:rPr>
              <w:t xml:space="preserve"> of Rel-17 </w:t>
            </w:r>
            <w:proofErr w:type="spellStart"/>
            <w:r w:rsidR="00B75574" w:rsidRPr="00B75574">
              <w:rPr>
                <w:rFonts w:cs="Arial"/>
              </w:rPr>
              <w:t>eNS</w:t>
            </w:r>
            <w:proofErr w:type="spellEnd"/>
            <w:r w:rsidR="00B75574" w:rsidRPr="00B75574">
              <w:rPr>
                <w:rFonts w:cs="Arial"/>
              </w:rPr>
              <w:t xml:space="preserve"> test case 10.1.8.</w:t>
            </w:r>
            <w:r>
              <w:rPr>
                <w:rFonts w:cs="Arial"/>
              </w:rPr>
              <w:t>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BB8E7A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2F5219" w:rsidRPr="002F5219">
              <w:rPr>
                <w:rFonts w:cs="Arial"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B0F2C88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01</w:t>
            </w:r>
            <w:r w:rsidRPr="003C4E4F">
              <w:rPr>
                <w:rFonts w:cs="Arial"/>
              </w:rPr>
              <w:t>-</w:t>
            </w:r>
            <w:r w:rsidR="00AA18FC">
              <w:rPr>
                <w:rFonts w:cs="Arial"/>
              </w:rPr>
              <w:t>10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425927B" w:rsidR="00D86314" w:rsidRPr="003C4E4F" w:rsidRDefault="00AA18F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3E379" w14:textId="77777777" w:rsidR="00091A52" w:rsidRPr="00091A52" w:rsidRDefault="00091A52" w:rsidP="00091A52">
            <w:pPr>
              <w:rPr>
                <w:rFonts w:ascii="Arial" w:hAnsi="Arial" w:cs="Arial"/>
                <w:noProof/>
                <w:lang w:val="en-SG"/>
              </w:rPr>
            </w:pPr>
            <w:r w:rsidRPr="00091A52">
              <w:rPr>
                <w:rFonts w:ascii="Arial" w:hAnsi="Arial" w:cs="Arial"/>
                <w:noProof/>
                <w:lang w:val="en-SG"/>
              </w:rPr>
              <w:t>1.</w:t>
            </w:r>
            <w:r w:rsidRPr="00091A52">
              <w:rPr>
                <w:rFonts w:ascii="Arial" w:hAnsi="Arial" w:cs="Arial"/>
                <w:noProof/>
                <w:lang w:val="en-SG"/>
              </w:rPr>
              <w:tab/>
              <w:t xml:space="preserve">At step1, step3a, step9 and step14 UE may face issue while raising PDUSessionEstablishmentReq with same DNN name which is already established on preamble step as pc_APN_ID_Internet. So its recommended to use different DNN tsc_RandomAPN to trigger a PDU session WITH S-NSSAI. </w:t>
            </w:r>
          </w:p>
          <w:p w14:paraId="62D715B8" w14:textId="5B5A88E6" w:rsidR="00D86314" w:rsidRPr="003C4E4F" w:rsidRDefault="00091A52" w:rsidP="00091A52">
            <w:pPr>
              <w:rPr>
                <w:rFonts w:ascii="Arial" w:hAnsi="Arial" w:cs="Arial"/>
              </w:rPr>
            </w:pPr>
            <w:r w:rsidRPr="00091A52">
              <w:rPr>
                <w:rFonts w:ascii="Arial" w:hAnsi="Arial" w:cs="Arial"/>
                <w:noProof/>
                <w:lang w:val="en-SG"/>
              </w:rPr>
              <w:t>2.</w:t>
            </w:r>
            <w:r w:rsidRPr="00091A52">
              <w:rPr>
                <w:rFonts w:ascii="Arial" w:hAnsi="Arial" w:cs="Arial"/>
                <w:noProof/>
                <w:lang w:val="en-SG"/>
              </w:rPr>
              <w:tab/>
              <w:t>At step 11 and step16a DNN name is not needed because its not getting evaluated on later steps on f_NR5GC_PDUSessionEstablishment and f_Check_NG_PDUSessionEstablishmentReq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A479BE" w14:textId="77777777" w:rsidR="00091A52" w:rsidRDefault="00091A52" w:rsidP="00091A5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Modified </w:t>
            </w:r>
            <w:proofErr w:type="spellStart"/>
            <w:r>
              <w:rPr>
                <w:rFonts w:cs="Arial"/>
                <w:lang w:eastAsia="zh-CN"/>
              </w:rPr>
              <w:t>dnn</w:t>
            </w:r>
            <w:proofErr w:type="spellEnd"/>
            <w:r>
              <w:rPr>
                <w:rFonts w:cs="Arial"/>
                <w:lang w:eastAsia="zh-CN"/>
              </w:rPr>
              <w:t xml:space="preserve"> value with </w:t>
            </w:r>
            <w:proofErr w:type="spellStart"/>
            <w:r w:rsidRPr="00910AEA">
              <w:rPr>
                <w:rFonts w:cs="Arial"/>
                <w:lang w:eastAsia="zh-CN"/>
              </w:rPr>
              <w:t>tsc_RandomAPN</w:t>
            </w:r>
            <w:proofErr w:type="spellEnd"/>
          </w:p>
          <w:p w14:paraId="08F5CDAE" w14:textId="1AC889AD" w:rsidR="00D86314" w:rsidRPr="003C4E4F" w:rsidRDefault="00091A52" w:rsidP="00091A5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proofErr w:type="spellStart"/>
            <w:r>
              <w:rPr>
                <w:rFonts w:cs="Arial"/>
                <w:lang w:eastAsia="zh-CN"/>
              </w:rPr>
              <w:t>dnn</w:t>
            </w:r>
            <w:proofErr w:type="spellEnd"/>
            <w:r>
              <w:rPr>
                <w:rFonts w:cs="Arial"/>
                <w:lang w:eastAsia="zh-CN"/>
              </w:rPr>
              <w:t xml:space="preserve"> value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22624B34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Test </w:t>
            </w:r>
            <w:r w:rsidR="00AA18FC">
              <w:rPr>
                <w:rFonts w:cs="Arial"/>
                <w:noProof/>
              </w:rPr>
              <w:t xml:space="preserve">may fail 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E557AC4" w:rsidR="00D86314" w:rsidRPr="003C4E4F" w:rsidRDefault="00663F9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10.1.8.</w:t>
            </w:r>
            <w:r w:rsidR="00AA18FC">
              <w:rPr>
                <w:rFonts w:cs="Arial"/>
                <w:szCs w:val="18"/>
              </w:rPr>
              <w:t>1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03BDF5B0" w14:textId="77777777" w:rsidR="00917593" w:rsidRPr="003C4E4F" w:rsidRDefault="00917593" w:rsidP="00917593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5362264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29871B62" w14:textId="77777777" w:rsidR="00917593" w:rsidRPr="00613C17" w:rsidRDefault="00917593" w:rsidP="009175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613C17">
        <w:rPr>
          <w:rFonts w:cs="Arial"/>
        </w:rPr>
        <w:t xml:space="preserve">This document lists all the changes needed to correct issues in the ATS </w:t>
      </w:r>
      <w:r w:rsidRPr="00613C17">
        <w:rPr>
          <w:rFonts w:cs="Arial"/>
          <w:lang w:eastAsia="ja-JP"/>
        </w:rPr>
        <w:t xml:space="preserve">iwd-TTCN3-B2022-09_D23wk49 </w:t>
      </w:r>
      <w:r w:rsidRPr="00613C17">
        <w:rPr>
          <w:rFonts w:cs="Arial"/>
        </w:rPr>
        <w:t>related to the title of this CR.</w:t>
      </w:r>
    </w:p>
    <w:p w14:paraId="3F324C27" w14:textId="77777777" w:rsidR="00917593" w:rsidRPr="002F1211" w:rsidRDefault="00917593" w:rsidP="009175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FF"/>
          <w:u w:val="single"/>
          <w:lang w:eastAsia="ja-JP"/>
        </w:rPr>
      </w:pPr>
      <w:r w:rsidRPr="00613C17">
        <w:rPr>
          <w:rFonts w:cs="Arial"/>
          <w:b/>
          <w:sz w:val="24"/>
          <w:lang w:eastAsia="ja-JP"/>
        </w:rPr>
        <w:t>Contact:</w:t>
      </w:r>
      <w:r w:rsidRPr="00613C17">
        <w:rPr>
          <w:rFonts w:cs="Arial"/>
          <w:b/>
          <w:sz w:val="24"/>
          <w:lang w:eastAsia="ja-JP"/>
        </w:rPr>
        <w:tab/>
      </w:r>
      <w:bookmarkStart w:id="3" w:name="_Hlk90298041"/>
      <w:r w:rsidRPr="00613C17">
        <w:rPr>
          <w:rFonts w:cs="Arial"/>
          <w:sz w:val="24"/>
          <w:lang w:eastAsia="ja-JP"/>
        </w:rPr>
        <w:t>Kalahasti, Narendra</w:t>
      </w:r>
      <w:r w:rsidRPr="00613C17">
        <w:rPr>
          <w:rFonts w:cs="Arial"/>
          <w:sz w:val="24"/>
          <w:lang w:eastAsia="ja-JP"/>
        </w:rPr>
        <w:br/>
      </w:r>
      <w:r w:rsidRPr="00613C17">
        <w:rPr>
          <w:rFonts w:cs="Arial"/>
          <w:b/>
          <w:lang w:eastAsia="ja-JP"/>
        </w:rPr>
        <w:tab/>
      </w:r>
      <w:hyperlink r:id="rId13" w:history="1">
        <w:r w:rsidRPr="00613C17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5C652CD2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A18FC" w:rsidRPr="00AA18FC">
              <w:rPr>
                <w:rFonts w:ascii="Arial" w:hAnsi="Arial" w:cs="Arial"/>
              </w:rPr>
              <w:t xml:space="preserve">fl_TC_10_1_8_1_Body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6A7C" w14:textId="1D6D67EF" w:rsidR="00910AEA" w:rsidRPr="00910AEA" w:rsidRDefault="00910AEA" w:rsidP="00390FC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zh-CN"/>
              </w:rPr>
            </w:pPr>
            <w:r w:rsidRPr="00910AEA">
              <w:rPr>
                <w:rFonts w:ascii="Arial" w:hAnsi="Arial" w:cs="Arial"/>
                <w:lang w:eastAsia="zh-CN"/>
              </w:rPr>
              <w:t xml:space="preserve">At step1, step3a, step9 and step14 UE may face issue while raising </w:t>
            </w:r>
            <w:proofErr w:type="spellStart"/>
            <w:r w:rsidRPr="00910AEA">
              <w:rPr>
                <w:rFonts w:ascii="Arial" w:hAnsi="Arial" w:cs="Arial"/>
                <w:lang w:eastAsia="zh-CN"/>
              </w:rPr>
              <w:t>PDUSessionEstablishmentReq</w:t>
            </w:r>
            <w:proofErr w:type="spellEnd"/>
            <w:r w:rsidRPr="00910AEA">
              <w:rPr>
                <w:rFonts w:ascii="Arial" w:hAnsi="Arial" w:cs="Arial"/>
                <w:lang w:eastAsia="zh-CN"/>
              </w:rPr>
              <w:t xml:space="preserve"> with same DNN name which is already established on preamble step as </w:t>
            </w:r>
            <w:proofErr w:type="spellStart"/>
            <w:r w:rsidRPr="00910AEA">
              <w:rPr>
                <w:rFonts w:ascii="Arial" w:hAnsi="Arial" w:cs="Arial"/>
                <w:lang w:eastAsia="zh-CN"/>
              </w:rPr>
              <w:t>pc_APN_ID_Internet</w:t>
            </w:r>
            <w:proofErr w:type="spellEnd"/>
            <w:r w:rsidRPr="00910AEA">
              <w:rPr>
                <w:rFonts w:ascii="Arial" w:hAnsi="Arial" w:cs="Arial"/>
                <w:lang w:eastAsia="zh-CN"/>
              </w:rPr>
              <w:t xml:space="preserve">. </w:t>
            </w:r>
            <w:proofErr w:type="gramStart"/>
            <w:r w:rsidRPr="00910AEA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Pr="00910AEA">
              <w:rPr>
                <w:rFonts w:ascii="Arial" w:hAnsi="Arial" w:cs="Arial"/>
                <w:lang w:eastAsia="zh-CN"/>
              </w:rPr>
              <w:t xml:space="preserve"> its recommended to use different DNN </w:t>
            </w:r>
            <w:proofErr w:type="spellStart"/>
            <w:r w:rsidRPr="00910AEA">
              <w:rPr>
                <w:rFonts w:cs="Arial"/>
                <w:lang w:eastAsia="zh-CN"/>
              </w:rPr>
              <w:t>tsc_RandomAPN</w:t>
            </w:r>
            <w:proofErr w:type="spellEnd"/>
            <w:r w:rsidRPr="00910AEA">
              <w:rPr>
                <w:rFonts w:ascii="Arial" w:hAnsi="Arial" w:cs="Arial"/>
                <w:lang w:eastAsia="zh-CN"/>
              </w:rPr>
              <w:t xml:space="preserve"> to trigger a PDU session WITH S-NSSAI. </w:t>
            </w:r>
          </w:p>
          <w:p w14:paraId="6C976AD1" w14:textId="258CC339" w:rsidR="007D30F8" w:rsidRPr="00910AEA" w:rsidRDefault="00910AEA" w:rsidP="00390FC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Pr="00910AEA">
              <w:rPr>
                <w:rFonts w:ascii="Arial" w:hAnsi="Arial" w:cs="Arial"/>
                <w:lang w:eastAsia="zh-CN"/>
              </w:rPr>
              <w:t xml:space="preserve">t step 11 and step16a DNN name is not needed because </w:t>
            </w:r>
            <w:proofErr w:type="spellStart"/>
            <w:r w:rsidRPr="00910AEA">
              <w:rPr>
                <w:rFonts w:ascii="Arial" w:hAnsi="Arial" w:cs="Arial"/>
                <w:lang w:eastAsia="zh-CN"/>
              </w:rPr>
              <w:t>its</w:t>
            </w:r>
            <w:proofErr w:type="spellEnd"/>
            <w:r w:rsidRPr="00910AEA">
              <w:rPr>
                <w:rFonts w:ascii="Arial" w:hAnsi="Arial" w:cs="Arial"/>
                <w:lang w:eastAsia="zh-CN"/>
              </w:rPr>
              <w:t xml:space="preserve"> not getting evaluated on later steps on f_NR5GC_PDUSessionEstablishment and </w:t>
            </w:r>
            <w:proofErr w:type="spellStart"/>
            <w:r w:rsidRPr="00910AEA">
              <w:rPr>
                <w:rFonts w:ascii="Arial" w:hAnsi="Arial" w:cs="Arial"/>
              </w:rPr>
              <w:t>f_Check_NG_PDUSessionEstablishmentReq</w:t>
            </w:r>
            <w:proofErr w:type="spellEnd"/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96D" w14:textId="2BCE871C" w:rsidR="005A016A" w:rsidRDefault="00A038D1" w:rsidP="00091A5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Modified </w:t>
            </w:r>
            <w:proofErr w:type="spellStart"/>
            <w:r w:rsidR="00AA18FC">
              <w:rPr>
                <w:rFonts w:cs="Arial"/>
                <w:lang w:eastAsia="zh-CN"/>
              </w:rPr>
              <w:t>dnn</w:t>
            </w:r>
            <w:proofErr w:type="spellEnd"/>
            <w:r w:rsidR="00AA18FC">
              <w:rPr>
                <w:rFonts w:cs="Arial"/>
                <w:lang w:eastAsia="zh-CN"/>
              </w:rPr>
              <w:t xml:space="preserve"> value with </w:t>
            </w:r>
            <w:proofErr w:type="spellStart"/>
            <w:r w:rsidR="00910AEA" w:rsidRPr="00910AEA">
              <w:rPr>
                <w:rFonts w:cs="Arial"/>
                <w:lang w:eastAsia="zh-CN"/>
              </w:rPr>
              <w:t>tsc_RandomAPN</w:t>
            </w:r>
            <w:proofErr w:type="spellEnd"/>
          </w:p>
          <w:p w14:paraId="08EAC771" w14:textId="6094AE61" w:rsidR="00910AEA" w:rsidRPr="005A016A" w:rsidRDefault="00910AEA" w:rsidP="00091A5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proofErr w:type="spellStart"/>
            <w:r>
              <w:rPr>
                <w:rFonts w:cs="Arial"/>
                <w:lang w:eastAsia="zh-CN"/>
              </w:rPr>
              <w:t>dnn</w:t>
            </w:r>
            <w:proofErr w:type="spellEnd"/>
            <w:r>
              <w:rPr>
                <w:rFonts w:cs="Arial"/>
                <w:lang w:eastAsia="zh-CN"/>
              </w:rPr>
              <w:t xml:space="preserve"> value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7143592"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ACD" w14:textId="77777777" w:rsidR="00AA18FC" w:rsidRPr="00AA18FC" w:rsidRDefault="00222A02" w:rsidP="00AA18FC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696BFD" w:rsidRPr="00696BFD">
              <w:rPr>
                <w:rFonts w:ascii="Arial" w:hAnsi="Arial" w:cs="Arial"/>
              </w:rPr>
              <w:t xml:space="preserve">   </w:t>
            </w:r>
            <w:r w:rsidR="00E7418E" w:rsidRPr="00E7418E">
              <w:rPr>
                <w:rFonts w:ascii="Arial" w:hAnsi="Arial" w:cs="Arial"/>
              </w:rPr>
              <w:t xml:space="preserve">  </w:t>
            </w:r>
            <w:r w:rsidR="0005081E" w:rsidRPr="0005081E">
              <w:rPr>
                <w:rFonts w:ascii="Arial" w:hAnsi="Arial" w:cs="Arial"/>
              </w:rPr>
              <w:t xml:space="preserve">  </w:t>
            </w:r>
            <w:r w:rsidR="00AA18FC" w:rsidRPr="00AA18FC">
              <w:rPr>
                <w:rFonts w:ascii="Arial" w:hAnsi="Arial" w:cs="Arial"/>
              </w:rPr>
              <w:t xml:space="preserve">  function fl_TC_10_1_8_1_</w:t>
            </w:r>
            <w:proofErr w:type="gramStart"/>
            <w:r w:rsidR="00AA18FC" w:rsidRPr="00AA18FC">
              <w:rPr>
                <w:rFonts w:ascii="Arial" w:hAnsi="Arial" w:cs="Arial"/>
              </w:rPr>
              <w:t>Body(</w:t>
            </w:r>
            <w:proofErr w:type="gramEnd"/>
            <w:r w:rsidR="00AA18FC" w:rsidRPr="00AA18FC">
              <w:rPr>
                <w:rFonts w:ascii="Arial" w:hAnsi="Arial" w:cs="Arial"/>
              </w:rPr>
              <w:t>) runs on NR5GC_PTC</w:t>
            </w:r>
          </w:p>
          <w:p w14:paraId="10FDD3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{</w:t>
            </w:r>
          </w:p>
          <w:p w14:paraId="74B2B3A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NR_CellId_Type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v_NGC_</w:t>
            </w:r>
            <w:proofErr w:type="gramStart"/>
            <w:r w:rsidRPr="00AA18FC">
              <w:rPr>
                <w:rFonts w:ascii="Arial" w:hAnsi="Arial" w:cs="Arial"/>
              </w:rPr>
              <w:t>NASCellA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f_NR5GC_MapNASCell(</w:t>
            </w:r>
            <w:proofErr w:type="spellStart"/>
            <w:r w:rsidRPr="00AA18FC">
              <w:rPr>
                <w:rFonts w:ascii="Arial" w:hAnsi="Arial" w:cs="Arial"/>
              </w:rPr>
              <w:t>ngc_CellA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NG_AllCellsOnSamePLMN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06A26A7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GSM_MobilityInfo_Type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v_GSM_</w:t>
            </w:r>
            <w:proofErr w:type="gramStart"/>
            <w:r w:rsidRPr="00AA18FC">
              <w:rPr>
                <w:rFonts w:ascii="Arial" w:hAnsi="Arial" w:cs="Arial"/>
              </w:rPr>
              <w:t>MobilityInfo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1FDAAFE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GSM_MobilityInfo_Type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239AB02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NR_RadioBearerId_Type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SRB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0065428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charstring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NSSAI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f_ConvertS_NSSAI_ForATCommand</w:t>
            </w:r>
            <w:proofErr w:type="spellEnd"/>
            <w:r w:rsidRPr="00AA18FC">
              <w:rPr>
                <w:rFonts w:ascii="Arial" w:hAnsi="Arial" w:cs="Arial"/>
              </w:rPr>
              <w:t xml:space="preserve"> (cs_S_NSSAI_SST1eMBB);</w:t>
            </w:r>
          </w:p>
          <w:p w14:paraId="47B5236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template (value) GPRS_Timer3 v_BackOffTimer_Step3and</w:t>
            </w:r>
            <w:proofErr w:type="gramStart"/>
            <w:r w:rsidRPr="00AA18FC">
              <w:rPr>
                <w:rFonts w:ascii="Arial" w:hAnsi="Arial" w:cs="Arial"/>
              </w:rPr>
              <w:t>6 :</w:t>
            </w:r>
            <w:proofErr w:type="gramEnd"/>
            <w:r w:rsidRPr="00AA18FC">
              <w:rPr>
                <w:rFonts w:ascii="Arial" w:hAnsi="Arial" w:cs="Arial"/>
              </w:rPr>
              <w:t>= cs_GPRS_Timer2_3_IEI('37'O, '101'B, '00011'B);</w:t>
            </w:r>
          </w:p>
          <w:p w14:paraId="0B1B3C4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A18FC">
              <w:rPr>
                <w:rFonts w:ascii="Arial" w:hAnsi="Arial" w:cs="Arial"/>
              </w:rPr>
              <w:t>NG_NAS_DL_Pdu_Type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2EE3165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58DD4FE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NG_NAS_UL_Message_Type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3D4EA57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ProcedureTransactionIdentifier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'00'O;</w:t>
            </w:r>
          </w:p>
          <w:p w14:paraId="0D2E6C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timer </w:t>
            </w:r>
            <w:proofErr w:type="spellStart"/>
            <w:r w:rsidRPr="00AA18FC">
              <w:rPr>
                <w:rFonts w:ascii="Arial" w:hAnsi="Arial" w:cs="Arial"/>
              </w:rPr>
              <w:t>t_</w:t>
            </w:r>
            <w:proofErr w:type="gramStart"/>
            <w:r w:rsidRPr="00AA18FC">
              <w:rPr>
                <w:rFonts w:ascii="Arial" w:hAnsi="Arial" w:cs="Arial"/>
              </w:rPr>
              <w:t>Wait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48FA7DB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4CB548A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SRB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tsc_NR_RbId_SRB2;</w:t>
            </w:r>
          </w:p>
          <w:p w14:paraId="61B19FA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</w:p>
          <w:p w14:paraId="7646100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78E2826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24B1DF4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); //AT command to trigger a PDU session WITH S-NSSAI // @sic R5s230356 sic@</w:t>
            </w:r>
          </w:p>
          <w:p w14:paraId="56CF2DE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6521274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3ED7EC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09256EE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C1CB99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5087A4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61478DB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1113BD6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D560D2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gramStart"/>
            <w:r w:rsidRPr="00AA18FC">
              <w:rPr>
                <w:rFonts w:ascii="Arial" w:hAnsi="Arial" w:cs="Arial"/>
              </w:rPr>
              <w:t>?,</w:t>
            </w:r>
            <w:proofErr w:type="gramEnd"/>
            <w:r w:rsidRPr="00AA18FC">
              <w:rPr>
                <w:rFonts w:ascii="Arial" w:hAnsi="Arial" w:cs="Arial"/>
              </w:rPr>
              <w:t xml:space="preserve"> //S-NSSAI present</w:t>
            </w:r>
          </w:p>
          <w:p w14:paraId="294391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2026FB7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1288FFA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{</w:t>
            </w:r>
          </w:p>
          <w:p w14:paraId="2CC5AA0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"PDU Session Establishment Message Failed");</w:t>
            </w:r>
          </w:p>
          <w:p w14:paraId="3619878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0C70C82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v_ReceivedAsp.Signalling.Nas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Pdu.PiggybackedPduList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5DBAEA3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66B8115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3E7E8D9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180A1F1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75865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7545D07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AA18FC">
              <w:rPr>
                <w:rFonts w:ascii="Arial" w:hAnsi="Arial" w:cs="Arial"/>
              </w:rPr>
              <w:t>v_PTI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cs_GMM_GSM_Cause</w:t>
            </w:r>
            <w:proofErr w:type="spellEnd"/>
            <w:r w:rsidRPr="00AA18FC">
              <w:rPr>
                <w:rFonts w:ascii="Arial" w:hAnsi="Arial" w:cs="Arial"/>
              </w:rPr>
              <w:t xml:space="preserve"> (omit, '01000101'B), v_BackOffTimer_Step3and6);</w:t>
            </w:r>
          </w:p>
          <w:p w14:paraId="125A8BF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SRB.send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cas_NR_SRB_NasPdu_</w:t>
            </w:r>
            <w:proofErr w:type="gramStart"/>
            <w:r w:rsidRPr="00AA18FC">
              <w:rPr>
                <w:rFonts w:ascii="Arial" w:hAnsi="Arial" w:cs="Arial"/>
              </w:rPr>
              <w:t>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)));</w:t>
            </w:r>
          </w:p>
          <w:p w14:paraId="36B95C6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0019A53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3A"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72E32C3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, -, -, -, -, -, -, LOCAL_CNF_REQUIRED); // @sic R5s230217 sic@ // @sic R5s230356 sic@ // @sic R5-233404, R5s230789 sic@</w:t>
            </w:r>
          </w:p>
          <w:p w14:paraId="1024AEB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6A4ED36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</w:t>
            </w:r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6D120AF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683B5DB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4886903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6D5869C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</w:t>
            </w:r>
            <w:proofErr w:type="gramStart"/>
            <w:r w:rsidRPr="00AA18FC">
              <w:rPr>
                <w:rFonts w:ascii="Arial" w:hAnsi="Arial" w:cs="Arial"/>
              </w:rPr>
              <w:t>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73DF97B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63CB406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0771DCC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362F645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5329DB6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07D2472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28FF482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647FDC7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183A2C2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4");</w:t>
            </w:r>
          </w:p>
          <w:p w14:paraId="0ABBD8D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637A645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6967DB8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05CE0C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f_NR_RRCRelease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1627B78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CB8F80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f_NR_UE_</w:t>
            </w:r>
            <w:proofErr w:type="gramStart"/>
            <w:r w:rsidRPr="00AA18FC">
              <w:rPr>
                <w:rFonts w:ascii="Arial" w:hAnsi="Arial" w:cs="Arial"/>
              </w:rPr>
              <w:t>DeRegisterOnSwitchOff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, STATE_IDLE_1A);</w:t>
            </w:r>
          </w:p>
          <w:p w14:paraId="2F102F0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AE8535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</w:t>
            </w:r>
            <w:proofErr w:type="gramStart"/>
            <w:r w:rsidRPr="00AA18FC">
              <w:rPr>
                <w:rFonts w:ascii="Arial" w:hAnsi="Arial" w:cs="Arial"/>
              </w:rPr>
              <w:t>SwitchOnAndResetIMS(</w:t>
            </w:r>
            <w:proofErr w:type="gramEnd"/>
            <w:r w:rsidRPr="00AA18FC">
              <w:rPr>
                <w:rFonts w:ascii="Arial" w:hAnsi="Arial" w:cs="Arial"/>
              </w:rPr>
              <w:t>);</w:t>
            </w:r>
          </w:p>
          <w:p w14:paraId="5DD214D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F77171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f_NR5GC_RRC_IdleState1N_</w:t>
            </w:r>
            <w:proofErr w:type="gramStart"/>
            <w:r w:rsidRPr="00AA18FC">
              <w:rPr>
                <w:rFonts w:ascii="Arial" w:hAnsi="Arial" w:cs="Arial"/>
              </w:rPr>
              <w:t>Def(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-, </w:t>
            </w:r>
            <w:proofErr w:type="spellStart"/>
            <w:r w:rsidRPr="00AA18FC">
              <w:rPr>
                <w:rFonts w:ascii="Arial" w:hAnsi="Arial" w:cs="Arial"/>
              </w:rPr>
              <w:t>noRrcConnectionRelease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76BE692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1D60C0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0B97A42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</w:t>
            </w:r>
            <w:r w:rsidRPr="00AA18FC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, -, -, -, -, -, -, LOCAL_CNF_REQUIRED); //AT command to trigger a PDU session WITH S-NSSAI // @sic R5s230356, R5s230789 sic@</w:t>
            </w:r>
          </w:p>
          <w:p w14:paraId="53808C6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59783B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</w:t>
            </w:r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20A5878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094E3EA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19C5A3D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4E2B6AE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</w:t>
            </w:r>
            <w:proofErr w:type="gramStart"/>
            <w:r w:rsidRPr="00AA18FC">
              <w:rPr>
                <w:rFonts w:ascii="Arial" w:hAnsi="Arial" w:cs="Arial"/>
              </w:rPr>
              <w:t>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72B0630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3D2DD5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7B82A45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5DE7143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05004D6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77A5B80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2B913E4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7E0E247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7F9AF0A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10");</w:t>
            </w:r>
          </w:p>
          <w:p w14:paraId="760F32A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4017E20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6F45FB0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6ABC445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 with same S-NSSAI which was used in Step 1, after 1 minute since end of Step 10.</w:t>
            </w:r>
          </w:p>
          <w:p w14:paraId="5397715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</w:t>
            </w:r>
            <w:proofErr w:type="gramStart"/>
            <w:r w:rsidRPr="00AA18FC">
              <w:rPr>
                <w:rFonts w:ascii="Arial" w:hAnsi="Arial" w:cs="Arial"/>
              </w:rPr>
              <w:t>Delay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60.0); //Wait for 1 minute</w:t>
            </w:r>
          </w:p>
          <w:p w14:paraId="73E3CA0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</w:t>
            </w:r>
            <w:r w:rsidRPr="00AA18FC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); //Now trigger a PDU session WITH S-NSSAI used in Step 1 // @sic R5s230356 sic@</w:t>
            </w:r>
          </w:p>
          <w:p w14:paraId="04C9796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12 - 13"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0444E8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, 1); // @sic R5s230217 sic@</w:t>
            </w:r>
          </w:p>
          <w:p w14:paraId="178625A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12 - 13");</w:t>
            </w:r>
          </w:p>
          <w:p w14:paraId="10604F5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9D183B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f_NR5GC_MobileInfo_GetNoOfSessions()+1,</w:t>
            </w:r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r w:rsidRPr="00AA18FC">
              <w:rPr>
                <w:rFonts w:ascii="Arial" w:hAnsi="Arial" w:cs="Arial"/>
              </w:rPr>
              <w:t>); // @sic R5s230356 sic@</w:t>
            </w:r>
          </w:p>
          <w:p w14:paraId="55B7EB8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"Steps 15"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BD2D21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31D36DF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172F596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0E84A93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125D828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865F23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                                              -,-,-,-,</w:t>
            </w:r>
          </w:p>
          <w:p w14:paraId="6A0A6BD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omit, //S-NSSAI not present // @sic R5-233404 sic@</w:t>
            </w:r>
          </w:p>
          <w:p w14:paraId="2CD80FF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77E9500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4CB0A39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{</w:t>
            </w:r>
          </w:p>
          <w:p w14:paraId="2F81B45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"PDU Session Establishment Message Failed");</w:t>
            </w:r>
          </w:p>
          <w:p w14:paraId="1DF08CE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305A5A3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v_ReceivedAsp.Signalling.Nas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Pdu.PiggybackedPduList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1543400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4FFC1C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15E95FD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350E17D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78B4718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AA18FC">
              <w:rPr>
                <w:rFonts w:ascii="Arial" w:hAnsi="Arial" w:cs="Arial"/>
              </w:rPr>
              <w:t>v_PTI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cs_GMM_GSM_Cause</w:t>
            </w:r>
            <w:proofErr w:type="spellEnd"/>
            <w:r w:rsidRPr="00AA18FC">
              <w:rPr>
                <w:rFonts w:ascii="Arial" w:hAnsi="Arial" w:cs="Arial"/>
              </w:rPr>
              <w:t xml:space="preserve"> (omit, '01000101'B), v_BackOffTimer_Step3and6);</w:t>
            </w:r>
          </w:p>
          <w:p w14:paraId="3D75637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SRB.send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cas_NR_SRB_NasPdu_</w:t>
            </w:r>
            <w:proofErr w:type="gramStart"/>
            <w:r w:rsidRPr="00AA18FC">
              <w:rPr>
                <w:rFonts w:ascii="Arial" w:hAnsi="Arial" w:cs="Arial"/>
              </w:rPr>
              <w:t>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)));</w:t>
            </w:r>
          </w:p>
          <w:p w14:paraId="5B7601C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</w:p>
          <w:p w14:paraId="592F33E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16A"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2E7852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pc_APN_ID_Internet</w:t>
            </w:r>
            <w:proofErr w:type="spellEnd"/>
            <w:r w:rsidRPr="00AA18FC">
              <w:rPr>
                <w:rFonts w:ascii="Arial" w:hAnsi="Arial" w:cs="Arial"/>
              </w:rPr>
              <w:t>, -, -, -, -, -, -, -, -, -, LOCAL_CNF_REQUIRED); // @sic R5s230217 sic@ // @sic R5s230356 sic@ // @sic R5-233404, R5s230789 sic@</w:t>
            </w:r>
          </w:p>
          <w:p w14:paraId="06ED022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D77DD0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</w:t>
            </w:r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0A67E82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4F41B95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2770400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18545AC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</w:t>
            </w:r>
            <w:proofErr w:type="gramStart"/>
            <w:r w:rsidRPr="00AA18FC">
              <w:rPr>
                <w:rFonts w:ascii="Arial" w:hAnsi="Arial" w:cs="Arial"/>
              </w:rPr>
              <w:t>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772C4EA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9D230E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0FAA549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147C4D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7FAB3CC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67486E0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60B299A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3EBD669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  {</w:t>
            </w:r>
          </w:p>
          <w:p w14:paraId="0315C7A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17");</w:t>
            </w:r>
          </w:p>
          <w:p w14:paraId="759879B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7581BE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0D81386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315DAC5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f_NR_RRCRelease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71A99F8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22091826" w14:textId="13591B84" w:rsidR="00574BDF" w:rsidRPr="003C4E4F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} //End of test body of TC_10_1_8_1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66C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function fl_TC_10_1_8_1_</w:t>
            </w:r>
            <w:proofErr w:type="gramStart"/>
            <w:r w:rsidRPr="00AA18FC">
              <w:rPr>
                <w:rFonts w:ascii="Arial" w:hAnsi="Arial" w:cs="Arial"/>
              </w:rPr>
              <w:t>Body(</w:t>
            </w:r>
            <w:proofErr w:type="gramEnd"/>
            <w:r w:rsidRPr="00AA18FC">
              <w:rPr>
                <w:rFonts w:ascii="Arial" w:hAnsi="Arial" w:cs="Arial"/>
              </w:rPr>
              <w:t>) runs on NR5GC_PTC</w:t>
            </w:r>
          </w:p>
          <w:p w14:paraId="3617959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{</w:t>
            </w:r>
          </w:p>
          <w:p w14:paraId="41D1BB2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NR_CellId_Type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v_NGC_</w:t>
            </w:r>
            <w:proofErr w:type="gramStart"/>
            <w:r w:rsidRPr="00AA18FC">
              <w:rPr>
                <w:rFonts w:ascii="Arial" w:hAnsi="Arial" w:cs="Arial"/>
              </w:rPr>
              <w:t>NASCellA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f_NR5GC_MapNASCell(</w:t>
            </w:r>
            <w:proofErr w:type="spellStart"/>
            <w:r w:rsidRPr="00AA18FC">
              <w:rPr>
                <w:rFonts w:ascii="Arial" w:hAnsi="Arial" w:cs="Arial"/>
              </w:rPr>
              <w:t>ngc_CellA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NG_AllCellsOnSamePLMN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2604F0E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GSM_MobilityInfo_Type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v_GSM_</w:t>
            </w:r>
            <w:proofErr w:type="gramStart"/>
            <w:r w:rsidRPr="00AA18FC">
              <w:rPr>
                <w:rFonts w:ascii="Arial" w:hAnsi="Arial" w:cs="Arial"/>
              </w:rPr>
              <w:t>MobilityInfo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269B8B5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GSM_MobilityInfo_Type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383C666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NR_RadioBearerId_Type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SRB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0030B42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charstring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NSSAI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f_ConvertS_NSSAI_ForATCommand</w:t>
            </w:r>
            <w:proofErr w:type="spellEnd"/>
            <w:r w:rsidRPr="00AA18FC">
              <w:rPr>
                <w:rFonts w:ascii="Arial" w:hAnsi="Arial" w:cs="Arial"/>
              </w:rPr>
              <w:t xml:space="preserve"> (cs_S_NSSAI_SST1eMBB);</w:t>
            </w:r>
          </w:p>
          <w:p w14:paraId="677B8A3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template (value) GPRS_Timer3 v_BackOffTimer_Step3and</w:t>
            </w:r>
            <w:proofErr w:type="gramStart"/>
            <w:r w:rsidRPr="00AA18FC">
              <w:rPr>
                <w:rFonts w:ascii="Arial" w:hAnsi="Arial" w:cs="Arial"/>
              </w:rPr>
              <w:t>6 :</w:t>
            </w:r>
            <w:proofErr w:type="gramEnd"/>
            <w:r w:rsidRPr="00AA18FC">
              <w:rPr>
                <w:rFonts w:ascii="Arial" w:hAnsi="Arial" w:cs="Arial"/>
              </w:rPr>
              <w:t>= cs_GPRS_Timer2_3_IEI('37'O, '101'B, '00011'B);</w:t>
            </w:r>
          </w:p>
          <w:p w14:paraId="09714DB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A18FC">
              <w:rPr>
                <w:rFonts w:ascii="Arial" w:hAnsi="Arial" w:cs="Arial"/>
              </w:rPr>
              <w:t>NG_NAS_DL_Pdu_Type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5ABF84D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0058867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NG_NAS_UL_Message_Type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5F2AA8C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var </w:t>
            </w:r>
            <w:proofErr w:type="spellStart"/>
            <w:r w:rsidRPr="00AA18FC">
              <w:rPr>
                <w:rFonts w:ascii="Arial" w:hAnsi="Arial" w:cs="Arial"/>
              </w:rPr>
              <w:t>ProcedureTransactionIdentifier</w:t>
            </w:r>
            <w:proofErr w:type="spellEnd"/>
            <w:r w:rsidRPr="00AA18FC">
              <w:rPr>
                <w:rFonts w:ascii="Arial" w:hAnsi="Arial" w:cs="Arial"/>
              </w:rPr>
              <w:t xml:space="preserve">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'00'O;</w:t>
            </w:r>
          </w:p>
          <w:p w14:paraId="029A446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timer </w:t>
            </w:r>
            <w:proofErr w:type="spellStart"/>
            <w:r w:rsidRPr="00AA18FC">
              <w:rPr>
                <w:rFonts w:ascii="Arial" w:hAnsi="Arial" w:cs="Arial"/>
              </w:rPr>
              <w:t>t_</w:t>
            </w:r>
            <w:proofErr w:type="gramStart"/>
            <w:r w:rsidRPr="00AA18FC">
              <w:rPr>
                <w:rFonts w:ascii="Arial" w:hAnsi="Arial" w:cs="Arial"/>
              </w:rPr>
              <w:t>Wait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733DC37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23803C4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SRB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tsc_NR_RbId_SRB2;</w:t>
            </w:r>
          </w:p>
          <w:p w14:paraId="0994E8A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</w:p>
          <w:p w14:paraId="30AF04D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55AB88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4466D56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); //AT command to trigger a PDU session WITH S-NSSAI // @sic R5s230356 sic@</w:t>
            </w:r>
          </w:p>
          <w:p w14:paraId="3814FA7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17D9E70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D81913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0EAC233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7CCF34E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342DE99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60675E5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89AD53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66F2A6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gramStart"/>
            <w:r w:rsidRPr="00AA18FC">
              <w:rPr>
                <w:rFonts w:ascii="Arial" w:hAnsi="Arial" w:cs="Arial"/>
              </w:rPr>
              <w:t>?,</w:t>
            </w:r>
            <w:proofErr w:type="gramEnd"/>
            <w:r w:rsidRPr="00AA18FC">
              <w:rPr>
                <w:rFonts w:ascii="Arial" w:hAnsi="Arial" w:cs="Arial"/>
              </w:rPr>
              <w:t xml:space="preserve"> //S-NSSAI present</w:t>
            </w:r>
          </w:p>
          <w:p w14:paraId="05DFD3A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76C7FD5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714FEC7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{</w:t>
            </w:r>
          </w:p>
          <w:p w14:paraId="222F920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"PDU Session Establishment Message Failed");</w:t>
            </w:r>
          </w:p>
          <w:p w14:paraId="1602200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6A93DF0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v_ReceivedAsp.Signalling.Nas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Pdu.PiggybackedPduList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45DFB64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3260BE7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44780B6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4C59B03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27CA840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 send PDU Session Reject with cause "insufficient resources for specific slice"</w:t>
            </w:r>
          </w:p>
          <w:p w14:paraId="1F38BE8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AA18FC">
              <w:rPr>
                <w:rFonts w:ascii="Arial" w:hAnsi="Arial" w:cs="Arial"/>
              </w:rPr>
              <w:t>v_PTI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cs_GMM_GSM_Cause</w:t>
            </w:r>
            <w:proofErr w:type="spellEnd"/>
            <w:r w:rsidRPr="00AA18FC">
              <w:rPr>
                <w:rFonts w:ascii="Arial" w:hAnsi="Arial" w:cs="Arial"/>
              </w:rPr>
              <w:t xml:space="preserve"> (omit, '01000101'B), v_BackOffTimer_Step3and6);</w:t>
            </w:r>
          </w:p>
          <w:p w14:paraId="5EF2897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SRB.send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cas_NR_SRB_NasPdu_</w:t>
            </w:r>
            <w:proofErr w:type="gramStart"/>
            <w:r w:rsidRPr="00AA18FC">
              <w:rPr>
                <w:rFonts w:ascii="Arial" w:hAnsi="Arial" w:cs="Arial"/>
              </w:rPr>
              <w:t>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)));</w:t>
            </w:r>
          </w:p>
          <w:p w14:paraId="1990E2E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665D08F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3A"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A2CBD4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</w:t>
            </w:r>
            <w:r w:rsidRPr="00AA18FC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, -, -, -, -, -, -, LOCAL_CNF_REQUIRED); // @sic R5s230217 sic@ // @sic R5s230356 sic@ // @sic R5-233404, R5s230789 sic@</w:t>
            </w:r>
          </w:p>
          <w:p w14:paraId="4166EBD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2472922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</w:t>
            </w:r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5A5D2C4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4379227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192B4A2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2CC892B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</w:t>
            </w:r>
            <w:proofErr w:type="gramStart"/>
            <w:r w:rsidRPr="00AA18FC">
              <w:rPr>
                <w:rFonts w:ascii="Arial" w:hAnsi="Arial" w:cs="Arial"/>
              </w:rPr>
              <w:t>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25B2049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3967344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474E5C3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2433A50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6C50017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545459D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430673E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6998471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11ED359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4");</w:t>
            </w:r>
          </w:p>
          <w:p w14:paraId="542CFC8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5CE1973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5574268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63F7C0D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f_NR_RRCRelease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32AD0AB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3380BA7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f_NR_UE_</w:t>
            </w:r>
            <w:proofErr w:type="gramStart"/>
            <w:r w:rsidRPr="00AA18FC">
              <w:rPr>
                <w:rFonts w:ascii="Arial" w:hAnsi="Arial" w:cs="Arial"/>
              </w:rPr>
              <w:t>DeRegisterOnSwitchOff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, STATE_IDLE_1A);</w:t>
            </w:r>
          </w:p>
          <w:p w14:paraId="6C7E329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0685A2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</w:t>
            </w:r>
            <w:proofErr w:type="gramStart"/>
            <w:r w:rsidRPr="00AA18FC">
              <w:rPr>
                <w:rFonts w:ascii="Arial" w:hAnsi="Arial" w:cs="Arial"/>
              </w:rPr>
              <w:t>SwitchOnAndResetIMS(</w:t>
            </w:r>
            <w:proofErr w:type="gramEnd"/>
            <w:r w:rsidRPr="00AA18FC">
              <w:rPr>
                <w:rFonts w:ascii="Arial" w:hAnsi="Arial" w:cs="Arial"/>
              </w:rPr>
              <w:t>);</w:t>
            </w:r>
          </w:p>
          <w:p w14:paraId="7E58192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4CAF9B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f_NR5GC_RRC_IdleState1N_</w:t>
            </w:r>
            <w:proofErr w:type="gramStart"/>
            <w:r w:rsidRPr="00AA18FC">
              <w:rPr>
                <w:rFonts w:ascii="Arial" w:hAnsi="Arial" w:cs="Arial"/>
              </w:rPr>
              <w:t>Def(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-, </w:t>
            </w:r>
            <w:proofErr w:type="spellStart"/>
            <w:r w:rsidRPr="00AA18FC">
              <w:rPr>
                <w:rFonts w:ascii="Arial" w:hAnsi="Arial" w:cs="Arial"/>
              </w:rPr>
              <w:t>noRrcConnectionRelease</w:t>
            </w:r>
            <w:proofErr w:type="spellEnd"/>
            <w:r w:rsidRPr="00AA18FC">
              <w:rPr>
                <w:rFonts w:ascii="Arial" w:hAnsi="Arial" w:cs="Arial"/>
              </w:rPr>
              <w:t>);</w:t>
            </w:r>
          </w:p>
          <w:p w14:paraId="49D9B81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07749E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 with same S-NSSAI which was used in Step 1.</w:t>
            </w:r>
          </w:p>
          <w:p w14:paraId="3B5BFC9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AA18FC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, -, -, -, -, -, -, LOCAL_CNF_REQUIRED); //AT command to trigger a PDU session WITH S-NSSAI // @sic R5s230356, R5s230789 sic@</w:t>
            </w:r>
          </w:p>
          <w:p w14:paraId="52F4F6A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AA661E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</w:t>
            </w:r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7C074FA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3F86DCD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33D2AF4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349AC66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</w:t>
            </w:r>
            <w:proofErr w:type="gramStart"/>
            <w:r w:rsidRPr="00AA18FC">
              <w:rPr>
                <w:rFonts w:ascii="Arial" w:hAnsi="Arial" w:cs="Arial"/>
              </w:rPr>
              <w:t>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30B948B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4F264C6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0B4EA5D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633C5A4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1D6052B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13516F0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361C21E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704D58A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624F18A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10");</w:t>
            </w:r>
          </w:p>
          <w:p w14:paraId="0F71564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0A07773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5B759D9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11"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4A2BD2E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//Cause the UE to request establishment of PDU session with same S-NSSAI which was used in Step 1, after 1 minute since end of Step 10.</w:t>
            </w:r>
          </w:p>
          <w:p w14:paraId="0E466CA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</w:t>
            </w:r>
            <w:proofErr w:type="gramStart"/>
            <w:r w:rsidRPr="00AA18FC">
              <w:rPr>
                <w:rFonts w:ascii="Arial" w:hAnsi="Arial" w:cs="Arial"/>
              </w:rPr>
              <w:t>Delay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60.0); //Wait for 1 minute</w:t>
            </w:r>
          </w:p>
          <w:p w14:paraId="3EC2941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r w:rsidRPr="00AA18FC">
              <w:rPr>
                <w:rFonts w:ascii="Arial" w:hAnsi="Arial" w:cs="Arial"/>
                <w:highlight w:val="yellow"/>
              </w:rPr>
              <w:t>-</w:t>
            </w:r>
            <w:r w:rsidRPr="00AA18FC">
              <w:rPr>
                <w:rFonts w:ascii="Arial" w:hAnsi="Arial" w:cs="Arial"/>
              </w:rPr>
              <w:t xml:space="preserve">, -, -, </w:t>
            </w:r>
            <w:proofErr w:type="spellStart"/>
            <w:r w:rsidRPr="00AA18FC">
              <w:rPr>
                <w:rFonts w:ascii="Arial" w:hAnsi="Arial" w:cs="Arial"/>
              </w:rPr>
              <w:t>v_NSSAI</w:t>
            </w:r>
            <w:proofErr w:type="spellEnd"/>
            <w:r w:rsidRPr="00AA18FC">
              <w:rPr>
                <w:rFonts w:ascii="Arial" w:hAnsi="Arial" w:cs="Arial"/>
              </w:rPr>
              <w:t>); //Now trigger a PDU session WITH S-NSSAI used in Step 1 // @sic R5s230356 sic@</w:t>
            </w:r>
          </w:p>
          <w:p w14:paraId="49B7046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12 - 13"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0D30AE0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>, 1); // @sic R5s230217 sic@</w:t>
            </w:r>
          </w:p>
          <w:p w14:paraId="1F91D8E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12 - 13");</w:t>
            </w:r>
          </w:p>
          <w:p w14:paraId="393AE7E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23DEE4B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UT, f_NR5GC_MobileInfo_GetNoOfSessions()+1,</w:t>
            </w:r>
            <w:r w:rsidRPr="00AA18FC">
              <w:rPr>
                <w:rFonts w:ascii="Arial" w:hAnsi="Arial" w:cs="Arial"/>
                <w:highlight w:val="yellow"/>
              </w:rPr>
              <w:t>tsc_RandomAPN</w:t>
            </w:r>
            <w:r w:rsidRPr="00AA18FC">
              <w:rPr>
                <w:rFonts w:ascii="Arial" w:hAnsi="Arial" w:cs="Arial"/>
              </w:rPr>
              <w:t>); // @sic R5s230356 sic@</w:t>
            </w:r>
          </w:p>
          <w:p w14:paraId="38F997A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"Steps 15"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5A3C951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6130C45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26E8F26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51A941F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6554C96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00BEFCA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9EFB87C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omit, //S-NSSAI not present // @sic R5-233404 sic@</w:t>
            </w:r>
          </w:p>
          <w:p w14:paraId="3C8545C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5FD2318A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1DC363F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{</w:t>
            </w:r>
          </w:p>
          <w:p w14:paraId="6BDE8C4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"PDU Session Establishment Message Failed");</w:t>
            </w:r>
          </w:p>
          <w:p w14:paraId="53B7D382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4E3A151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GSMMsg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</w:t>
            </w:r>
            <w:proofErr w:type="spellStart"/>
            <w:r w:rsidRPr="00AA18FC">
              <w:rPr>
                <w:rFonts w:ascii="Arial" w:hAnsi="Arial" w:cs="Arial"/>
              </w:rPr>
              <w:t>v_ReceivedAsp.Signalling.Nas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Pdu.PiggybackedPduList</w:t>
            </w:r>
            <w:proofErr w:type="spell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Msg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</w:p>
          <w:p w14:paraId="2547FEA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v_GSM_MobilityInfo_</w:t>
            </w:r>
            <w:proofErr w:type="gramStart"/>
            <w:r w:rsidRPr="00AA18F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56012AB4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PTI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05D013A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1A8EECD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lastRenderedPageBreak/>
              <w:t xml:space="preserve">    // send PDU Session Reject with cause "insufficient resources for specific slice"</w:t>
            </w:r>
          </w:p>
          <w:p w14:paraId="7820177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MsgToSend</w:t>
            </w:r>
            <w:proofErr w:type="spellEnd"/>
            <w:r w:rsidRPr="00AA18FC">
              <w:rPr>
                <w:rFonts w:ascii="Arial" w:hAnsi="Arial" w:cs="Arial"/>
              </w:rPr>
              <w:t xml:space="preserve"> :</w:t>
            </w:r>
            <w:proofErr w:type="gramEnd"/>
            <w:r w:rsidRPr="00AA18F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AA18FC">
              <w:rPr>
                <w:rFonts w:ascii="Arial" w:hAnsi="Arial" w:cs="Arial"/>
              </w:rPr>
              <w:t>v_PTI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cs_GMM_GSM_Cause</w:t>
            </w:r>
            <w:proofErr w:type="spellEnd"/>
            <w:r w:rsidRPr="00AA18FC">
              <w:rPr>
                <w:rFonts w:ascii="Arial" w:hAnsi="Arial" w:cs="Arial"/>
              </w:rPr>
              <w:t xml:space="preserve"> (omit, '01000101'B), v_BackOffTimer_Step3and6);</w:t>
            </w:r>
          </w:p>
          <w:p w14:paraId="0232298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SRB.send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cas_NR_SRB_NasPdu_</w:t>
            </w:r>
            <w:proofErr w:type="gramStart"/>
            <w:r w:rsidRPr="00AA18FC">
              <w:rPr>
                <w:rFonts w:ascii="Arial" w:hAnsi="Arial" w:cs="Arial"/>
              </w:rPr>
              <w:t>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AA18FC">
              <w:rPr>
                <w:rFonts w:ascii="Arial" w:hAnsi="Arial" w:cs="Arial"/>
              </w:rPr>
              <w:t>v_MsgToSend</w:t>
            </w:r>
            <w:proofErr w:type="spellEnd"/>
            <w:r w:rsidRPr="00AA18FC">
              <w:rPr>
                <w:rFonts w:ascii="Arial" w:hAnsi="Arial" w:cs="Arial"/>
              </w:rPr>
              <w:t>)));</w:t>
            </w:r>
          </w:p>
          <w:p w14:paraId="596EB63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</w:p>
          <w:p w14:paraId="0750537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16A"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2F9EC8A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f_UT_</w:t>
            </w:r>
            <w:proofErr w:type="gramStart"/>
            <w:r w:rsidRPr="00AA18FC">
              <w:rPr>
                <w:rFonts w:ascii="Arial" w:hAnsi="Arial" w:cs="Arial"/>
              </w:rPr>
              <w:t>RequestPDUSession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 xml:space="preserve">UT, f_NR5GC_MobileInfo_GetNoOfSessions()+1, </w:t>
            </w:r>
            <w:r w:rsidRPr="00AA18FC">
              <w:rPr>
                <w:rFonts w:ascii="Arial" w:hAnsi="Arial" w:cs="Arial"/>
                <w:highlight w:val="yellow"/>
              </w:rPr>
              <w:t>-</w:t>
            </w:r>
            <w:r w:rsidRPr="00AA18FC">
              <w:rPr>
                <w:rFonts w:ascii="Arial" w:hAnsi="Arial" w:cs="Arial"/>
              </w:rPr>
              <w:t>, -, -, -, -, -, -, -, -, -, LOCAL_CNF_REQUIRED); // @sic R5s230217 sic@ // @sic R5s230356 sic@ // @sic R5-233404, R5s230789 sic@</w:t>
            </w:r>
          </w:p>
          <w:p w14:paraId="7984B95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73C7E093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t_Wait.start</w:t>
            </w:r>
            <w:proofErr w:type="spellEnd"/>
            <w:r w:rsidRPr="00AA18FC">
              <w:rPr>
                <w:rFonts w:ascii="Arial" w:hAnsi="Arial" w:cs="Arial"/>
              </w:rPr>
              <w:t>(60.0</w:t>
            </w:r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55FF65C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gramStart"/>
            <w:r w:rsidRPr="00AA18FC">
              <w:rPr>
                <w:rFonts w:ascii="Arial" w:hAnsi="Arial" w:cs="Arial"/>
              </w:rPr>
              <w:t>alt{</w:t>
            </w:r>
            <w:proofErr w:type="gramEnd"/>
          </w:p>
          <w:p w14:paraId="41F17A2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 </w:t>
            </w:r>
            <w:proofErr w:type="spellStart"/>
            <w:r w:rsidRPr="00AA18FC">
              <w:rPr>
                <w:rFonts w:ascii="Arial" w:hAnsi="Arial" w:cs="Arial"/>
              </w:rPr>
              <w:t>SRB.receive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car_NR_SRB_NasPdu_</w:t>
            </w:r>
            <w:proofErr w:type="gramStart"/>
            <w:r w:rsidRPr="00AA18FC">
              <w:rPr>
                <w:rFonts w:ascii="Arial" w:hAnsi="Arial" w:cs="Arial"/>
              </w:rPr>
              <w:t>IND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v_NGC_NASCellA</w:t>
            </w:r>
            <w:proofErr w:type="spellEnd"/>
            <w:r w:rsidRPr="00AA18FC">
              <w:rPr>
                <w:rFonts w:ascii="Arial" w:hAnsi="Arial" w:cs="Arial"/>
              </w:rPr>
              <w:t xml:space="preserve">, </w:t>
            </w:r>
            <w:proofErr w:type="spellStart"/>
            <w:r w:rsidRPr="00AA18FC">
              <w:rPr>
                <w:rFonts w:ascii="Arial" w:hAnsi="Arial" w:cs="Arial"/>
              </w:rPr>
              <w:t>v_SRB</w:t>
            </w:r>
            <w:proofErr w:type="spellEnd"/>
            <w:r w:rsidRPr="00AA18F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AA18FC">
              <w:rPr>
                <w:rFonts w:ascii="Arial" w:hAnsi="Arial" w:cs="Arial"/>
              </w:rPr>
              <w:t>v_ReceivedAsp</w:t>
            </w:r>
            <w:proofErr w:type="spellEnd"/>
          </w:p>
          <w:p w14:paraId="67E84711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54FB3EA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</w:t>
            </w:r>
            <w:proofErr w:type="spellStart"/>
            <w:r w:rsidRPr="00AA18FC">
              <w:rPr>
                <w:rFonts w:ascii="Arial" w:hAnsi="Arial" w:cs="Arial"/>
              </w:rPr>
              <w:t>t_Wait.</w:t>
            </w:r>
            <w:proofErr w:type="gramStart"/>
            <w:r w:rsidRPr="00AA18FC">
              <w:rPr>
                <w:rFonts w:ascii="Arial" w:hAnsi="Arial" w:cs="Arial"/>
              </w:rPr>
              <w:t>stop</w:t>
            </w:r>
            <w:proofErr w:type="spellEnd"/>
            <w:r w:rsidRPr="00AA18FC">
              <w:rPr>
                <w:rFonts w:ascii="Arial" w:hAnsi="Arial" w:cs="Arial"/>
              </w:rPr>
              <w:t>;</w:t>
            </w:r>
            <w:proofErr w:type="gramEnd"/>
          </w:p>
          <w:p w14:paraId="459F6096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if (not </w:t>
            </w:r>
            <w:proofErr w:type="spellStart"/>
            <w:r w:rsidRPr="00AA18FC">
              <w:rPr>
                <w:rFonts w:ascii="Arial" w:hAnsi="Arial" w:cs="Arial"/>
              </w:rPr>
              <w:t>f_Check_NG_</w:t>
            </w:r>
            <w:proofErr w:type="gramStart"/>
            <w:r w:rsidRPr="00AA18FC">
              <w:rPr>
                <w:rFonts w:ascii="Arial" w:hAnsi="Arial" w:cs="Arial"/>
              </w:rPr>
              <w:t>PDUSessionEstablishmentReq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A18FC">
              <w:rPr>
                <w:rFonts w:ascii="Arial" w:hAnsi="Arial" w:cs="Arial"/>
              </w:rPr>
              <w:t>v_GSM_MobilityInfo</w:t>
            </w:r>
            <w:proofErr w:type="spellEnd"/>
            <w:r w:rsidRPr="00AA18FC">
              <w:rPr>
                <w:rFonts w:ascii="Arial" w:hAnsi="Arial" w:cs="Arial"/>
              </w:rPr>
              <w:t>,</w:t>
            </w:r>
          </w:p>
          <w:p w14:paraId="0E49451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AA18FC">
              <w:rPr>
                <w:rFonts w:ascii="Arial" w:hAnsi="Arial" w:cs="Arial"/>
              </w:rPr>
              <w:t>v_</w:t>
            </w:r>
            <w:proofErr w:type="gramStart"/>
            <w:r w:rsidRPr="00AA18F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AA18FC">
              <w:rPr>
                <w:rFonts w:ascii="Arial" w:hAnsi="Arial" w:cs="Arial"/>
              </w:rPr>
              <w:t>[0].</w:t>
            </w:r>
            <w:proofErr w:type="spellStart"/>
            <w:r w:rsidRPr="00AA18FC">
              <w:rPr>
                <w:rFonts w:ascii="Arial" w:hAnsi="Arial" w:cs="Arial"/>
              </w:rPr>
              <w:t>Pdu</w:t>
            </w:r>
            <w:proofErr w:type="spellEnd"/>
            <w:r w:rsidRPr="00AA18FC">
              <w:rPr>
                <w:rFonts w:ascii="Arial" w:hAnsi="Arial" w:cs="Arial"/>
              </w:rPr>
              <w:t>))</w:t>
            </w:r>
          </w:p>
          <w:p w14:paraId="2BED559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{</w:t>
            </w:r>
          </w:p>
          <w:p w14:paraId="4AF90C1F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SetVerdictFailOrInconc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"Received PDU Session Establishment REQ");</w:t>
            </w:r>
          </w:p>
          <w:p w14:paraId="4F52D6AE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}</w:t>
            </w:r>
          </w:p>
          <w:p w14:paraId="3802ADC0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59D05EBD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[]</w:t>
            </w:r>
            <w:proofErr w:type="spellStart"/>
            <w:r w:rsidRPr="00AA18FC">
              <w:rPr>
                <w:rFonts w:ascii="Arial" w:hAnsi="Arial" w:cs="Arial"/>
              </w:rPr>
              <w:t>t_Wait.timeout</w:t>
            </w:r>
            <w:proofErr w:type="spellEnd"/>
          </w:p>
          <w:p w14:paraId="29CF572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{</w:t>
            </w:r>
          </w:p>
          <w:p w14:paraId="124F0228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      </w:t>
            </w:r>
            <w:proofErr w:type="spellStart"/>
            <w:r w:rsidRPr="00AA18FC">
              <w:rPr>
                <w:rFonts w:ascii="Arial" w:hAnsi="Arial" w:cs="Arial"/>
              </w:rPr>
              <w:t>f_NR_</w:t>
            </w:r>
            <w:proofErr w:type="gramStart"/>
            <w:r w:rsidRPr="00AA18FC">
              <w:rPr>
                <w:rFonts w:ascii="Arial" w:hAnsi="Arial" w:cs="Arial"/>
              </w:rPr>
              <w:t>PreliminaryPass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gramEnd"/>
            <w:r w:rsidRPr="00AA18FC">
              <w:rPr>
                <w:rFonts w:ascii="Arial" w:hAnsi="Arial" w:cs="Arial"/>
              </w:rPr>
              <w:t>__FILE__, __LINE__, "Step 17");</w:t>
            </w:r>
          </w:p>
          <w:p w14:paraId="7C127897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  }</w:t>
            </w:r>
          </w:p>
          <w:p w14:paraId="6BA944AB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}</w:t>
            </w:r>
          </w:p>
          <w:p w14:paraId="57BC523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AA18FC">
              <w:rPr>
                <w:rFonts w:ascii="Arial" w:hAnsi="Arial" w:cs="Arial"/>
              </w:rPr>
              <w:t>siclog</w:t>
            </w:r>
            <w:proofErr w:type="spellEnd"/>
            <w:r w:rsidRPr="00AA18FC">
              <w:rPr>
                <w:rFonts w:ascii="Arial" w:hAnsi="Arial" w:cs="Arial"/>
              </w:rPr>
              <w:t>@</w:t>
            </w:r>
          </w:p>
          <w:p w14:paraId="6EAB4985" w14:textId="77777777" w:rsidR="00AA18FC" w:rsidRPr="00AA18FC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  </w:t>
            </w:r>
            <w:proofErr w:type="spellStart"/>
            <w:r w:rsidRPr="00AA18FC">
              <w:rPr>
                <w:rFonts w:ascii="Arial" w:hAnsi="Arial" w:cs="Arial"/>
              </w:rPr>
              <w:t>f_NR_RRCRelease</w:t>
            </w:r>
            <w:proofErr w:type="spellEnd"/>
            <w:r w:rsidRPr="00AA18FC">
              <w:rPr>
                <w:rFonts w:ascii="Arial" w:hAnsi="Arial" w:cs="Arial"/>
              </w:rPr>
              <w:t>(</w:t>
            </w:r>
            <w:proofErr w:type="spellStart"/>
            <w:r w:rsidRPr="00AA18FC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AA18FC">
              <w:rPr>
                <w:rFonts w:ascii="Arial" w:hAnsi="Arial" w:cs="Arial"/>
              </w:rPr>
              <w:t>);</w:t>
            </w:r>
            <w:proofErr w:type="gramEnd"/>
          </w:p>
          <w:p w14:paraId="3C3053F9" w14:textId="77777777" w:rsidR="00AA18FC" w:rsidRPr="00AA18FC" w:rsidRDefault="00AA18FC" w:rsidP="00AA18FC">
            <w:pPr>
              <w:rPr>
                <w:rFonts w:ascii="Arial" w:hAnsi="Arial" w:cs="Arial"/>
              </w:rPr>
            </w:pPr>
          </w:p>
          <w:p w14:paraId="4C11665C" w14:textId="25125D96" w:rsidR="00574BDF" w:rsidRPr="003C4E4F" w:rsidRDefault="00AA18FC" w:rsidP="00AA18FC">
            <w:pPr>
              <w:rPr>
                <w:rFonts w:ascii="Arial" w:hAnsi="Arial" w:cs="Arial"/>
              </w:rPr>
            </w:pPr>
            <w:r w:rsidRPr="00AA18FC">
              <w:rPr>
                <w:rFonts w:ascii="Arial" w:hAnsi="Arial" w:cs="Arial"/>
              </w:rPr>
              <w:t xml:space="preserve">  } //End of test body of TC_10_1_8_1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sectPr w:rsidR="00FC20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88B01" w14:textId="77777777" w:rsidR="008D78A5" w:rsidRDefault="008D78A5">
      <w:r>
        <w:separator/>
      </w:r>
    </w:p>
  </w:endnote>
  <w:endnote w:type="continuationSeparator" w:id="0">
    <w:p w14:paraId="7B4EA3A0" w14:textId="77777777" w:rsidR="008D78A5" w:rsidRDefault="008D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95205" w14:textId="77777777" w:rsidR="008D78A5" w:rsidRDefault="008D78A5">
      <w:r>
        <w:separator/>
      </w:r>
    </w:p>
  </w:footnote>
  <w:footnote w:type="continuationSeparator" w:id="0">
    <w:p w14:paraId="55398BF2" w14:textId="77777777" w:rsidR="008D78A5" w:rsidRDefault="008D7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51E9"/>
    <w:multiLevelType w:val="hybridMultilevel"/>
    <w:tmpl w:val="F1B690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47A43"/>
    <w:multiLevelType w:val="hybridMultilevel"/>
    <w:tmpl w:val="C3820F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7338344">
    <w:abstractNumId w:val="0"/>
  </w:num>
  <w:num w:numId="3" w16cid:durableId="167063286">
    <w:abstractNumId w:val="3"/>
  </w:num>
  <w:num w:numId="4" w16cid:durableId="188541184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1A52"/>
    <w:rsid w:val="00092FA3"/>
    <w:rsid w:val="000A0E6C"/>
    <w:rsid w:val="000A142B"/>
    <w:rsid w:val="000A1F1A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0FC2"/>
    <w:rsid w:val="00392720"/>
    <w:rsid w:val="00397A37"/>
    <w:rsid w:val="003A1460"/>
    <w:rsid w:val="003A5AA8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2498A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339A"/>
    <w:rsid w:val="006B46FB"/>
    <w:rsid w:val="006B53E8"/>
    <w:rsid w:val="006E21FB"/>
    <w:rsid w:val="006F0E64"/>
    <w:rsid w:val="006F1976"/>
    <w:rsid w:val="006F7A50"/>
    <w:rsid w:val="007014AF"/>
    <w:rsid w:val="00705F95"/>
    <w:rsid w:val="00710116"/>
    <w:rsid w:val="00712D61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236A"/>
    <w:rsid w:val="008541B6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D78A5"/>
    <w:rsid w:val="008E2056"/>
    <w:rsid w:val="008E2E46"/>
    <w:rsid w:val="008E4BB4"/>
    <w:rsid w:val="008F3789"/>
    <w:rsid w:val="008F686C"/>
    <w:rsid w:val="008F7443"/>
    <w:rsid w:val="00901846"/>
    <w:rsid w:val="0091086A"/>
    <w:rsid w:val="00910AEA"/>
    <w:rsid w:val="009122F8"/>
    <w:rsid w:val="00913CE5"/>
    <w:rsid w:val="009148DE"/>
    <w:rsid w:val="009161B0"/>
    <w:rsid w:val="00917593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2ED7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8FC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7B97"/>
    <w:rsid w:val="00B71A33"/>
    <w:rsid w:val="00B71D89"/>
    <w:rsid w:val="00B75574"/>
    <w:rsid w:val="00B75659"/>
    <w:rsid w:val="00B82D8E"/>
    <w:rsid w:val="00B8493A"/>
    <w:rsid w:val="00B84BC9"/>
    <w:rsid w:val="00B84DC1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3CB0"/>
    <w:rsid w:val="00D56884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2932</Words>
  <Characters>16719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2024-01-11T12:47:00Z</dcterms:created>
  <dcterms:modified xsi:type="dcterms:W3CDTF">2024-01-11T14:36:00Z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