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7C1" w:rsidRDefault="004747C1" w:rsidP="004747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230261" w:rsidRPr="00230261">
        <w:rPr>
          <w:b/>
          <w:i/>
          <w:noProof/>
          <w:sz w:val="28"/>
        </w:rPr>
        <w:t>R5s240099</w:t>
      </w:r>
      <w:r w:rsidR="006A5CA3">
        <w:rPr>
          <w:b/>
          <w:i/>
          <w:noProof/>
          <w:sz w:val="28"/>
        </w:rPr>
        <w:t xml:space="preserve"> </w:t>
      </w:r>
    </w:p>
    <w:p w:rsidR="004747C1" w:rsidRDefault="00382C55" w:rsidP="004747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47C1" w:rsidRPr="00BA51D9">
          <w:rPr>
            <w:b/>
            <w:noProof/>
            <w:sz w:val="24"/>
          </w:rPr>
          <w:t>Online</w:t>
        </w:r>
      </w:fldSimple>
      <w:r w:rsidR="004747C1">
        <w:rPr>
          <w:b/>
          <w:noProof/>
          <w:sz w:val="24"/>
        </w:rPr>
        <w:t xml:space="preserve">, </w:t>
      </w:r>
      <w:r>
        <w:fldChar w:fldCharType="begin"/>
      </w:r>
      <w:r w:rsidR="004747C1">
        <w:instrText xml:space="preserve"> DOCPROPERTY  Country  \* MERGEFORMAT </w:instrText>
      </w:r>
      <w:r>
        <w:fldChar w:fldCharType="end"/>
      </w:r>
      <w:r w:rsidR="004747C1">
        <w:rPr>
          <w:b/>
          <w:noProof/>
          <w:sz w:val="24"/>
        </w:rPr>
        <w:t xml:space="preserve">, </w:t>
      </w:r>
      <w:fldSimple w:instr=" DOCPROPERTY  StartDate  \* MERGEFORMAT ">
        <w:r w:rsidR="004747C1" w:rsidRPr="00BA51D9">
          <w:rPr>
            <w:b/>
            <w:noProof/>
            <w:sz w:val="24"/>
          </w:rPr>
          <w:t>8th Dec 2023</w:t>
        </w:r>
      </w:fldSimple>
      <w:r w:rsidR="004747C1">
        <w:rPr>
          <w:b/>
          <w:noProof/>
          <w:sz w:val="24"/>
        </w:rPr>
        <w:t xml:space="preserve"> - </w:t>
      </w:r>
      <w:fldSimple w:instr=" DOCPROPERTY  EndDate  \* MERGEFORMAT ">
        <w:r w:rsidR="004747C1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47C1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42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747C1" w:rsidRPr="00410371" w:rsidRDefault="00382C55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47C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747C1" w:rsidRPr="00410371" w:rsidRDefault="00382C55" w:rsidP="005B214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747C1" w:rsidRPr="00D0751E">
                <w:rPr>
                  <w:b/>
                  <w:noProof/>
                  <w:sz w:val="28"/>
                </w:rPr>
                <w:t>33</w:t>
              </w:r>
              <w:r w:rsidR="005B2143">
                <w:rPr>
                  <w:rFonts w:hint="eastAsia"/>
                  <w:b/>
                  <w:noProof/>
                  <w:sz w:val="28"/>
                  <w:lang w:eastAsia="zh-CN"/>
                </w:rPr>
                <w:t>41</w:t>
              </w:r>
            </w:fldSimple>
          </w:p>
        </w:tc>
        <w:tc>
          <w:tcPr>
            <w:tcW w:w="709" w:type="dxa"/>
          </w:tcPr>
          <w:p w:rsidR="004747C1" w:rsidRDefault="004747C1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747C1" w:rsidRPr="00410371" w:rsidRDefault="00382C55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47C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4747C1" w:rsidRDefault="004747C1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747C1" w:rsidRPr="00410371" w:rsidRDefault="00382C55" w:rsidP="00112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47C1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747C1" w:rsidRPr="00F25D98" w:rsidRDefault="004747C1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47C1" w:rsidTr="00112B75">
        <w:tc>
          <w:tcPr>
            <w:tcW w:w="9641" w:type="dxa"/>
            <w:gridSpan w:val="9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747C1" w:rsidRDefault="004747C1" w:rsidP="004747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47C1" w:rsidTr="00112B75">
        <w:tc>
          <w:tcPr>
            <w:tcW w:w="2835" w:type="dxa"/>
          </w:tcPr>
          <w:p w:rsidR="004747C1" w:rsidRDefault="004747C1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747C1" w:rsidRDefault="004747C1" w:rsidP="004747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47C1" w:rsidTr="00112B75">
        <w:tc>
          <w:tcPr>
            <w:tcW w:w="9640" w:type="dxa"/>
            <w:gridSpan w:val="11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382C55" w:rsidP="004250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747C1">
                <w:t xml:space="preserve">Correction to NR5GC testcase </w:t>
              </w:r>
              <w:r w:rsidR="006A249A" w:rsidRPr="008002D6">
                <w:rPr>
                  <w:noProof/>
                </w:rPr>
                <w:t>8.1.1.2.4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47C1" w:rsidRDefault="004250EC" w:rsidP="00112B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82C55">
              <w:fldChar w:fldCharType="begin"/>
            </w:r>
            <w:r>
              <w:instrText xml:space="preserve"> DOCPROPERTY  SourceIfTsg  \* MERGEFORMAT </w:instrText>
            </w:r>
            <w:r w:rsidR="00382C55">
              <w:fldChar w:fldCharType="end"/>
            </w: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747C1" w:rsidRDefault="00B31829" w:rsidP="00112B75">
            <w:pPr>
              <w:pStyle w:val="CRCoverPage"/>
              <w:spacing w:after="0"/>
              <w:ind w:left="100"/>
              <w:rPr>
                <w:noProof/>
              </w:rPr>
            </w:pPr>
            <w:r w:rsidRPr="00B31829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47C1" w:rsidRDefault="00382C55" w:rsidP="008A6F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4747C1">
                <w:rPr>
                  <w:noProof/>
                </w:rPr>
                <w:t>2024-01-</w:t>
              </w:r>
              <w:r w:rsidR="008A6F66">
                <w:rPr>
                  <w:rFonts w:hint="eastAsia"/>
                  <w:noProof/>
                  <w:lang w:eastAsia="zh-CN"/>
                </w:rPr>
                <w:t>11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747C1" w:rsidRDefault="00382C55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47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47C1" w:rsidRDefault="00382C55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47C1">
                <w:rPr>
                  <w:noProof/>
                </w:rPr>
                <w:t>Rel-17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747C1" w:rsidRDefault="004747C1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47C1" w:rsidRPr="007C2097" w:rsidRDefault="004747C1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47C1" w:rsidTr="00112B75">
        <w:tc>
          <w:tcPr>
            <w:tcW w:w="1843" w:type="dxa"/>
          </w:tcPr>
          <w:p w:rsidR="004747C1" w:rsidRDefault="009A60B5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 </w:t>
            </w:r>
          </w:p>
        </w:tc>
        <w:tc>
          <w:tcPr>
            <w:tcW w:w="7797" w:type="dxa"/>
            <w:gridSpan w:val="10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Pr="00067302" w:rsidRDefault="007C3345" w:rsidP="004747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7D44C9">
              <w:rPr>
                <w:noProof/>
                <w:lang w:eastAsia="zh-CN"/>
              </w:rPr>
              <w:t>v_NR_CellInfo.Sysinfo.BcchInfo.SIB1.message_.c1.systemInformationBlockType1.nonCriticalExtension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E47219">
              <w:rPr>
                <w:noProof/>
                <w:lang w:eastAsia="zh-CN"/>
              </w:rPr>
              <w:t>v_NR_CellInfo.Sysinfo.BcchInfo.SIB1.message_.c1.systemInformationBlockType1.nonCriticalExtension.nonCriticalExtension</w:t>
            </w:r>
            <w:r>
              <w:rPr>
                <w:rFonts w:hint="eastAsia"/>
                <w:noProof/>
                <w:lang w:eastAsia="zh-CN"/>
              </w:rPr>
              <w:t xml:space="preserve">  are not initialized, which will lead to ttcn error then using fucntion </w:t>
            </w:r>
            <w:r w:rsidRPr="00E47219">
              <w:rPr>
                <w:noProof/>
                <w:lang w:eastAsia="zh-CN"/>
              </w:rPr>
              <w:t>f_NR_CellInfo_SetSIB1_v1700_IEs</w:t>
            </w: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36D99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6D99" w:rsidRDefault="00F36D99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36D99" w:rsidRPr="00067302" w:rsidRDefault="00F36D99" w:rsidP="00192E4C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Initialize related IEs and send the configuration to SS.</w:t>
            </w:r>
          </w:p>
        </w:tc>
      </w:tr>
      <w:tr w:rsidR="00F36D99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6D99" w:rsidRDefault="00F36D99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36D99" w:rsidRPr="00067302" w:rsidRDefault="00F36D99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36D99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36D99" w:rsidRDefault="00F36D99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6D99" w:rsidRPr="00067302" w:rsidRDefault="00F36D99" w:rsidP="004747C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the testcase</w:t>
            </w:r>
          </w:p>
        </w:tc>
      </w:tr>
      <w:tr w:rsidR="00F36D99" w:rsidTr="00112B75">
        <w:tc>
          <w:tcPr>
            <w:tcW w:w="2694" w:type="dxa"/>
            <w:gridSpan w:val="2"/>
          </w:tcPr>
          <w:p w:rsidR="00F36D99" w:rsidRDefault="00F36D99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36D99" w:rsidRDefault="00F36D99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6D99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36D99" w:rsidRDefault="00F36D99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36D99" w:rsidRDefault="00F36D99" w:rsidP="004747C1">
            <w:pPr>
              <w:pStyle w:val="CRCoverPage"/>
              <w:spacing w:after="0"/>
              <w:ind w:left="100"/>
              <w:rPr>
                <w:noProof/>
              </w:rPr>
            </w:pPr>
            <w:r w:rsidRPr="008002D6">
              <w:rPr>
                <w:noProof/>
              </w:rPr>
              <w:t>8.1.1.2.4.NR5GC</w:t>
            </w:r>
          </w:p>
        </w:tc>
      </w:tr>
      <w:tr w:rsidR="00F36D99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6D99" w:rsidRDefault="00F36D99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36D99" w:rsidRDefault="00F36D99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6D99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6D99" w:rsidRDefault="00F36D99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6D99" w:rsidRDefault="00F36D99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36D99" w:rsidRDefault="00F36D99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36D99" w:rsidRDefault="00F36D99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36D99" w:rsidRDefault="00F36D99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6D99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6D99" w:rsidRDefault="00F36D99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36D99" w:rsidRDefault="00F36D99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6D99" w:rsidRDefault="00F36D99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36D99" w:rsidRDefault="00F36D99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36D99" w:rsidRDefault="00F36D99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6D99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6D99" w:rsidRDefault="00F36D99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36D99" w:rsidRDefault="00F36D99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6D99" w:rsidRDefault="00F36D99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36D99" w:rsidRDefault="00F36D99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36D99" w:rsidRDefault="00F36D99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6D99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6D99" w:rsidRDefault="00F36D99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36D99" w:rsidRDefault="00F36D99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6D99" w:rsidRDefault="00F36D99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36D99" w:rsidRDefault="00F36D99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36D99" w:rsidRDefault="00F36D99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6D99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6D99" w:rsidRDefault="00F36D99" w:rsidP="0047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36D99" w:rsidRDefault="00F36D99" w:rsidP="004747C1">
            <w:pPr>
              <w:pStyle w:val="CRCoverPage"/>
              <w:spacing w:after="0"/>
              <w:rPr>
                <w:noProof/>
              </w:rPr>
            </w:pPr>
          </w:p>
        </w:tc>
      </w:tr>
      <w:tr w:rsidR="00F36D99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36D99" w:rsidRDefault="00F36D99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6D99" w:rsidRDefault="00F36D99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6D99" w:rsidRPr="008863B9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6D99" w:rsidRPr="008863B9" w:rsidRDefault="00F36D99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36D99" w:rsidRPr="008863B9" w:rsidRDefault="00F36D99" w:rsidP="0047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6D99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6D99" w:rsidRDefault="00F36D99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6D99" w:rsidRDefault="00F36D99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747C1" w:rsidRDefault="004747C1" w:rsidP="004747C1">
      <w:pPr>
        <w:rPr>
          <w:noProof/>
        </w:rPr>
      </w:pPr>
      <w:bookmarkStart w:id="1" w:name="_GoBack"/>
      <w:bookmarkEnd w:id="1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2" w:name="_Toc155799891"/>
      <w:r w:rsidRPr="00D83A7A">
        <w:rPr>
          <w:rStyle w:val="af1"/>
          <w:rFonts w:ascii="Arial" w:hAnsi="Arial" w:cs="Arial"/>
          <w:i w:val="0"/>
        </w:rPr>
        <w:t>Table of Contents</w:t>
      </w:r>
      <w:bookmarkEnd w:id="2"/>
    </w:p>
    <w:p w:rsidR="005250CC" w:rsidRDefault="00382C55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382C55"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 w:rsidRPr="00382C55">
        <w:rPr>
          <w:rFonts w:cs="Arial"/>
        </w:rPr>
        <w:fldChar w:fldCharType="separate"/>
      </w:r>
      <w:r w:rsidR="005250CC" w:rsidRPr="001E770D">
        <w:rPr>
          <w:rFonts w:ascii="Arial" w:hAnsi="Arial" w:cs="Arial"/>
          <w:iCs/>
        </w:rPr>
        <w:t>Table of Contents</w:t>
      </w:r>
      <w:r w:rsidR="005250CC">
        <w:tab/>
      </w:r>
      <w:r>
        <w:fldChar w:fldCharType="begin"/>
      </w:r>
      <w:r w:rsidR="005250CC">
        <w:instrText xml:space="preserve"> PAGEREF _Toc155799891 \h </w:instrText>
      </w:r>
      <w:r>
        <w:fldChar w:fldCharType="separate"/>
      </w:r>
      <w:r w:rsidR="005250CC">
        <w:t>2</w:t>
      </w:r>
      <w:r>
        <w:fldChar w:fldCharType="end"/>
      </w:r>
    </w:p>
    <w:p w:rsidR="005250CC" w:rsidRDefault="005250CC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E770D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1E770D">
        <w:rPr>
          <w:b/>
          <w:lang w:eastAsia="ja-JP"/>
        </w:rPr>
        <w:t>Overview</w:t>
      </w:r>
      <w:r>
        <w:tab/>
      </w:r>
      <w:r w:rsidR="00382C55">
        <w:fldChar w:fldCharType="begin"/>
      </w:r>
      <w:r>
        <w:instrText xml:space="preserve"> PAGEREF _Toc155799892 \h </w:instrText>
      </w:r>
      <w:r w:rsidR="00382C55">
        <w:fldChar w:fldCharType="separate"/>
      </w:r>
      <w:r>
        <w:t>2</w:t>
      </w:r>
      <w:r w:rsidR="00382C55">
        <w:fldChar w:fldCharType="end"/>
      </w:r>
    </w:p>
    <w:p w:rsidR="005250CC" w:rsidRDefault="005250CC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E770D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1E770D">
        <w:rPr>
          <w:b/>
        </w:rPr>
        <w:t>Corrections required</w:t>
      </w:r>
      <w:r>
        <w:tab/>
      </w:r>
      <w:r w:rsidR="00382C55">
        <w:fldChar w:fldCharType="begin"/>
      </w:r>
      <w:r>
        <w:instrText xml:space="preserve"> PAGEREF _Toc155799893 \h </w:instrText>
      </w:r>
      <w:r w:rsidR="00382C55">
        <w:fldChar w:fldCharType="separate"/>
      </w:r>
      <w:r>
        <w:t>2</w:t>
      </w:r>
      <w:r w:rsidR="00382C55">
        <w:fldChar w:fldCharType="end"/>
      </w:r>
    </w:p>
    <w:p w:rsidR="005250CC" w:rsidRDefault="005250CC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E770D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1E770D">
        <w:rPr>
          <w:rFonts w:cs="Arial"/>
        </w:rPr>
        <w:t>fl_TC_8_1_1_2_4_TestBody</w:t>
      </w:r>
      <w:r>
        <w:tab/>
      </w:r>
      <w:r w:rsidR="00382C55">
        <w:fldChar w:fldCharType="begin"/>
      </w:r>
      <w:r>
        <w:instrText xml:space="preserve"> PAGEREF _Toc155799894 \h </w:instrText>
      </w:r>
      <w:r w:rsidR="00382C55">
        <w:fldChar w:fldCharType="separate"/>
      </w:r>
      <w:r>
        <w:t>2</w:t>
      </w:r>
      <w:r w:rsidR="00382C55">
        <w:fldChar w:fldCharType="end"/>
      </w:r>
    </w:p>
    <w:p w:rsidR="00D15337" w:rsidRDefault="00382C55" w:rsidP="00D15337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Toc155799892"/>
      <w:bookmarkStart w:id="22" w:name="_Hlk107318485"/>
      <w:r w:rsidR="00D15337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FD5C22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D6016E">
        <w:rPr>
          <w:rFonts w:cs="Arial" w:hint="eastAsia"/>
          <w:b/>
          <w:sz w:val="24"/>
          <w:lang w:eastAsia="zh-CN"/>
        </w:rPr>
        <w:t>Ting Gao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="003819E0" w:rsidRPr="00DD0EEF">
          <w:rPr>
            <w:rStyle w:val="aa"/>
            <w:rFonts w:cs="Arial" w:hint="eastAsia"/>
            <w:b/>
            <w:sz w:val="24"/>
            <w:lang w:eastAsia="zh-CN"/>
          </w:rPr>
          <w:t>gaoting@starpointcomm.com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2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55799893"/>
      <w:r w:rsidRPr="00854C55">
        <w:rPr>
          <w:b/>
        </w:rPr>
        <w:t>Corrections required</w:t>
      </w:r>
      <w:bookmarkEnd w:id="23"/>
      <w:bookmarkEnd w:id="24"/>
      <w:bookmarkEnd w:id="25"/>
    </w:p>
    <w:p w:rsidR="004A40D5" w:rsidRPr="003D65E8" w:rsidRDefault="007845F6" w:rsidP="004A40D5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55799894"/>
      <w:r w:rsidRPr="007845F6">
        <w:rPr>
          <w:rFonts w:cs="Arial"/>
          <w:noProof/>
        </w:rPr>
        <w:t>fl_TC_8_1_1_2_4_TestBody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067302" w:rsidRDefault="007845F6" w:rsidP="00206ED0">
            <w:pPr>
              <w:pStyle w:val="CRCoverPage"/>
              <w:spacing w:after="0"/>
              <w:rPr>
                <w:noProof/>
              </w:rPr>
            </w:pPr>
            <w:r w:rsidRPr="007845F6">
              <w:rPr>
                <w:noProof/>
              </w:rPr>
              <w:t>fl_TC_8_1_1_2_4_TestBody</w:t>
            </w: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A" w:rsidRPr="00067302" w:rsidRDefault="007D44C9" w:rsidP="000E547B">
            <w:pPr>
              <w:pStyle w:val="CRCoverPage"/>
              <w:spacing w:after="0"/>
              <w:rPr>
                <w:noProof/>
                <w:lang w:eastAsia="zh-CN"/>
              </w:rPr>
            </w:pPr>
            <w:r w:rsidRPr="007D44C9">
              <w:rPr>
                <w:noProof/>
                <w:lang w:eastAsia="zh-CN"/>
              </w:rPr>
              <w:t>v_NR_CellInfo.Sysinfo.BcchInfo.SIB1.message_.c1.systemInformationBlockType1.nonCriticalExtension</w:t>
            </w:r>
            <w:r w:rsidR="00E47219">
              <w:rPr>
                <w:rFonts w:hint="eastAsia"/>
                <w:noProof/>
                <w:lang w:eastAsia="zh-CN"/>
              </w:rPr>
              <w:t xml:space="preserve"> and </w:t>
            </w:r>
            <w:r w:rsidR="00E47219" w:rsidRPr="00E47219">
              <w:rPr>
                <w:noProof/>
                <w:lang w:eastAsia="zh-CN"/>
              </w:rPr>
              <w:t>v_NR_CellInfo.Sysinfo.BcchInfo.SIB1.message_.c1.systemInformationBlockType1.nonCriticalExtension.nonCriticalExtension</w:t>
            </w:r>
            <w:r w:rsidR="00E47219">
              <w:rPr>
                <w:rFonts w:hint="eastAsia"/>
                <w:noProof/>
                <w:lang w:eastAsia="zh-CN"/>
              </w:rPr>
              <w:t xml:space="preserve">  are not initialized, which will lead to ttcn error then using fucntion </w:t>
            </w:r>
            <w:r w:rsidR="00E47219" w:rsidRPr="00E47219">
              <w:rPr>
                <w:noProof/>
                <w:lang w:eastAsia="zh-CN"/>
              </w:rPr>
              <w:t>f_NR_CellInfo_SetSIB1_v1700_IEs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067302" w:rsidRDefault="00002C5F" w:rsidP="006F0ACA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Initialize related IEs</w:t>
            </w:r>
            <w:r w:rsidR="00B32699">
              <w:rPr>
                <w:rFonts w:cs="Arial" w:hint="eastAsia"/>
                <w:noProof/>
                <w:lang w:eastAsia="zh-CN"/>
              </w:rPr>
              <w:t xml:space="preserve"> and send the configuration to SS.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067302" w:rsidRDefault="00E13D4F" w:rsidP="00C44B35">
            <w:pPr>
              <w:spacing w:after="0"/>
              <w:rPr>
                <w:rFonts w:ascii="Arial" w:hAnsi="Arial" w:cs="Arial"/>
                <w:lang w:eastAsia="zh-CN"/>
              </w:rPr>
            </w:pPr>
            <w:r w:rsidRPr="00E13D4F">
              <w:rPr>
                <w:rFonts w:ascii="Arial" w:hAnsi="Arial" w:cs="Arial"/>
                <w:lang w:eastAsia="en-GB"/>
              </w:rPr>
              <w:t>RRC_ConnEst_NR5GC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Default="00C44B35" w:rsidP="00C44B3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function fl_TC_8_1_1_2_4_TestBody() runs on NR5GC_PTC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R5-211312 R5s210243 Ch. 2 R5s210595 sic@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NG_NAS_MSG_Indication_Type v_ReceivedMsg;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var UE_NR_Capability v_NrCapability;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NR_CellInfo_Type v_NR_CellInfo := f_NR_CellInfo_Get(nr_Cell1);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var GMM_MobilityInfo_Type v_GMM_MobilityInfo;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//System information that includes extended and spare fields that the UE does not comprehend is broadcasted on BCCH.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v_NR_CellInfo.Sysinfo.BcchInfo.MIB.message_.mib.spare := '1'B;  // Table 8.1.1.2.4.3.3-1: MIB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f_NR_CellInfo_Set(nr_Cell1, v_NR_CellInfo);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//Add SIB21 with SIB2 in SI[0] as per Table 8.1.1.2.4.3.3-2: SystemInformation (step 1, Table 8.1.1.2.4.3.2-1)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//Modify Sysinfo combination to NR_21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f_NR_SetSysinfoCombination_Specific8_1_1_2_4(nr_Cell1, cs_SIB21_r17); //@sic R5-223423 R5-226045 R5-230109 sic@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059A7">
              <w:rPr>
                <w:rFonts w:ascii="Courier New" w:hAnsi="Courier New" w:cs="Courier New"/>
                <w:color w:val="000000"/>
                <w:lang w:eastAsia="de-DE"/>
              </w:rPr>
              <w:t>f_NR_CellInfo_SetSIB1_v1700_IEs</w:t>
            </w: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(nr_Cell1, cs_SIB1_v1700_IEs_HSDN_Cell_r17); //@sic R5-237351 sic@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//The UE is switched on.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f_UT_SwitchOnUE(UT);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 Does the UE transmit an RRCSetupRequest message on NR Cell 1?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f_NR_RRC_SetupRequest_Def(nr_Cell1);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3");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RRCSetup message on NR Cell 1.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f_NR_RRCSetup_Def (nr_Cell1);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RRCSetupComplete message to confirm the successful completion of the connection establishment and initiates the registration procedure by including the REGISTRATION REQUEST message?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v_ReceivedMsg := f_NR_RRCSetupComplete_Def(nr_Cell1,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cr_38508_RRCSetupComplete(tsc_NR_RRC_TI_Def),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(tsc_SHT_NoSecurityProtection, tsc_SHT_IntegrityProtected));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(not f_Check_NG_RegistrationReqMsg (v_GMM_MobilityInfo, v_ReceivedMsg.Pdu, Initial_NoSecurity)) {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"Registration Request Message Failed");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6 - 10a2" siclog@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 Steps 5 to 20a1 of the registration procedure described in TS 38.508-1 Table 4.5.2.2-2 are performed on NR Cell 1.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f_NR5GC_RRC_Idle_Steps5_20(v_GMM_MobilityInfo, nr_Cell1, v_ReceivedMsg, TESTMode_OFF, -, Initial_NoSecurity);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v_NrCapability := f_NR_MobileInfo_NRCap_Get();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if (not match (v_NrCapability.accessStratumRelease, (rel15, rel16))) //@sic R5-211412 R5-226045 sic@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  f_SetVerdictInconc(__FILE__, __LINE__, "Test Case applicable to Rel-15 or Rel-16 UE"); // Condition for Rel-15/16 UE only checked at the very end of the test case due to test flow as UE is only registered at the end and preamble is done with STATE_OFF_0A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361CA" w:rsidRPr="00A361C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04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>function fl_TC_8_1_1_2_4_TestBody() runs on NR5GC_PTC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R5-211312 R5s210243 Ch. 2 R5s210595 sic@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NG_NAS_MSG_Indication_Type v_ReceivedMsg;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var UE_NR_Capability v_NrCapability;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NR_CellInfo_Type v_NR_CellInfo := f_NR_CellInfo_Get(nr_Cell1);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var GMM_MobilityInfo_Type v_GMM_MobilityInfo;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//System information that includes extended and spare fields that the UE does not comprehend is broadcasted on BCCH.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v_NR_CellInfo.Sysinfo.BcchInfo.MIB.message_.mib.spare := '1'B;  // Table 8.1.1.2.4.3.3-1: MIB</w:t>
            </w:r>
          </w:p>
          <w:p w:rsidR="00CD319A" w:rsidRPr="00EE4328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E43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v_NR_CellInfo.Sysinfo.BcchInfo.SIB1.message_.c1.systemInformationBlockType1.nonCriticalExtension := valueof(cs_SIB1_v1610_IEs_Def);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E43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v_NR_CellInfo.Sysinfo.BcchInfo.SIB1.message_.c1.systemInformationBlockType1.nonCriticalExtension.nonCriticalExtension := valueof(cs_SIB1_v1630_IEs_Def(omit));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f_NR_CellInfo_Set(nr_Cell1, v_NR_CellInfo);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//Add SIB21 with SIB2 in SI[0] as per Table 8.1.1.2.4.3.3-2: SystemInformation (step 1, Table 8.1.1.2.4.3.2-1)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//Modify Sysinfo combination to NR_21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f_NR_SetSysinfoCombination_Specific8_1_1_2_4(nr_Cell1, cs_SIB21_r17); //@sic R5-223423 R5-226045 R5-230109 sic@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f_NR_CellInfo_SetSIB1_v1700_IEs(nr_Cell1, cs_SIB1_v1700_IEs_HSDN_Cell_r17); //@sic R5-237351 sic@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D088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f_NR_SS_ConfigureSysinfo(nr_Cell1, -, f_NR_InitialiseBcchToPdschConfig(nr_Cell1));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UE is switched on.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f_UT_SwitchOnUE(UT);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 Does the UE transmit an RRCSetupRequest message on NR Cell 1?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f_NR_RRC_SetupRequest_Def(nr_Cell1);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3");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RRCSetup message on NR Cell 1.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f_NR_RRCSetup_Def (nr_Cell1);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RRCSetupComplete message to confirm the successful completion of the connection establishment and initiates the registration procedure by including the REGISTRATION REQUEST message?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v_ReceivedMsg := f_NR_RRCSetupComplete_Def(nr_Cell1,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cr_38508_RRCSetupComplete(tsc_NR_RRC_TI_Def),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(tsc_SHT_NoSecurityProtection, tsc_SHT_IntegrityProtected));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f_Check_NG_RegistrationReqMsg (v_GMM_MobilityInfo, v_ReceivedMsg.Pdu, Initial_NoSecurity)) {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"Registration Request Message Failed");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6 - 10a2" siclog@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// Steps 5 to 20a1 of the registration procedure described in TS 38.508-1 Table 4.5.2.2-2 are performed on NR Cell 1.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f_NR5GC_RRC_Idle_Steps5_20(v_GMM_MobilityInfo, nr_Cell1, v_ReceivedMsg, TESTMode_OFF, -, Initial_NoSecurity);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v_NrCapability := f_NR_MobileInfo_NRCap_Get();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if (not match (v_NrCapability.accessStratumRelease, (rel15, rel16))) //@sic R5-211412 R5-226045 sic@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  f_SetVerdictInconc(__FILE__, __LINE__, "Test Case applicable to Rel-15 or Rel-16 UE"); // Condition for Rel-15/16 UE only checked at the very end of the test case due to test flow as UE is only registered at the end and preamble is done with STATE_OFF_0A</w:t>
            </w:r>
          </w:p>
          <w:p w:rsidR="00CD319A" w:rsidRPr="00CD319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F79CF" w:rsidRPr="00F212AA" w:rsidRDefault="00CD319A" w:rsidP="00CD31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319A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:rsidR="001C6BC1" w:rsidRDefault="001C6BC1" w:rsidP="00125E19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590" w:rsidRDefault="00DC3590">
      <w:r>
        <w:separator/>
      </w:r>
    </w:p>
  </w:endnote>
  <w:endnote w:type="continuationSeparator" w:id="1">
    <w:p w:rsidR="00DC3590" w:rsidRDefault="00DC35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590" w:rsidRDefault="00DC3590">
      <w:r>
        <w:separator/>
      </w:r>
    </w:p>
  </w:footnote>
  <w:footnote w:type="continuationSeparator" w:id="1">
    <w:p w:rsidR="00DC3590" w:rsidRDefault="00DC35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EF270E">
    <w:r>
      <w:t xml:space="preserve">Page </w:t>
    </w:r>
    <w:r w:rsidR="00382C55">
      <w:fldChar w:fldCharType="begin"/>
    </w:r>
    <w:r>
      <w:instrText>PAGE</w:instrText>
    </w:r>
    <w:r w:rsidR="00382C55">
      <w:fldChar w:fldCharType="separate"/>
    </w:r>
    <w:r>
      <w:rPr>
        <w:noProof/>
      </w:rPr>
      <w:t>1</w:t>
    </w:r>
    <w:r w:rsidR="00382C55">
      <w:rPr>
        <w:noProof/>
      </w:rPr>
      <w:fldChar w:fldCharType="end"/>
    </w:r>
    <w:r>
      <w:br/>
    </w:r>
    <w:r w:rsidR="00382C55" w:rsidRPr="00382C55">
      <w:rPr>
        <w:noProof/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lassification_Textbox" o:spid="_x0000_s12294" type="#_x0000_t202" alt="Classification" style="position:absolute;margin-left:0;margin-top:14.2pt;width:454.1pt;height:25.8pt;z-index:251663360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632757704"/>
                </w:sdtPr>
                <w:sdtContent>
                  <w:p w:rsidR="00EF270E" w:rsidRPr="00A11327" w:rsidRDefault="00382C55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382C55">
    <w:pPr>
      <w:pStyle w:val="a4"/>
    </w:pPr>
    <w:r w:rsidRPr="00382C55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3" type="#_x0000_t202" alt="Classification" style="position:absolute;margin-left:0;margin-top:14.2pt;width:454.1pt;height:25.8pt;z-index:25165926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486555038"/>
                </w:sdtPr>
                <w:sdtContent>
                  <w:p w:rsidR="00EF270E" w:rsidRPr="00A11327" w:rsidRDefault="00382C55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382C55">
    <w:pPr>
      <w:pStyle w:val="a4"/>
    </w:pPr>
    <w:r w:rsidRPr="00382C55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2" type="#_x0000_t202" alt="Classification" style="position:absolute;margin-left:0;margin-top:14.2pt;width:454.1pt;height:25.8pt;z-index:251661312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547684186"/>
                </w:sdtPr>
                <w:sdtContent>
                  <w:p w:rsidR="00EF270E" w:rsidRPr="00A11327" w:rsidRDefault="00382C55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382C55">
    <w:pPr>
      <w:pStyle w:val="a4"/>
    </w:pPr>
    <w:r w:rsidRPr="00382C55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1" type="#_x0000_t202" alt="Classification" style="position:absolute;margin-left:0;margin-top:14.2pt;width:454.1pt;height:25.8pt;z-index:25166950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980890826"/>
                </w:sdtPr>
                <w:sdtContent>
                  <w:p w:rsidR="00EF270E" w:rsidRPr="00A11327" w:rsidRDefault="00382C55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EF270E">
    <w:pPr>
      <w:pStyle w:val="a4"/>
      <w:tabs>
        <w:tab w:val="right" w:pos="9639"/>
      </w:tabs>
    </w:pPr>
    <w:r>
      <w:tab/>
    </w:r>
    <w:r w:rsidR="00382C55" w:rsidRPr="00382C55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0" type="#_x0000_t202" alt="Classification" style="position:absolute;margin-left:0;margin-top:14.2pt;width:454.1pt;height:25.8pt;z-index:251665408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831531891"/>
                </w:sdtPr>
                <w:sdtContent>
                  <w:p w:rsidR="00EF270E" w:rsidRPr="00A11327" w:rsidRDefault="00382C55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382C55">
    <w:pPr>
      <w:pStyle w:val="a4"/>
    </w:pPr>
    <w:r w:rsidRPr="00382C55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89" type="#_x0000_t202" alt="Classification" style="position:absolute;margin-left:0;margin-top:14.2pt;width:454.1pt;height:25.8pt;z-index:251667456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2009750366"/>
                </w:sdtPr>
                <w:sdtContent>
                  <w:p w:rsidR="00EF270E" w:rsidRPr="00A11327" w:rsidRDefault="00382C55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35"/>
  </w:num>
  <w:num w:numId="5">
    <w:abstractNumId w:val="28"/>
  </w:num>
  <w:num w:numId="6">
    <w:abstractNumId w:val="32"/>
  </w:num>
  <w:num w:numId="7">
    <w:abstractNumId w:val="11"/>
  </w:num>
  <w:num w:numId="8">
    <w:abstractNumId w:val="33"/>
  </w:num>
  <w:num w:numId="9">
    <w:abstractNumId w:val="19"/>
  </w:num>
  <w:num w:numId="10">
    <w:abstractNumId w:val="24"/>
  </w:num>
  <w:num w:numId="11">
    <w:abstractNumId w:val="0"/>
  </w:num>
  <w:num w:numId="12">
    <w:abstractNumId w:val="10"/>
  </w:num>
  <w:num w:numId="13">
    <w:abstractNumId w:val="37"/>
  </w:num>
  <w:num w:numId="14">
    <w:abstractNumId w:val="5"/>
  </w:num>
  <w:num w:numId="15">
    <w:abstractNumId w:val="26"/>
  </w:num>
  <w:num w:numId="16">
    <w:abstractNumId w:val="23"/>
  </w:num>
  <w:num w:numId="17">
    <w:abstractNumId w:val="25"/>
  </w:num>
  <w:num w:numId="18">
    <w:abstractNumId w:val="15"/>
  </w:num>
  <w:num w:numId="19">
    <w:abstractNumId w:val="34"/>
  </w:num>
  <w:num w:numId="20">
    <w:abstractNumId w:val="30"/>
  </w:num>
  <w:num w:numId="21">
    <w:abstractNumId w:val="36"/>
  </w:num>
  <w:num w:numId="22">
    <w:abstractNumId w:val="27"/>
  </w:num>
  <w:num w:numId="23">
    <w:abstractNumId w:val="16"/>
  </w:num>
  <w:num w:numId="24">
    <w:abstractNumId w:val="21"/>
  </w:num>
  <w:num w:numId="25">
    <w:abstractNumId w:val="6"/>
  </w:num>
  <w:num w:numId="26">
    <w:abstractNumId w:val="13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1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29"/>
  </w:num>
  <w:num w:numId="37">
    <w:abstractNumId w:val="12"/>
  </w:num>
  <w:num w:numId="38">
    <w:abstractNumId w:val="22"/>
  </w:num>
  <w:num w:numId="39">
    <w:abstractNumId w:val="1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  <o:shapelayout v:ext="edit">
      <o:idmap v:ext="edit" data="12"/>
    </o:shapelayout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1159"/>
    <w:rsid w:val="00001833"/>
    <w:rsid w:val="00001968"/>
    <w:rsid w:val="000019B7"/>
    <w:rsid w:val="00002B06"/>
    <w:rsid w:val="00002C5F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2A3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0E52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302"/>
    <w:rsid w:val="00067771"/>
    <w:rsid w:val="00067DBE"/>
    <w:rsid w:val="00067F11"/>
    <w:rsid w:val="00071EB5"/>
    <w:rsid w:val="000721D3"/>
    <w:rsid w:val="000724EA"/>
    <w:rsid w:val="00073112"/>
    <w:rsid w:val="00074218"/>
    <w:rsid w:val="000748AC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2D9A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47B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6B5D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75F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0B75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1B3B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14B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23F8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61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EB9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4248"/>
    <w:rsid w:val="002B42D8"/>
    <w:rsid w:val="002B4D7F"/>
    <w:rsid w:val="002B4E18"/>
    <w:rsid w:val="002B506F"/>
    <w:rsid w:val="002B5741"/>
    <w:rsid w:val="002B5757"/>
    <w:rsid w:val="002B6006"/>
    <w:rsid w:val="002B6651"/>
    <w:rsid w:val="002B66CE"/>
    <w:rsid w:val="002C04C7"/>
    <w:rsid w:val="002C0A93"/>
    <w:rsid w:val="002C0F4A"/>
    <w:rsid w:val="002C2496"/>
    <w:rsid w:val="002C2D17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33B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9E0"/>
    <w:rsid w:val="00381A73"/>
    <w:rsid w:val="00381FC2"/>
    <w:rsid w:val="00382C55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0EC"/>
    <w:rsid w:val="0042625D"/>
    <w:rsid w:val="00426FCD"/>
    <w:rsid w:val="00430A7D"/>
    <w:rsid w:val="00431125"/>
    <w:rsid w:val="00431186"/>
    <w:rsid w:val="0043163D"/>
    <w:rsid w:val="00432830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4377"/>
    <w:rsid w:val="00446488"/>
    <w:rsid w:val="004465F0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7C1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5FB8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A15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76F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50CC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1CF6"/>
    <w:rsid w:val="005424E1"/>
    <w:rsid w:val="0054284F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2F2F"/>
    <w:rsid w:val="005A3BAB"/>
    <w:rsid w:val="005A5C61"/>
    <w:rsid w:val="005A61EB"/>
    <w:rsid w:val="005A6679"/>
    <w:rsid w:val="005A6D2B"/>
    <w:rsid w:val="005A74DF"/>
    <w:rsid w:val="005B17CB"/>
    <w:rsid w:val="005B1FCC"/>
    <w:rsid w:val="005B2143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6A00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522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86FA8"/>
    <w:rsid w:val="00690B95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7EC8"/>
    <w:rsid w:val="00697F8B"/>
    <w:rsid w:val="006A1178"/>
    <w:rsid w:val="006A1A7B"/>
    <w:rsid w:val="006A2209"/>
    <w:rsid w:val="006A249A"/>
    <w:rsid w:val="006A26C2"/>
    <w:rsid w:val="006A271C"/>
    <w:rsid w:val="006A42DF"/>
    <w:rsid w:val="006A5853"/>
    <w:rsid w:val="006A5CA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6B4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088E"/>
    <w:rsid w:val="006D1B9A"/>
    <w:rsid w:val="006D35E4"/>
    <w:rsid w:val="006D434E"/>
    <w:rsid w:val="006D4B93"/>
    <w:rsid w:val="006D6410"/>
    <w:rsid w:val="006D6FB1"/>
    <w:rsid w:val="006D713C"/>
    <w:rsid w:val="006E0603"/>
    <w:rsid w:val="006E0E88"/>
    <w:rsid w:val="006E21FB"/>
    <w:rsid w:val="006E2FF2"/>
    <w:rsid w:val="006E31A3"/>
    <w:rsid w:val="006E3B30"/>
    <w:rsid w:val="006E4018"/>
    <w:rsid w:val="006E4465"/>
    <w:rsid w:val="006E4A96"/>
    <w:rsid w:val="006E4DBF"/>
    <w:rsid w:val="006E4F7C"/>
    <w:rsid w:val="006E5627"/>
    <w:rsid w:val="006E7092"/>
    <w:rsid w:val="006E7773"/>
    <w:rsid w:val="006F02F1"/>
    <w:rsid w:val="006F0ACA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3CEA"/>
    <w:rsid w:val="0072422B"/>
    <w:rsid w:val="00724EF9"/>
    <w:rsid w:val="0072522A"/>
    <w:rsid w:val="007259D8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2A4E"/>
    <w:rsid w:val="00773780"/>
    <w:rsid w:val="00773869"/>
    <w:rsid w:val="00774393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5F6"/>
    <w:rsid w:val="007847D7"/>
    <w:rsid w:val="0078579E"/>
    <w:rsid w:val="00785967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345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4C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072E"/>
    <w:rsid w:val="007F075E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2D6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179A4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2F9F"/>
    <w:rsid w:val="0083407A"/>
    <w:rsid w:val="008342DF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371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474B"/>
    <w:rsid w:val="008A5658"/>
    <w:rsid w:val="008A58E9"/>
    <w:rsid w:val="008A5E0D"/>
    <w:rsid w:val="008A6092"/>
    <w:rsid w:val="008A60A2"/>
    <w:rsid w:val="008A62F0"/>
    <w:rsid w:val="008A6B4B"/>
    <w:rsid w:val="008A6F66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6AB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16C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0B5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2C0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3C80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1B9A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C7411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5B0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29"/>
    <w:rsid w:val="00B318F6"/>
    <w:rsid w:val="00B32699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2C4F"/>
    <w:rsid w:val="00B83D59"/>
    <w:rsid w:val="00B843B7"/>
    <w:rsid w:val="00B84475"/>
    <w:rsid w:val="00B84F41"/>
    <w:rsid w:val="00B86001"/>
    <w:rsid w:val="00B86B9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00E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639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0DB7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19A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1E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16E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773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2D0E"/>
    <w:rsid w:val="00DC31B1"/>
    <w:rsid w:val="00DC3590"/>
    <w:rsid w:val="00DC3AAA"/>
    <w:rsid w:val="00DC41B3"/>
    <w:rsid w:val="00DC4A73"/>
    <w:rsid w:val="00DC5283"/>
    <w:rsid w:val="00DC5C04"/>
    <w:rsid w:val="00DC6E36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9A7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D4F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5B4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6B7B"/>
    <w:rsid w:val="00E47219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1690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AD7"/>
    <w:rsid w:val="00EB1D3F"/>
    <w:rsid w:val="00EB2E60"/>
    <w:rsid w:val="00EB304C"/>
    <w:rsid w:val="00EB384C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11C0"/>
    <w:rsid w:val="00EE16C4"/>
    <w:rsid w:val="00EE216E"/>
    <w:rsid w:val="00EE27BE"/>
    <w:rsid w:val="00EE2981"/>
    <w:rsid w:val="00EE35F1"/>
    <w:rsid w:val="00EE4328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6D99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47D2F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C1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5E89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4804"/>
    <w:rsid w:val="00FD5C22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0404"/>
    <w:rsid w:val="00FF1A2A"/>
    <w:rsid w:val="00FF271B"/>
    <w:rsid w:val="00FF2C33"/>
    <w:rsid w:val="00FF41D4"/>
    <w:rsid w:val="00FF435D"/>
    <w:rsid w:val="00FF5019"/>
    <w:rsid w:val="00FF5074"/>
    <w:rsid w:val="00FF5501"/>
    <w:rsid w:val="00FF5654"/>
    <w:rsid w:val="00FF5A68"/>
    <w:rsid w:val="00FF5BAE"/>
    <w:rsid w:val="00FF6477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0"/>
    <w:rsid w:val="004A0966"/>
  </w:style>
  <w:style w:type="paragraph" w:customStyle="1" w:styleId="msonormal0">
    <w:name w:val="msonormal"/>
    <w:basedOn w:val="a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0"/>
    <w:rsid w:val="00AC491F"/>
  </w:style>
  <w:style w:type="character" w:customStyle="1" w:styleId="k">
    <w:name w:val="k"/>
    <w:basedOn w:val="a0"/>
    <w:rsid w:val="00AC491F"/>
  </w:style>
  <w:style w:type="character" w:customStyle="1" w:styleId="p">
    <w:name w:val="p"/>
    <w:basedOn w:val="a0"/>
    <w:rsid w:val="00AC491F"/>
  </w:style>
  <w:style w:type="character" w:customStyle="1" w:styleId="add-diff-note">
    <w:name w:val="add-diff-note"/>
    <w:basedOn w:val="a0"/>
    <w:rsid w:val="00AC491F"/>
  </w:style>
  <w:style w:type="character" w:customStyle="1" w:styleId="c1">
    <w:name w:val="c1"/>
    <w:basedOn w:val="a0"/>
    <w:rsid w:val="00AC491F"/>
  </w:style>
  <w:style w:type="character" w:customStyle="1" w:styleId="kr">
    <w:name w:val="kr"/>
    <w:basedOn w:val="a0"/>
    <w:rsid w:val="00AC491F"/>
  </w:style>
  <w:style w:type="character" w:customStyle="1" w:styleId="kt">
    <w:name w:val="kt"/>
    <w:basedOn w:val="a0"/>
    <w:rsid w:val="00AC491F"/>
  </w:style>
  <w:style w:type="character" w:customStyle="1" w:styleId="o">
    <w:name w:val="o"/>
    <w:basedOn w:val="a0"/>
    <w:rsid w:val="00AC491F"/>
  </w:style>
  <w:style w:type="character" w:customStyle="1" w:styleId="s">
    <w:name w:val="s"/>
    <w:basedOn w:val="a0"/>
    <w:rsid w:val="00AC491F"/>
  </w:style>
  <w:style w:type="character" w:customStyle="1" w:styleId="mi">
    <w:name w:val="mi"/>
    <w:basedOn w:val="a0"/>
    <w:rsid w:val="00AC491F"/>
  </w:style>
  <w:style w:type="character" w:customStyle="1" w:styleId="cm">
    <w:name w:val="cm"/>
    <w:basedOn w:val="a0"/>
    <w:rsid w:val="00055EE8"/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a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gaoting@starpointcomm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4DAE7088-DA7A-4945-AF98-A190F6AFD1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451</TotalTime>
  <Pages>5</Pages>
  <Words>1472</Words>
  <Characters>8395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GT</cp:lastModifiedBy>
  <cp:revision>105</cp:revision>
  <cp:lastPrinted>1900-01-01T00:00:00Z</cp:lastPrinted>
  <dcterms:created xsi:type="dcterms:W3CDTF">2023-12-15T19:35:00Z</dcterms:created>
  <dcterms:modified xsi:type="dcterms:W3CDTF">2024-01-11T09:43:00Z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