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7C1" w:rsidRDefault="004747C1" w:rsidP="00474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97A26" w:rsidRPr="00D97A26">
        <w:rPr>
          <w:b/>
          <w:i/>
          <w:noProof/>
          <w:sz w:val="28"/>
        </w:rPr>
        <w:t>R5s240098</w:t>
      </w:r>
      <w:r w:rsidR="00D97A26" w:rsidRPr="006A5CA3">
        <w:rPr>
          <w:b/>
          <w:i/>
          <w:noProof/>
          <w:sz w:val="28"/>
        </w:rPr>
        <w:t xml:space="preserve"> </w:t>
      </w:r>
    </w:p>
    <w:p w:rsidR="004747C1" w:rsidRDefault="00E47DE6" w:rsidP="004747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47C1" w:rsidRPr="00BA51D9">
          <w:rPr>
            <w:b/>
            <w:noProof/>
            <w:sz w:val="24"/>
          </w:rPr>
          <w:t>Online</w:t>
        </w:r>
      </w:fldSimple>
      <w:r w:rsidR="004747C1">
        <w:rPr>
          <w:b/>
          <w:noProof/>
          <w:sz w:val="24"/>
        </w:rPr>
        <w:t xml:space="preserve">, </w:t>
      </w:r>
      <w:r>
        <w:fldChar w:fldCharType="begin"/>
      </w:r>
      <w:r w:rsidR="004747C1">
        <w:instrText xml:space="preserve"> DOCPROPERTY  Country  \* MERGEFORMAT </w:instrText>
      </w:r>
      <w:r>
        <w:fldChar w:fldCharType="end"/>
      </w:r>
      <w:r w:rsidR="004747C1">
        <w:rPr>
          <w:b/>
          <w:noProof/>
          <w:sz w:val="24"/>
        </w:rPr>
        <w:t xml:space="preserve">, </w:t>
      </w:r>
      <w:fldSimple w:instr=" DOCPROPERTY  StartDate  \* MERGEFORMAT ">
        <w:r w:rsidR="004747C1" w:rsidRPr="00BA51D9">
          <w:rPr>
            <w:b/>
            <w:noProof/>
            <w:sz w:val="24"/>
          </w:rPr>
          <w:t>8th Dec 2023</w:t>
        </w:r>
      </w:fldSimple>
      <w:r w:rsidR="004747C1">
        <w:rPr>
          <w:b/>
          <w:noProof/>
          <w:sz w:val="24"/>
        </w:rPr>
        <w:t xml:space="preserve"> - </w:t>
      </w:r>
      <w:fldSimple w:instr=" DOCPROPERTY  EndDate  \* MERGEFORMAT ">
        <w:r w:rsidR="004747C1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47C1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42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747C1" w:rsidRPr="00410371" w:rsidRDefault="00E47DE6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47C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747C1" w:rsidRPr="00410371" w:rsidRDefault="00E47DE6" w:rsidP="00CA5EDE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4747C1" w:rsidRPr="00D0751E">
                <w:rPr>
                  <w:b/>
                  <w:noProof/>
                  <w:sz w:val="28"/>
                </w:rPr>
                <w:t>33</w:t>
              </w:r>
            </w:fldSimple>
            <w:r w:rsidR="00CA5EDE" w:rsidRPr="00CA5EDE">
              <w:rPr>
                <w:rFonts w:hint="eastAsia"/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4747C1" w:rsidRDefault="004747C1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747C1" w:rsidRPr="00410371" w:rsidRDefault="00E47DE6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47C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747C1" w:rsidRDefault="004747C1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747C1" w:rsidRPr="00410371" w:rsidRDefault="00E47DE6" w:rsidP="00112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47C1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747C1" w:rsidRPr="00F25D98" w:rsidRDefault="004747C1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47C1" w:rsidTr="00112B75">
        <w:tc>
          <w:tcPr>
            <w:tcW w:w="9641" w:type="dxa"/>
            <w:gridSpan w:val="9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747C1" w:rsidRDefault="004747C1" w:rsidP="004747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47C1" w:rsidTr="00112B75">
        <w:tc>
          <w:tcPr>
            <w:tcW w:w="2835" w:type="dxa"/>
          </w:tcPr>
          <w:p w:rsidR="004747C1" w:rsidRDefault="004747C1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747C1" w:rsidRDefault="004747C1" w:rsidP="004747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47C1" w:rsidTr="00112B75">
        <w:tc>
          <w:tcPr>
            <w:tcW w:w="9640" w:type="dxa"/>
            <w:gridSpan w:val="11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E47DE6" w:rsidP="004250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747C1">
                <w:t xml:space="preserve">Correction to NR5GC testcase </w:t>
              </w:r>
              <w:r w:rsidR="005C7F72" w:rsidRPr="005C7F72">
                <w:rPr>
                  <w:noProof/>
                </w:rPr>
                <w:t>6.1.2.11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47C1" w:rsidRDefault="004250EC" w:rsidP="00112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47DE6">
              <w:fldChar w:fldCharType="begin"/>
            </w:r>
            <w:r>
              <w:instrText xml:space="preserve"> DOCPROPERTY  SourceIfTsg  \* MERGEFORMAT </w:instrText>
            </w:r>
            <w:r w:rsidR="00E47DE6">
              <w:fldChar w:fldCharType="end"/>
            </w: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747C1" w:rsidRDefault="003F39EF" w:rsidP="00112B75">
            <w:pPr>
              <w:pStyle w:val="CRCoverPage"/>
              <w:spacing w:after="0"/>
              <w:ind w:left="100"/>
              <w:rPr>
                <w:noProof/>
              </w:rPr>
            </w:pPr>
            <w:r w:rsidRPr="003F39EF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47C1" w:rsidRDefault="00E47DE6" w:rsidP="003B3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4747C1">
                <w:rPr>
                  <w:noProof/>
                </w:rPr>
                <w:t>2024-01-</w:t>
              </w:r>
              <w:r w:rsidR="00A333EC">
                <w:rPr>
                  <w:rFonts w:hint="eastAsia"/>
                  <w:noProof/>
                  <w:lang w:eastAsia="zh-CN"/>
                </w:rPr>
                <w:t>1</w:t>
              </w:r>
              <w:r w:rsidR="003B38E0">
                <w:rPr>
                  <w:rFonts w:hint="eastAsia"/>
                  <w:noProof/>
                  <w:lang w:eastAsia="zh-CN"/>
                </w:rPr>
                <w:t>1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747C1" w:rsidRDefault="00E47DE6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47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47C1" w:rsidRDefault="00E47DE6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47C1">
                <w:rPr>
                  <w:noProof/>
                </w:rPr>
                <w:t>Rel-17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747C1" w:rsidRDefault="004747C1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47C1" w:rsidRPr="007C2097" w:rsidRDefault="004747C1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47C1" w:rsidTr="00112B75">
        <w:tc>
          <w:tcPr>
            <w:tcW w:w="1843" w:type="dxa"/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Pr="00067302" w:rsidRDefault="00D54720" w:rsidP="004747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If </w:t>
            </w:r>
            <w:r w:rsidRPr="000C68B1">
              <w:rPr>
                <w:noProof/>
                <w:lang w:eastAsia="zh-CN"/>
              </w:rPr>
              <w:t>pc_supportOfRedCap_r17</w:t>
            </w:r>
            <w:r>
              <w:rPr>
                <w:rFonts w:hint="eastAsia"/>
                <w:noProof/>
                <w:lang w:eastAsia="zh-CN"/>
              </w:rPr>
              <w:t xml:space="preserve"> = true,</w:t>
            </w:r>
            <w:r>
              <w:t xml:space="preserve"> </w:t>
            </w:r>
            <w:r w:rsidRPr="00770ABE">
              <w:rPr>
                <w:noProof/>
                <w:lang w:eastAsia="zh-CN"/>
              </w:rPr>
              <w:t>interFreqCarrierFreqList_v1700</w:t>
            </w:r>
            <w:r>
              <w:rPr>
                <w:rFonts w:hint="eastAsia"/>
                <w:noProof/>
                <w:lang w:eastAsia="zh-CN"/>
              </w:rPr>
              <w:t xml:space="preserve"> is needed in SIB4.</w:t>
            </w: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747C1" w:rsidRPr="00067302" w:rsidRDefault="00D54720" w:rsidP="00FD480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Use function </w:t>
            </w:r>
            <w:r w:rsidRPr="009147B9">
              <w:rPr>
                <w:rFonts w:cs="Arial"/>
                <w:noProof/>
                <w:lang w:eastAsia="zh-CN"/>
              </w:rPr>
              <w:t>f_NR5GC_CellInfo_SetSIB4_InterFreqCarrierFreqList</w:t>
            </w:r>
            <w:r>
              <w:rPr>
                <w:rFonts w:cs="Arial" w:hint="eastAsia"/>
                <w:noProof/>
                <w:lang w:eastAsia="zh-CN"/>
              </w:rPr>
              <w:t xml:space="preserve"> to set </w:t>
            </w:r>
            <w:r w:rsidRPr="00770ABE">
              <w:rPr>
                <w:noProof/>
                <w:lang w:eastAsia="zh-CN"/>
              </w:rPr>
              <w:t>interFreqCarrierFreqList_v1700</w:t>
            </w:r>
            <w:r>
              <w:rPr>
                <w:rFonts w:hint="eastAsia"/>
                <w:noProof/>
                <w:lang w:eastAsia="zh-CN"/>
              </w:rPr>
              <w:t xml:space="preserve"> in SIB4.</w:t>
            </w: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Pr="00067302" w:rsidRDefault="004747C1" w:rsidP="004747C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testcase</w:t>
            </w:r>
          </w:p>
        </w:tc>
      </w:tr>
      <w:tr w:rsidR="004747C1" w:rsidTr="00112B75">
        <w:tc>
          <w:tcPr>
            <w:tcW w:w="2694" w:type="dxa"/>
            <w:gridSpan w:val="2"/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5C7F72" w:rsidP="004747C1">
            <w:pPr>
              <w:pStyle w:val="CRCoverPage"/>
              <w:spacing w:after="0"/>
              <w:ind w:left="100"/>
              <w:rPr>
                <w:noProof/>
              </w:rPr>
            </w:pPr>
            <w:r w:rsidRPr="005C7F72">
              <w:rPr>
                <w:noProof/>
              </w:rPr>
              <w:t>6.1.2.11.NR5GC</w:t>
            </w: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47C1" w:rsidRDefault="004747C1" w:rsidP="004747C1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7C1" w:rsidRPr="008863B9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47C1" w:rsidRPr="008863B9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747C1" w:rsidRPr="008863B9" w:rsidRDefault="004747C1" w:rsidP="0047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747C1" w:rsidRDefault="004747C1" w:rsidP="004747C1">
      <w:pPr>
        <w:rPr>
          <w:noProof/>
        </w:rPr>
      </w:pPr>
      <w:bookmarkStart w:id="1" w:name="_GoBack"/>
      <w:bookmarkEnd w:id="1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2" w:name="_Toc155796411"/>
      <w:r w:rsidRPr="00D83A7A">
        <w:rPr>
          <w:rStyle w:val="af1"/>
          <w:rFonts w:ascii="Arial" w:hAnsi="Arial" w:cs="Arial"/>
          <w:i w:val="0"/>
        </w:rPr>
        <w:t>Table of Contents</w:t>
      </w:r>
      <w:bookmarkEnd w:id="2"/>
    </w:p>
    <w:p w:rsidR="000845D5" w:rsidRDefault="00E47DE6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47DE6"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 w:rsidRPr="00E47DE6">
        <w:rPr>
          <w:rFonts w:cs="Arial"/>
        </w:rPr>
        <w:fldChar w:fldCharType="separate"/>
      </w:r>
      <w:r w:rsidR="000845D5" w:rsidRPr="003E7D8A">
        <w:rPr>
          <w:rFonts w:ascii="Arial" w:hAnsi="Arial" w:cs="Arial"/>
          <w:iCs/>
        </w:rPr>
        <w:t>Table of Contents</w:t>
      </w:r>
      <w:r w:rsidR="000845D5">
        <w:tab/>
      </w:r>
      <w:r>
        <w:fldChar w:fldCharType="begin"/>
      </w:r>
      <w:r w:rsidR="000845D5">
        <w:instrText xml:space="preserve"> PAGEREF _Toc155796411 \h </w:instrText>
      </w:r>
      <w:r>
        <w:fldChar w:fldCharType="separate"/>
      </w:r>
      <w:r w:rsidR="000845D5">
        <w:t>2</w:t>
      </w:r>
      <w:r>
        <w:fldChar w:fldCharType="end"/>
      </w:r>
    </w:p>
    <w:p w:rsidR="000845D5" w:rsidRDefault="000845D5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3E7D8A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3E7D8A">
        <w:rPr>
          <w:b/>
          <w:lang w:eastAsia="ja-JP"/>
        </w:rPr>
        <w:t>Overview</w:t>
      </w:r>
      <w:r>
        <w:tab/>
      </w:r>
      <w:r w:rsidR="00E47DE6">
        <w:fldChar w:fldCharType="begin"/>
      </w:r>
      <w:r>
        <w:instrText xml:space="preserve"> PAGEREF _Toc155796412 \h </w:instrText>
      </w:r>
      <w:r w:rsidR="00E47DE6">
        <w:fldChar w:fldCharType="separate"/>
      </w:r>
      <w:r>
        <w:t>2</w:t>
      </w:r>
      <w:r w:rsidR="00E47DE6">
        <w:fldChar w:fldCharType="end"/>
      </w:r>
    </w:p>
    <w:p w:rsidR="000845D5" w:rsidRDefault="000845D5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3E7D8A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3E7D8A">
        <w:rPr>
          <w:b/>
        </w:rPr>
        <w:t>Corrections required</w:t>
      </w:r>
      <w:r>
        <w:tab/>
      </w:r>
      <w:r w:rsidR="00E47DE6">
        <w:fldChar w:fldCharType="begin"/>
      </w:r>
      <w:r>
        <w:instrText xml:space="preserve"> PAGEREF _Toc155796413 \h </w:instrText>
      </w:r>
      <w:r w:rsidR="00E47DE6">
        <w:fldChar w:fldCharType="separate"/>
      </w:r>
      <w:r>
        <w:t>2</w:t>
      </w:r>
      <w:r w:rsidR="00E47DE6">
        <w:fldChar w:fldCharType="end"/>
      </w:r>
    </w:p>
    <w:p w:rsidR="000845D5" w:rsidRDefault="000845D5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3E7D8A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3E7D8A">
        <w:rPr>
          <w:rFonts w:cs="Arial"/>
        </w:rPr>
        <w:t>f_TC_6_1_2_11_NR5GC_TestBody</w:t>
      </w:r>
      <w:r>
        <w:tab/>
      </w:r>
      <w:r w:rsidR="00E47DE6">
        <w:fldChar w:fldCharType="begin"/>
      </w:r>
      <w:r>
        <w:instrText xml:space="preserve"> PAGEREF _Toc155796414 \h </w:instrText>
      </w:r>
      <w:r w:rsidR="00E47DE6">
        <w:fldChar w:fldCharType="separate"/>
      </w:r>
      <w:r>
        <w:t>2</w:t>
      </w:r>
      <w:r w:rsidR="00E47DE6">
        <w:fldChar w:fldCharType="end"/>
      </w:r>
    </w:p>
    <w:p w:rsidR="00D15337" w:rsidRDefault="00E47DE6" w:rsidP="00D15337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Toc155796412"/>
      <w:bookmarkStart w:id="22" w:name="_Hlk107318485"/>
      <w:r w:rsidR="00D1533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FD5C22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D6016E">
        <w:rPr>
          <w:rFonts w:cs="Arial" w:hint="eastAsia"/>
          <w:b/>
          <w:sz w:val="24"/>
          <w:lang w:eastAsia="zh-CN"/>
        </w:rPr>
        <w:t>Ting Gao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="003819E0" w:rsidRPr="00DD0EEF">
          <w:rPr>
            <w:rStyle w:val="aa"/>
            <w:rFonts w:cs="Arial" w:hint="eastAsia"/>
            <w:b/>
            <w:sz w:val="24"/>
            <w:lang w:eastAsia="zh-CN"/>
          </w:rPr>
          <w:t>gaoting@starpointcomm.com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2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55796413"/>
      <w:r w:rsidRPr="00854C55">
        <w:rPr>
          <w:b/>
        </w:rPr>
        <w:t>Corrections required</w:t>
      </w:r>
      <w:bookmarkEnd w:id="23"/>
      <w:bookmarkEnd w:id="24"/>
      <w:bookmarkEnd w:id="25"/>
    </w:p>
    <w:p w:rsidR="004A40D5" w:rsidRPr="003D65E8" w:rsidRDefault="007602AA" w:rsidP="004A40D5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55796414"/>
      <w:r w:rsidRPr="007602AA">
        <w:rPr>
          <w:rFonts w:cs="Arial"/>
          <w:noProof/>
        </w:rPr>
        <w:t>f_TC_6_1_2_11_NR5GC_TestBody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067302" w:rsidRDefault="007602AA" w:rsidP="00206ED0">
            <w:pPr>
              <w:pStyle w:val="CRCoverPage"/>
              <w:spacing w:after="0"/>
              <w:rPr>
                <w:noProof/>
              </w:rPr>
            </w:pPr>
            <w:r w:rsidRPr="007602AA">
              <w:rPr>
                <w:noProof/>
              </w:rPr>
              <w:t>f_TC_6_1_2_11_NR5GC_TestBody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A" w:rsidRPr="00067302" w:rsidRDefault="000C68B1" w:rsidP="000E54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If </w:t>
            </w:r>
            <w:r w:rsidRPr="000C68B1">
              <w:rPr>
                <w:noProof/>
                <w:lang w:eastAsia="zh-CN"/>
              </w:rPr>
              <w:t>pc_supportOfRedCap_r17</w:t>
            </w:r>
            <w:r>
              <w:rPr>
                <w:rFonts w:hint="eastAsia"/>
                <w:noProof/>
                <w:lang w:eastAsia="zh-CN"/>
              </w:rPr>
              <w:t xml:space="preserve"> = true,</w:t>
            </w:r>
            <w:r w:rsidR="00770ABE">
              <w:t xml:space="preserve"> </w:t>
            </w:r>
            <w:r w:rsidR="00770ABE" w:rsidRPr="00770ABE">
              <w:rPr>
                <w:noProof/>
                <w:lang w:eastAsia="zh-CN"/>
              </w:rPr>
              <w:t>interFreqCarrierFreqList_v1700</w:t>
            </w:r>
            <w:r w:rsidR="00770ABE">
              <w:rPr>
                <w:rFonts w:hint="eastAsia"/>
                <w:noProof/>
                <w:lang w:eastAsia="zh-CN"/>
              </w:rPr>
              <w:t xml:space="preserve"> is needed in SIB4.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067302" w:rsidRDefault="009147B9" w:rsidP="006F0ACA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Use function </w:t>
            </w:r>
            <w:r w:rsidRPr="009147B9">
              <w:rPr>
                <w:rFonts w:cs="Arial"/>
                <w:noProof/>
                <w:lang w:eastAsia="zh-CN"/>
              </w:rPr>
              <w:t>f_NR5GC_CellInfo_SetSIB4_InterFreqCarrierFreqList</w:t>
            </w:r>
            <w:r>
              <w:rPr>
                <w:rFonts w:cs="Arial" w:hint="eastAsia"/>
                <w:noProof/>
                <w:lang w:eastAsia="zh-CN"/>
              </w:rPr>
              <w:t xml:space="preserve"> to set </w:t>
            </w:r>
            <w:r w:rsidRPr="00770ABE">
              <w:rPr>
                <w:noProof/>
                <w:lang w:eastAsia="zh-CN"/>
              </w:rPr>
              <w:t>interFreqCarrierFreqList_v1700</w:t>
            </w:r>
            <w:r>
              <w:rPr>
                <w:rFonts w:hint="eastAsia"/>
                <w:noProof/>
                <w:lang w:eastAsia="zh-CN"/>
              </w:rPr>
              <w:t xml:space="preserve"> in SIB4.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067302" w:rsidRDefault="00FE4163" w:rsidP="00C44B35">
            <w:pPr>
              <w:spacing w:after="0"/>
              <w:rPr>
                <w:rFonts w:ascii="Arial" w:hAnsi="Arial" w:cs="Arial"/>
                <w:lang w:eastAsia="zh-CN"/>
              </w:rPr>
            </w:pPr>
            <w:r w:rsidRPr="00FE4163">
              <w:rPr>
                <w:rFonts w:ascii="Arial" w:hAnsi="Arial" w:cs="Arial"/>
                <w:lang w:eastAsia="zh-CN"/>
              </w:rPr>
              <w:t>Idle_CellReSelection_NR5GC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Default="00C44B35" w:rsidP="00C44B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>function f_TC_6_1_2_11_NR5GC_TestBody() runs on NR5GC_PTC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 //@sic R5-202603 R5-225373 R5s221232 sic@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v_T1_Cell1_RS_EPRE_FR1 := -95;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v_T1_Cell1_RS_EPRE_FR2 := tsc_NR_NonSuitableCellSSS_EPRE_FR2;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v_T1_Cell3_RS_EPRE_FR1 := -80;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tsc_NR_NonSuitableOffCellSSS_EPRE;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v_T2_Cell1_RS_EPRE_FR2 := tsc_NR_NonSuitableOffCellSSS_EPRE;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v_T2_Cell3_RS_EPRE_FR1 := tsc_NR_ServingCellSSS_EPRE_FR1;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v_T2_Cell6_RS_EPRE_FR1 := -80;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v_CellPowerList_AtT1;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v_CellPowerList_AtT2;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InterFreqCarrierFreqList v_InterFreqCarrierFreqList := f_NR_InitInterFreqCarrierFreqNeighbourCell(nr_Cell1, nr_Cell3, nr_Cell6);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SI_SchedulingInfo v_SI_SchedulingInfo;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NR_BcchToPdschConfig_Type v_NR_BcchToPdschConfig; //@sic R5s200703 sic@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SSB_MTC v_SSB_MTC;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v_Default;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t_WaitTime := 5.0;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cs_NR_CellPower(nr_Cell1, v_T1_Cell1_RS_EPRE_FR1, v_T1_Cell1_RS_EPRE_FR2),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cs_NR_CellPower(nr_Cell3, v_T1_Cell3_RS_EPRE_FR1, tsc_NR_ServingCellSSS_EPRE_FR2)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v_CellPowerList_AtT2:={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cs_NR_CellPower(nr_Cell1, v_T2_Cell1_RS_EPRE_FR1, v_T2_Cell1_RS_EPRE_FR2),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cs_NR_CellPower(nr_Cell3, v_T2_Cell3_RS_EPRE_FR1, -91),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cs_NR_CellPower(nr_Cell6, v_T2_Cell6_RS_EPRE_FR1, tsc_NR_ServingCellSSS_EPRE_FR2)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0" siclog@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SIB1 as specified as Table 6.1.2.11.3.3-1 in nr_Cell1 and nr_Cell3.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6.1.2.11.3.3-1: SIB1 of NR cell 1 and NR cell 3 (All steps in Table 6.1.2.11.3.2-3)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v_SI_SchedulingInfo := f_NR_GetSIB1_SiSchedulingInfo(nr_Cell1);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v_SI_SchedulingInfo.schedulingInfoList[1] := cs_NR_SchedulingInfoDef(tsc_SIB4_Periodicity, {cs_NR_SIB_TypeInfoDef_AreaScope(sibType4)}, notBroadcasting);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v_SI_SchedulingInfo.systemInformationAreaID := '000000000000000000000011'B;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f_NR_CellInfo_SetSIB1_SiSchedulingInfo(nr_Cell1, valueof(v_SI_SchedulingInfo));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f_NR_CellInfo_SetSIB1_SiSchedulingInfo(nr_Cell3, valueof(v_SI_SchedulingInfo));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v_NR_BcchToPdschConfig := f_NR_InitialiseBcchToPdschConfig(nr_Cell3); // @sic R5s221121 Ch. 2 sic@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f_NR_SS_ConfigureSysinfo(nr_Cell3, -, v_NR_BcchToPdschConfig);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f_NR_SS_RachProcedureConfig(nr_Cell1, cs_NR_RachProcedureConfig_CBRA_Msg4Based(f_NR_CellInfo_GetPhysicalParameters(nr_Cell1), cs_NR_RachProcedureMsg4WithNoRrcMsg)); // @sic R5s221121 Ch. 1 sic@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0A" siclog@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//The SS notifies the UE of change of System Information on NR Cell 1 by send Short Message on PDCCH using P-RNTI.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f_NR_ModifySysinfo(nr_Cell1);  //@sic R5s201015 sic@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//Make cellArray ready for step 3 with SIB4 in nr_Cell1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v_SI_SchedulingInfo := f_NR_GetSIB1_SiSchedulingInfo(nr_Cell1);  //Store SIB1 in a variable because it will be changed in f_NR_SetSysinfoCombinationToNR_4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f_NR_SetSysinfoCombinationToNR_4(nr_Cell1, cs_38508_SIB4_Def(v_InterFreqCarrierFreqList));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// Set SIB4 as per Table 6.1.2.11.3.3-4: SystemInformation (Step 3, Table 6.1.2.11.3.2-3)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v_SSB_MTC := f_NR_GetSSB_MTC_InterFreqOdd(nr_Cell1, nr_Cell3);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f_NR5GC_CellInfo_SetSIB4_InterFreqCarrierFreq_PeriodicityAndOffset(nr_Cell1, 0, v_SSB_MTC.periodicityAndOffset);  //@sic R5s201015 R5s210501 sic@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f_NR5GC_CellInfo_SetSIB4_InterFreqCarrierFreq_PeriodicityAndOffset(nr_Cell1, 1, v_SSB_MTC.periodicityAndOffset);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f_NR_CellInfo_SetSIB1_SiSchedulingInfo(nr_Cell1, valueof(v_SI_SchedulingInfo)); //Set back SIB1 scheduling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1 - Void" siclog@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siclog@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// UE sends RRCSystemInfoRequest message to NR Cell 1 to request SIB4.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SRB.receive(car_NR_SRB0_RrcPdu_IND(nr_Cell1, cr_38508_RRCSystemInfoRequest(tsc_BitSIB4_SchedulingInfoList)));  // Table 6.1.2.11.3.3-3: RRCSystemInfoRequest: Bit corresponds to SIB4 in schedulingInfoList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"Test Case 6.1.2.11 Step 2");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C594E" w:rsidRPr="001C594E" w:rsidRDefault="001C594E" w:rsidP="00A45F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A45F4A"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:rsidR="001C594E" w:rsidRPr="001C594E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361CA" w:rsidRPr="00A361CA" w:rsidRDefault="001C594E" w:rsidP="001C59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C594E"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f_TC_6_1_2_11_NR5GC_TestBody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>function f_TC_6_1_2_11_NR5GC_TestBody() runs on NR5GC_PTC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R5-202603 R5-225373 R5s221232 sic@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v_T1_Cell1_RS_EPRE_FR1 := -95;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v_T1_Cell1_RS_EPRE_FR2 := tsc_NR_NonSuitableCellSSS_EPRE_FR2;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v_T1_Cell3_RS_EPRE_FR1 := -80;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tsc_NR_NonSuitableOffCellSSS_EPRE;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v_T2_Cell1_RS_EPRE_FR2 := tsc_NR_NonSuitableOffCellSSS_EPRE;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v_T2_Cell3_RS_EPRE_FR1 := tsc_NR_ServingCellSSS_EPRE_FR1;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v_T2_Cell6_RS_EPRE_FR1 := -80;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v_CellPowerList_AtT1;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v_CellPowerList_AtT2;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InterFreqCarrierFreqList v_InterFreqCarrierFreqList := f_NR_InitInterFreqCarrierFreqNeighbourCell(nr_Cell1, nr_Cell3, nr_Cell6);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SI_SchedulingInfo v_SI_SchedulingInfo;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NR_BcchToPdschConfig_Type v_NR_BcchToPdschConfig; //@sic R5s200703 sic@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SSB_MTC v_SSB_MTC;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v_Default;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t_WaitTime := 5.0;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cs_NR_CellPower(nr_Cell1, v_T1_Cell1_RS_EPRE_FR1, v_T1_Cell1_RS_EPRE_FR2),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cs_NR_CellPower(nr_Cell3, v_T1_Cell3_RS_EPRE_FR1, tsc_NR_ServingCellSSS_EPRE_FR2)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v_CellPowerList_AtT2:={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cs_NR_CellPower(nr_Cell1, v_T2_Cell1_RS_EPRE_FR1, v_T2_Cell1_RS_EPRE_FR2),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cs_NR_CellPower(nr_Cell3, v_T2_Cell3_RS_EPRE_FR1, -91),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cs_NR_CellPower(nr_Cell6, v_T2_Cell6_RS_EPRE_FR1, tsc_NR_ServingCellSSS_EPRE_FR2)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0" siclog@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SIB1 as specified as Table 6.1.2.11.3.3-1 in nr_Cell1 and nr_Cell3.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6.1.2.11.3.3-1: SIB1 of NR cell 1 and NR cell 3 (All steps in Table 6.1.2.11.3.2-3)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v_SI_SchedulingInfo := f_NR_GetSIB1_SiSchedulingInfo(nr_Cell1);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v_SI_SchedulingInfo.schedulingInfoList[1] := cs_NR_SchedulingInfoDef(tsc_SIB4_Periodicity, {cs_NR_SIB_TypeInfoDef_AreaScope(sibType4)}, notBroadcasting);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v_SI_SchedulingInfo.systemInformationAreaID := '000000000000000000000011'B;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f_NR_CellInfo_SetSIB1_SiSchedulingInfo(nr_Cell1, valueof(v_SI_SchedulingInfo));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f_NR_CellInfo_SetSIB1_SiSchedulingInfo(nr_Cell3, valueof(v_SI_SchedulingInfo));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v_NR_BcchToPdschConfig := f_NR_InitialiseBcchToPdschConfig(nr_Cell3); // @sic R5s221121 Ch. 2 sic@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f_NR_SS_ConfigureSysinfo(nr_Cell3, -, v_NR_BcchToPdschConfig);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f_NR_SS_RachProcedureConfig(nr_Cell1, cs_NR_RachProcedureConfig_CBRA_Msg4Based(f_NR_CellInfo_GetPhysicalParameters(nr_Cell1), cs_NR_RachProcedureMsg4WithNoRrcMsg)); // @sic R5s221121 Ch. 1 sic@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//@siclog "Step 0A" siclog@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notifies the UE of change of System Information on NR Cell 1 by send Short Message on PDCCH using P-RNTI.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f_NR_ModifySysinfo(nr_Cell1);  //@sic R5s201015 sic@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//Make cellArray ready for step 3 with SIB4 in nr_Cell1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v_SI_SchedulingInfo := f_NR_GetSIB1_SiSchedulingInfo(nr_Cell1);  //Store SIB1 in a variable because it will be changed in f_NR_SetSysinfoCombinationToNR_4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f_NR_SetSysinfoCombinationToNR_4(nr_Cell1, cs_38508_SIB4_Def(v_InterFreqCarrierFreqList));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="00956B38"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</w:t>
            </w:r>
            <w:r w:rsidRPr="00956B3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f_NR5GC_CellInfo_SetSIB4_InterFreqCarrierFreqList(nr_Cell1, v_InterFreqCarrierFreqList);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// Set SIB4 as per Table 6.1.2.11.3.3-4: SystemInformation (Step 3, Table 6.1.2.11.3.2-3)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v_SSB_MTC := f_NR_GetSSB_MTC_InterFreqOdd(nr_Cell1, nr_Cell3);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f_NR5GC_CellInfo_SetSIB4_InterFreqCarrierFreq_PeriodicityAndOffset(nr_Cell1, 0, v_SSB_MTC.periodicityAndOffset);  //@sic R5s201015 R5s210501 sic@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f_NR5GC_CellInfo_SetSIB4_InterFreqCarrierFreq_PeriodicityAndOffset(nr_Cell1, 1, v_SSB_MTC.periodicityAndOffset);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f_NR_CellInfo_SetSIB1_SiSchedulingInfo(nr_Cell1, valueof(v_SI_SchedulingInfo)); //Set back SIB1 scheduling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1 - Void" siclog@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siclog@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// UE sends RRCSystemInfoRequest message to NR Cell 1 to request SIB4.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SRB.receive(car_NR_SRB0_RrcPdu_IND(nr_Cell1, cr_38508_RRCSystemInfoRequest(tsc_BitSIB4_SchedulingInfoList)));  // Table 6.1.2.11.3.3-3: RRCSystemInfoRequest: Bit corresponds to SIB4 in schedulingInfoList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"Test Case 6.1.2.11 Step 2");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97365" w:rsidRPr="00F97365" w:rsidRDefault="00F97365" w:rsidP="003B0B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3B0B42"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:rsidR="00F97365" w:rsidRPr="00F97365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F79CF" w:rsidRPr="00F212AA" w:rsidRDefault="00F97365" w:rsidP="00F973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7365"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f_TC_6_1_2_11_NR5GC_TestBody</w:t>
            </w:r>
          </w:p>
        </w:tc>
      </w:tr>
    </w:tbl>
    <w:p w:rsidR="001C6BC1" w:rsidRDefault="001C6BC1" w:rsidP="00125E19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zh-CN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AF8" w:rsidRDefault="00C55AF8">
      <w:r>
        <w:separator/>
      </w:r>
    </w:p>
  </w:endnote>
  <w:endnote w:type="continuationSeparator" w:id="1">
    <w:p w:rsidR="00C55AF8" w:rsidRDefault="00C55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AF8" w:rsidRDefault="00C55AF8">
      <w:r>
        <w:separator/>
      </w:r>
    </w:p>
  </w:footnote>
  <w:footnote w:type="continuationSeparator" w:id="1">
    <w:p w:rsidR="00C55AF8" w:rsidRDefault="00C55A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F270E">
    <w:r>
      <w:t xml:space="preserve">Page </w:t>
    </w:r>
    <w:r w:rsidR="00E47DE6">
      <w:fldChar w:fldCharType="begin"/>
    </w:r>
    <w:r>
      <w:instrText>PAGE</w:instrText>
    </w:r>
    <w:r w:rsidR="00E47DE6">
      <w:fldChar w:fldCharType="separate"/>
    </w:r>
    <w:r>
      <w:rPr>
        <w:noProof/>
      </w:rPr>
      <w:t>1</w:t>
    </w:r>
    <w:r w:rsidR="00E47DE6">
      <w:rPr>
        <w:noProof/>
      </w:rPr>
      <w:fldChar w:fldCharType="end"/>
    </w:r>
    <w:r>
      <w:br/>
    </w:r>
    <w:r w:rsidR="00E47DE6" w:rsidRPr="00E47DE6">
      <w:rPr>
        <w:noProof/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12294" type="#_x0000_t202" alt="Classification" style="position:absolute;margin-left:0;margin-top:14.2pt;width:454.1pt;height:25.8pt;z-index:251663360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632757704"/>
                </w:sdtPr>
                <w:sdtContent>
                  <w:p w:rsidR="00EF270E" w:rsidRPr="00A11327" w:rsidRDefault="00E47DE6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47DE6">
    <w:pPr>
      <w:pStyle w:val="a4"/>
    </w:pPr>
    <w:r w:rsidRPr="00E47DE6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3" type="#_x0000_t202" alt="Classification" style="position:absolute;margin-left:0;margin-top:14.2pt;width:454.1pt;height:25.8pt;z-index:25165926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486555038"/>
                </w:sdtPr>
                <w:sdtContent>
                  <w:p w:rsidR="00EF270E" w:rsidRPr="00A11327" w:rsidRDefault="00E47DE6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47DE6">
    <w:pPr>
      <w:pStyle w:val="a4"/>
    </w:pPr>
    <w:r w:rsidRPr="00E47DE6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2" type="#_x0000_t202" alt="Classification" style="position:absolute;margin-left:0;margin-top:14.2pt;width:454.1pt;height:25.8pt;z-index:251661312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547684186"/>
                </w:sdtPr>
                <w:sdtContent>
                  <w:p w:rsidR="00EF270E" w:rsidRPr="00A11327" w:rsidRDefault="00E47DE6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47DE6">
    <w:pPr>
      <w:pStyle w:val="a4"/>
    </w:pPr>
    <w:r w:rsidRPr="00E47DE6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1" type="#_x0000_t202" alt="Classification" style="position:absolute;margin-left:0;margin-top:14.2pt;width:454.1pt;height:25.8pt;z-index:25166950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980890826"/>
                </w:sdtPr>
                <w:sdtContent>
                  <w:p w:rsidR="00EF270E" w:rsidRPr="00A11327" w:rsidRDefault="00E47DE6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F270E">
    <w:pPr>
      <w:pStyle w:val="a4"/>
      <w:tabs>
        <w:tab w:val="right" w:pos="9639"/>
      </w:tabs>
    </w:pPr>
    <w:r>
      <w:tab/>
    </w:r>
    <w:r w:rsidR="00E47DE6" w:rsidRPr="00E47DE6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0" type="#_x0000_t202" alt="Classification" style="position:absolute;margin-left:0;margin-top:14.2pt;width:454.1pt;height:25.8pt;z-index:251665408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831531891"/>
                </w:sdtPr>
                <w:sdtContent>
                  <w:p w:rsidR="00EF270E" w:rsidRPr="00A11327" w:rsidRDefault="00E47DE6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47DE6">
    <w:pPr>
      <w:pStyle w:val="a4"/>
    </w:pPr>
    <w:r w:rsidRPr="00E47DE6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89" type="#_x0000_t202" alt="Classification" style="position:absolute;margin-left:0;margin-top:14.2pt;width:454.1pt;height:25.8pt;z-index:251667456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2009750366"/>
                </w:sdtPr>
                <w:sdtContent>
                  <w:p w:rsidR="00EF270E" w:rsidRPr="00A11327" w:rsidRDefault="00E47DE6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5"/>
  </w:num>
  <w:num w:numId="5">
    <w:abstractNumId w:val="28"/>
  </w:num>
  <w:num w:numId="6">
    <w:abstractNumId w:val="32"/>
  </w:num>
  <w:num w:numId="7">
    <w:abstractNumId w:val="11"/>
  </w:num>
  <w:num w:numId="8">
    <w:abstractNumId w:val="33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37"/>
  </w:num>
  <w:num w:numId="14">
    <w:abstractNumId w:val="5"/>
  </w:num>
  <w:num w:numId="15">
    <w:abstractNumId w:val="26"/>
  </w:num>
  <w:num w:numId="16">
    <w:abstractNumId w:val="23"/>
  </w:num>
  <w:num w:numId="17">
    <w:abstractNumId w:val="25"/>
  </w:num>
  <w:num w:numId="18">
    <w:abstractNumId w:val="15"/>
  </w:num>
  <w:num w:numId="19">
    <w:abstractNumId w:val="34"/>
  </w:num>
  <w:num w:numId="20">
    <w:abstractNumId w:val="30"/>
  </w:num>
  <w:num w:numId="21">
    <w:abstractNumId w:val="36"/>
  </w:num>
  <w:num w:numId="22">
    <w:abstractNumId w:val="27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1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29"/>
  </w:num>
  <w:num w:numId="37">
    <w:abstractNumId w:val="12"/>
  </w:num>
  <w:num w:numId="38">
    <w:abstractNumId w:val="22"/>
  </w:num>
  <w:num w:numId="39">
    <w:abstractNumId w:val="1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  <o:shapelayout v:ext="edit">
      <o:idmap v:ext="edit" data="12"/>
    </o:shapelayout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7C1"/>
    <w:rsid w:val="00001159"/>
    <w:rsid w:val="00001833"/>
    <w:rsid w:val="00001968"/>
    <w:rsid w:val="000019B7"/>
    <w:rsid w:val="00002B06"/>
    <w:rsid w:val="00002C5F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2A3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551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302"/>
    <w:rsid w:val="00067771"/>
    <w:rsid w:val="00067DBE"/>
    <w:rsid w:val="00067F11"/>
    <w:rsid w:val="00071EB5"/>
    <w:rsid w:val="000721D3"/>
    <w:rsid w:val="000724EA"/>
    <w:rsid w:val="00073112"/>
    <w:rsid w:val="00074218"/>
    <w:rsid w:val="000748AC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5D5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68B1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47B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6B5D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0B75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1B3B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94E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14B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23F8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EB9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4248"/>
    <w:rsid w:val="002B42D8"/>
    <w:rsid w:val="002B4D7F"/>
    <w:rsid w:val="002B4E18"/>
    <w:rsid w:val="002B506F"/>
    <w:rsid w:val="002B5741"/>
    <w:rsid w:val="002B5757"/>
    <w:rsid w:val="002B6006"/>
    <w:rsid w:val="002B6651"/>
    <w:rsid w:val="002B66CE"/>
    <w:rsid w:val="002C04C7"/>
    <w:rsid w:val="002C0A93"/>
    <w:rsid w:val="002C0F4A"/>
    <w:rsid w:val="002C2496"/>
    <w:rsid w:val="002C2D17"/>
    <w:rsid w:val="002C2E46"/>
    <w:rsid w:val="002C5A1A"/>
    <w:rsid w:val="002C6A80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54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47681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33B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9E0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B42"/>
    <w:rsid w:val="003B0DCE"/>
    <w:rsid w:val="003B0E73"/>
    <w:rsid w:val="003B1970"/>
    <w:rsid w:val="003B1DC0"/>
    <w:rsid w:val="003B2DC5"/>
    <w:rsid w:val="003B38E0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39EF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0EC"/>
    <w:rsid w:val="0042625D"/>
    <w:rsid w:val="00426FCD"/>
    <w:rsid w:val="00430A7D"/>
    <w:rsid w:val="00431125"/>
    <w:rsid w:val="00431186"/>
    <w:rsid w:val="0043163D"/>
    <w:rsid w:val="00432830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7C1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5FB8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A15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8C1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76F4"/>
    <w:rsid w:val="004F0155"/>
    <w:rsid w:val="004F0977"/>
    <w:rsid w:val="004F1AD2"/>
    <w:rsid w:val="004F24BD"/>
    <w:rsid w:val="004F29F6"/>
    <w:rsid w:val="004F2BA3"/>
    <w:rsid w:val="004F36AE"/>
    <w:rsid w:val="004F394A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1CF6"/>
    <w:rsid w:val="005424E1"/>
    <w:rsid w:val="0054284F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6BD"/>
    <w:rsid w:val="00596753"/>
    <w:rsid w:val="005967C5"/>
    <w:rsid w:val="005970EE"/>
    <w:rsid w:val="00597A85"/>
    <w:rsid w:val="005A06B3"/>
    <w:rsid w:val="005A149E"/>
    <w:rsid w:val="005A2D63"/>
    <w:rsid w:val="005A3BAB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C7F7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6A00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4CA1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522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1072"/>
    <w:rsid w:val="0065178D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6973"/>
    <w:rsid w:val="00667016"/>
    <w:rsid w:val="0066741D"/>
    <w:rsid w:val="00667F32"/>
    <w:rsid w:val="00667F80"/>
    <w:rsid w:val="00670049"/>
    <w:rsid w:val="00670193"/>
    <w:rsid w:val="0067057F"/>
    <w:rsid w:val="00670F70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86FA8"/>
    <w:rsid w:val="00690B95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7EC8"/>
    <w:rsid w:val="00697F8B"/>
    <w:rsid w:val="006A1178"/>
    <w:rsid w:val="006A1A7B"/>
    <w:rsid w:val="006A2209"/>
    <w:rsid w:val="006A249A"/>
    <w:rsid w:val="006A26C2"/>
    <w:rsid w:val="006A271C"/>
    <w:rsid w:val="006A42DF"/>
    <w:rsid w:val="006A5853"/>
    <w:rsid w:val="006A5CA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6B4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088E"/>
    <w:rsid w:val="006D1B9A"/>
    <w:rsid w:val="006D35E4"/>
    <w:rsid w:val="006D434E"/>
    <w:rsid w:val="006D4B93"/>
    <w:rsid w:val="006D6410"/>
    <w:rsid w:val="006D6FB1"/>
    <w:rsid w:val="006D713C"/>
    <w:rsid w:val="006E0536"/>
    <w:rsid w:val="006E0603"/>
    <w:rsid w:val="006E0E88"/>
    <w:rsid w:val="006E21FB"/>
    <w:rsid w:val="006E2FF2"/>
    <w:rsid w:val="006E31A3"/>
    <w:rsid w:val="006E3B30"/>
    <w:rsid w:val="006E4018"/>
    <w:rsid w:val="006E4465"/>
    <w:rsid w:val="006E4A96"/>
    <w:rsid w:val="006E4F7C"/>
    <w:rsid w:val="006E5627"/>
    <w:rsid w:val="006E7092"/>
    <w:rsid w:val="006E7773"/>
    <w:rsid w:val="006F02F1"/>
    <w:rsid w:val="006F0ACA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3CEA"/>
    <w:rsid w:val="0072422B"/>
    <w:rsid w:val="00724EF9"/>
    <w:rsid w:val="0072522A"/>
    <w:rsid w:val="007259D8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2A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0ABE"/>
    <w:rsid w:val="007714A2"/>
    <w:rsid w:val="0077295E"/>
    <w:rsid w:val="00772A4E"/>
    <w:rsid w:val="00773780"/>
    <w:rsid w:val="00773869"/>
    <w:rsid w:val="00774393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5F6"/>
    <w:rsid w:val="007847D7"/>
    <w:rsid w:val="0078579E"/>
    <w:rsid w:val="00785967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4C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072E"/>
    <w:rsid w:val="007F075E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2D6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179A4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2F9F"/>
    <w:rsid w:val="0083407A"/>
    <w:rsid w:val="008342DF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371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6AB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16C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7B9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6B38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3FC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2C0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3EC"/>
    <w:rsid w:val="00A33DA0"/>
    <w:rsid w:val="00A34271"/>
    <w:rsid w:val="00A35367"/>
    <w:rsid w:val="00A361CA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5F4A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2F6A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C80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A7C6F"/>
    <w:rsid w:val="00AB0D3A"/>
    <w:rsid w:val="00AB1A26"/>
    <w:rsid w:val="00AB1B9A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C7411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5B0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1F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6F4E"/>
    <w:rsid w:val="00B27A60"/>
    <w:rsid w:val="00B27A76"/>
    <w:rsid w:val="00B27C73"/>
    <w:rsid w:val="00B30281"/>
    <w:rsid w:val="00B3074E"/>
    <w:rsid w:val="00B30D15"/>
    <w:rsid w:val="00B3127E"/>
    <w:rsid w:val="00B31305"/>
    <w:rsid w:val="00B31829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2C4F"/>
    <w:rsid w:val="00B83D59"/>
    <w:rsid w:val="00B843B7"/>
    <w:rsid w:val="00B84475"/>
    <w:rsid w:val="00B84F41"/>
    <w:rsid w:val="00B86001"/>
    <w:rsid w:val="00B86B9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00E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5AF8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110C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39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39E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17E"/>
    <w:rsid w:val="00CA53F9"/>
    <w:rsid w:val="00CA5EDE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0DB7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19A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1E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4720"/>
    <w:rsid w:val="00D56B68"/>
    <w:rsid w:val="00D57575"/>
    <w:rsid w:val="00D57C55"/>
    <w:rsid w:val="00D6016E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773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A26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2D0E"/>
    <w:rsid w:val="00DC31B1"/>
    <w:rsid w:val="00DC3AAA"/>
    <w:rsid w:val="00DC41B3"/>
    <w:rsid w:val="00DC4A73"/>
    <w:rsid w:val="00DC5283"/>
    <w:rsid w:val="00DC5C04"/>
    <w:rsid w:val="00DC6E36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D4F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5B4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6B7B"/>
    <w:rsid w:val="00E47219"/>
    <w:rsid w:val="00E479E7"/>
    <w:rsid w:val="00E47DE6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1690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AD7"/>
    <w:rsid w:val="00EB1D3F"/>
    <w:rsid w:val="00EB2E60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11C0"/>
    <w:rsid w:val="00EE16C4"/>
    <w:rsid w:val="00EE216E"/>
    <w:rsid w:val="00EE27BE"/>
    <w:rsid w:val="00EE2981"/>
    <w:rsid w:val="00EE35F1"/>
    <w:rsid w:val="00EE4328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47D2F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A9C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C1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5E89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365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4804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163"/>
    <w:rsid w:val="00FE49B9"/>
    <w:rsid w:val="00FE603A"/>
    <w:rsid w:val="00FE6941"/>
    <w:rsid w:val="00FE717E"/>
    <w:rsid w:val="00FE7207"/>
    <w:rsid w:val="00FF025C"/>
    <w:rsid w:val="00FF0404"/>
    <w:rsid w:val="00FF1A2A"/>
    <w:rsid w:val="00FF271B"/>
    <w:rsid w:val="00FF2C33"/>
    <w:rsid w:val="00FF41D4"/>
    <w:rsid w:val="00FF435D"/>
    <w:rsid w:val="00FF5019"/>
    <w:rsid w:val="00FF5074"/>
    <w:rsid w:val="00FF5501"/>
    <w:rsid w:val="00FF5654"/>
    <w:rsid w:val="00FF5A68"/>
    <w:rsid w:val="00FF5BAE"/>
    <w:rsid w:val="00FF6477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0"/>
    <w:rsid w:val="004A0966"/>
  </w:style>
  <w:style w:type="paragraph" w:customStyle="1" w:styleId="msonormal0">
    <w:name w:val="msonormal"/>
    <w:basedOn w:val="a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0"/>
    <w:rsid w:val="00AC491F"/>
  </w:style>
  <w:style w:type="character" w:customStyle="1" w:styleId="k">
    <w:name w:val="k"/>
    <w:basedOn w:val="a0"/>
    <w:rsid w:val="00AC491F"/>
  </w:style>
  <w:style w:type="character" w:customStyle="1" w:styleId="p">
    <w:name w:val="p"/>
    <w:basedOn w:val="a0"/>
    <w:rsid w:val="00AC491F"/>
  </w:style>
  <w:style w:type="character" w:customStyle="1" w:styleId="add-diff-note">
    <w:name w:val="add-diff-note"/>
    <w:basedOn w:val="a0"/>
    <w:rsid w:val="00AC491F"/>
  </w:style>
  <w:style w:type="character" w:customStyle="1" w:styleId="c1">
    <w:name w:val="c1"/>
    <w:basedOn w:val="a0"/>
    <w:rsid w:val="00AC491F"/>
  </w:style>
  <w:style w:type="character" w:customStyle="1" w:styleId="kr">
    <w:name w:val="kr"/>
    <w:basedOn w:val="a0"/>
    <w:rsid w:val="00AC491F"/>
  </w:style>
  <w:style w:type="character" w:customStyle="1" w:styleId="kt">
    <w:name w:val="kt"/>
    <w:basedOn w:val="a0"/>
    <w:rsid w:val="00AC491F"/>
  </w:style>
  <w:style w:type="character" w:customStyle="1" w:styleId="o">
    <w:name w:val="o"/>
    <w:basedOn w:val="a0"/>
    <w:rsid w:val="00AC491F"/>
  </w:style>
  <w:style w:type="character" w:customStyle="1" w:styleId="s">
    <w:name w:val="s"/>
    <w:basedOn w:val="a0"/>
    <w:rsid w:val="00AC491F"/>
  </w:style>
  <w:style w:type="character" w:customStyle="1" w:styleId="mi">
    <w:name w:val="mi"/>
    <w:basedOn w:val="a0"/>
    <w:rsid w:val="00AC491F"/>
  </w:style>
  <w:style w:type="character" w:customStyle="1" w:styleId="cm">
    <w:name w:val="cm"/>
    <w:basedOn w:val="a0"/>
    <w:rsid w:val="00055EE8"/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a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gaoting@starpointcomm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AE7088-DA7A-4945-AF98-A190F6AFD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537</TotalTime>
  <Pages>6</Pages>
  <Words>1767</Words>
  <Characters>10074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11818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GT</cp:lastModifiedBy>
  <cp:revision>133</cp:revision>
  <cp:lastPrinted>1900-01-01T00:00:00Z</cp:lastPrinted>
  <dcterms:created xsi:type="dcterms:W3CDTF">2023-12-15T19:35:00Z</dcterms:created>
  <dcterms:modified xsi:type="dcterms:W3CDTF">2024-01-11T09:43:00Z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