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FE7" w:rsidRDefault="00E11FE7" w:rsidP="00E11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R5s240096</w:t>
      </w:r>
      <w:r>
        <w:rPr>
          <w:b/>
          <w:i/>
          <w:noProof/>
          <w:sz w:val="28"/>
        </w:rPr>
        <w:fldChar w:fldCharType="end"/>
      </w:r>
    </w:p>
    <w:p w:rsidR="00E11FE7" w:rsidRDefault="00E11FE7" w:rsidP="00E11F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FE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FE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FE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142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11FE7" w:rsidRPr="00410371" w:rsidRDefault="00E11FE7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1FE7" w:rsidRPr="00410371" w:rsidRDefault="00E11FE7" w:rsidP="00112B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FE7" w:rsidRDefault="00E11FE7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1FE7" w:rsidRPr="00410371" w:rsidRDefault="00E11FE7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11FE7" w:rsidRDefault="00E11FE7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1FE7" w:rsidRPr="00410371" w:rsidRDefault="00E11FE7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1FE7" w:rsidRPr="00F25D98" w:rsidRDefault="00E11FE7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FE7" w:rsidTr="00112B75">
        <w:tc>
          <w:tcPr>
            <w:tcW w:w="9641" w:type="dxa"/>
            <w:gridSpan w:val="9"/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11FE7" w:rsidRDefault="00E11FE7" w:rsidP="00E11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FE7" w:rsidTr="00112B75">
        <w:tc>
          <w:tcPr>
            <w:tcW w:w="2835" w:type="dxa"/>
          </w:tcPr>
          <w:p w:rsidR="00E11FE7" w:rsidRDefault="00E11FE7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FE7" w:rsidRDefault="00E11FE7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11FE7" w:rsidRDefault="00E11FE7" w:rsidP="00E11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FE7" w:rsidTr="00112B75">
        <w:tc>
          <w:tcPr>
            <w:tcW w:w="9640" w:type="dxa"/>
            <w:gridSpan w:val="11"/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7.1.1.6.2</w:t>
            </w:r>
            <w:r>
              <w:fldChar w:fldCharType="end"/>
            </w:r>
          </w:p>
        </w:tc>
      </w:tr>
      <w:tr w:rsidR="00E11FE7" w:rsidTr="00112B75">
        <w:tc>
          <w:tcPr>
            <w:tcW w:w="1843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1843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11FE7" w:rsidTr="00112B75">
        <w:tc>
          <w:tcPr>
            <w:tcW w:w="1843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1FE7" w:rsidTr="00112B75">
        <w:tc>
          <w:tcPr>
            <w:tcW w:w="1843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1843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11FE7" w:rsidRDefault="00E11FE7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2024-01-08</w:t>
            </w:r>
            <w:r>
              <w:rPr>
                <w:noProof/>
              </w:rPr>
              <w:fldChar w:fldCharType="end"/>
            </w:r>
          </w:p>
        </w:tc>
      </w:tr>
      <w:tr w:rsidR="00E11FE7" w:rsidTr="00112B75">
        <w:tc>
          <w:tcPr>
            <w:tcW w:w="1843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1FE7" w:rsidRDefault="00E11FE7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FE7" w:rsidRDefault="00E11FE7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11FE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1FE7" w:rsidRDefault="00E11FE7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1FE7" w:rsidRDefault="00E11FE7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1FE7" w:rsidRPr="007C2097" w:rsidRDefault="00E11FE7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FE7" w:rsidTr="00112B75">
        <w:tc>
          <w:tcPr>
            <w:tcW w:w="1843" w:type="dxa"/>
          </w:tcPr>
          <w:p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Pr="00E11FE7" w:rsidRDefault="00E11FE7" w:rsidP="00E11FE7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E11FE7">
              <w:rPr>
                <w:rFonts w:ascii="Arial" w:hAnsi="Arial" w:cs="Arial"/>
                <w:sz w:val="20"/>
                <w:szCs w:val="20"/>
              </w:rPr>
              <w:t>The MCC160 implementation of TTCN CR R5s230641 is also applicable for 7.1.1.6.2 as well.</w:t>
            </w:r>
          </w:p>
          <w:p w:rsidR="00E11FE7" w:rsidRPr="00DA60AD" w:rsidRDefault="00E11FE7" w:rsidP="00E11FE7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implementation of the TTCN CR R5s230859 seems to have got missed out in IWD 23wk49</w:t>
            </w: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FE7" w:rsidRPr="00F12C50" w:rsidRDefault="00E11FE7" w:rsidP="00E11FE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1FE7" w:rsidRPr="00E11FE7" w:rsidRDefault="00E11FE7" w:rsidP="00E11FE7">
            <w:pPr>
              <w:pStyle w:val="CRCoverPage"/>
              <w:numPr>
                <w:ilvl w:val="0"/>
                <w:numId w:val="45"/>
              </w:numPr>
              <w:spacing w:after="0"/>
              <w:jc w:val="both"/>
              <w:rPr>
                <w:rFonts w:cs="Arial"/>
                <w:lang w:eastAsia="zh-CN"/>
              </w:rPr>
            </w:pPr>
            <w:r w:rsidRPr="00E11FE7">
              <w:rPr>
                <w:rFonts w:cs="Arial"/>
                <w:lang w:eastAsia="zh-CN"/>
              </w:rPr>
              <w:t>Implemented MCC160 comments of TTCN CR R5s230641 for TC 7.1.1.6.2</w:t>
            </w:r>
          </w:p>
          <w:p w:rsidR="00E11FE7" w:rsidRPr="00B9636B" w:rsidRDefault="00E11FE7" w:rsidP="00E11FE7">
            <w:pPr>
              <w:pStyle w:val="CRCoverPage"/>
              <w:numPr>
                <w:ilvl w:val="0"/>
                <w:numId w:val="45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Re-Introduced the TTCN change mentioned in TTCN CR R5s230859</w:t>
            </w: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FE7" w:rsidRPr="00CF39F2" w:rsidRDefault="00E11FE7" w:rsidP="00E11FE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Pr="00143E99" w:rsidRDefault="00E11FE7" w:rsidP="00E11FE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E11FE7" w:rsidTr="00112B75">
        <w:tc>
          <w:tcPr>
            <w:tcW w:w="2694" w:type="dxa"/>
            <w:gridSpan w:val="2"/>
          </w:tcPr>
          <w:p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7.1.1.6.2.NR5GC, 7.1.1.6.2.ENDC</w:t>
            </w: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FE7" w:rsidRDefault="00E11FE7" w:rsidP="00E11FE7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FE7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FE7" w:rsidRPr="008863B9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1FE7" w:rsidRPr="008863B9" w:rsidRDefault="00E11FE7" w:rsidP="00E11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FE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11FE7" w:rsidRDefault="00E11FE7" w:rsidP="00E11FE7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56166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E11FE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11FE7" w:rsidRPr="00525993">
        <w:rPr>
          <w:rFonts w:ascii="Arial" w:hAnsi="Arial" w:cs="Arial"/>
          <w:iCs/>
        </w:rPr>
        <w:t>Table of Contents</w:t>
      </w:r>
      <w:r w:rsidR="00E11FE7">
        <w:tab/>
      </w:r>
      <w:r w:rsidR="00E11FE7">
        <w:fldChar w:fldCharType="begin"/>
      </w:r>
      <w:r w:rsidR="00E11FE7">
        <w:instrText xml:space="preserve"> PAGEREF _Toc155616623 \h </w:instrText>
      </w:r>
      <w:r w:rsidR="00E11FE7">
        <w:fldChar w:fldCharType="separate"/>
      </w:r>
      <w:r w:rsidR="00E11FE7">
        <w:t>2</w:t>
      </w:r>
      <w:r w:rsidR="00E11FE7">
        <w:fldChar w:fldCharType="end"/>
      </w:r>
    </w:p>
    <w:p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_Toc155616624 \h </w:instrText>
      </w:r>
      <w:r>
        <w:fldChar w:fldCharType="separate"/>
      </w:r>
      <w:r>
        <w:t>2</w:t>
      </w:r>
      <w:r>
        <w:fldChar w:fldCharType="end"/>
      </w:r>
    </w:p>
    <w:p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_Toc155616625 \h </w:instrText>
      </w:r>
      <w:r>
        <w:fldChar w:fldCharType="separate"/>
      </w:r>
      <w:r>
        <w:t>2</w:t>
      </w:r>
      <w:r>
        <w:fldChar w:fldCharType="end"/>
      </w:r>
    </w:p>
    <w:p w:rsidR="00E11FE7" w:rsidRDefault="00E11F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2599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25993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_Toc155616626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55616624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616625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616626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FA530C" w:rsidRDefault="00E57ECE" w:rsidP="00206ED0">
            <w:pPr>
              <w:pStyle w:val="CRCoverPage"/>
              <w:spacing w:after="0"/>
              <w:rPr>
                <w:noProof/>
              </w:rPr>
            </w:pPr>
            <w:r w:rsidRPr="00E57ECE">
              <w:rPr>
                <w:noProof/>
              </w:rPr>
              <w:t>f_TC_7_1_1_6_2_NR5GC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E" w:rsidRPr="00E57ECE" w:rsidRDefault="00E57ECE" w:rsidP="00E57ECE">
            <w:pPr>
              <w:pStyle w:val="NormalWeb"/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MCC160 implementation of TTCN CR R5s230641 is also applicable for 7.1.1.6.2 as well.</w:t>
            </w:r>
          </w:p>
          <w:p w:rsidR="006E31A3" w:rsidRPr="00803546" w:rsidRDefault="00E57ECE" w:rsidP="00E57EC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>The implementation of the TTCN CR R5s230859 seems to have got missed out in IWD 23wk49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E" w:rsidRDefault="00E57ECE" w:rsidP="00E57ECE">
            <w:pPr>
              <w:pStyle w:val="CRCoverPage"/>
              <w:numPr>
                <w:ilvl w:val="0"/>
                <w:numId w:val="47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Implemented MCC160 comments of TTCN CR R5s230641 for TC 7.1.1.6.2</w:t>
            </w:r>
          </w:p>
          <w:p w:rsidR="00E57ECE" w:rsidRDefault="00E57ECE" w:rsidP="00E57ECE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:rsidR="00AE2F97" w:rsidRPr="004E36E2" w:rsidRDefault="00E57ECE" w:rsidP="00E57ECE">
            <w:pPr>
              <w:pStyle w:val="CRCoverPage"/>
              <w:numPr>
                <w:ilvl w:val="0"/>
                <w:numId w:val="47"/>
              </w:numPr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Re-Introduced the TTCN change mentioned in TTCN CR R5s230859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CC39F9" w:rsidRDefault="00B9636B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</w:t>
            </w:r>
            <w:r w:rsidR="00E57ECE">
              <w:rPr>
                <w:rFonts w:ascii="Arial" w:hAnsi="Arial" w:cs="Arial"/>
                <w:lang w:eastAsia="en-GB"/>
              </w:rPr>
              <w:t>SPS_NR5GC</w:t>
            </w:r>
            <w:r w:rsidR="00332F3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E" w:rsidRPr="00E57ECE" w:rsidRDefault="00DE3BC9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57ECE" w:rsidRPr="00E57ECE">
              <w:rPr>
                <w:rFonts w:ascii="Courier New" w:hAnsi="Courier New" w:cs="Courier New"/>
                <w:color w:val="000000"/>
                <w:lang w:eastAsia="de-DE"/>
              </w:rPr>
              <w:t>function f_TC_7_1_1_6_2_NR5GC() runs on NR5GC_PTC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>v_CellGroupConfig := cs_38508_CellGroupConfig (tsc_NR_CellGroupId_MCG ,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f_NR_SS_ServingCellConfig(nr_Cell1, -, cs_NR_ServingCellConfig_SpCell(cs_NR_SS_SpCellConfig(omit, omit, omit, v_PhysicalCellGroupConfig)));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v_NR_UplinkBWP_List[0].Dedicated.R15.configuredGrantConfig := {release := NULL};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v_NR_UplinkBWP_List[0], tsc_NR_BWP_Id);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cs_TimingInfo_Now, cs_NR_UplinkTimeAlignment_Stop);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logsic@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f_TC_7_1_1_6_2_NR_TestBody3(v_DRBId);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f_NR_SS_CommonCellConfig(nr_Cell1, cads_NR_UplinkBWP_ConfigCommon_REQ(nr_Cell1, -, v_NR_UplinkBWP_List));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Mac IN NORMAL TEST MODE.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{cs_NR_SS_RadioBearer_MAC_TestMode(v_DRBId, cs_NR_MAC_TestModeInfo_NormalMode)};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206ED0" w:rsidRPr="00850B74" w:rsidRDefault="00DE3BC9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E" w:rsidRPr="003D692C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function f_TC_7_1_1_6_2_NR5GC() runs on NR5GC_PTC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E57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v_TimingDL; //WA#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:rsidR="00BD4FA5" w:rsidRPr="00BD4FA5" w:rsidRDefault="00E57ECE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BD4FA5" w:rsidRPr="00BD4FA5">
              <w:rPr>
                <w:rFonts w:ascii="Courier New" w:hAnsi="Courier New" w:cs="Courier New"/>
                <w:color w:val="000000"/>
                <w:lang w:eastAsia="de-DE"/>
              </w:rPr>
              <w:t>v_CellGroupConfig := cs_38508_CellGroupConfig (tsc_NR_CellGroupId_MCG ,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v_V1530Ext := cs_NR_RRCReconfiguration_v1530_IEs(bit2oct(encvalue(v_CellGroupConfig)));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f_NR_ULGrantConfiguration_Stop(nr_Cell1);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v_TimingDL := f_NR_GetNextSendOccasion_DL(nr_Cell1);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v_TimingDL),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false);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f_SubFrameTiming_AddMilliSeconds(v_TimingDL,10); //10ms add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f_NR_SS_ServingCellConfig(nr_Cell1,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, cs_NR_ServingCellConfig_SpCell(cs_NR_SS_SpCellConfig(omit, omit, omit, v_PhysicalCellGroupConfig)));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, v_NR_UplinkBWP_List));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f_SubFrameTiming_AddMilliSeconds(v_TimingDL,10); //10ms add</w:t>
            </w: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f_NR_ULGrantConfiguration_Start(nr_Cell1, cs_TimingInfo_NR( v_TimingDL));</w:t>
            </w:r>
          </w:p>
          <w:p w:rsidR="00E57ECE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:rsid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v_NR_UplinkBWP_List[0].Dedicated.R15.configuredGrantConfig := {release := NULL};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v_NR_UplinkBWP_List[0], tsc_NR_BWP_Id);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cs_TimingInfo_Now, cs_NR_UplinkTimeAlignment_Stop);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v_SS_Drb_ConfigList := {cs_NR_SS_RadioBearer_MAC_TestMode(v_DRBId,cs_NR_MAC_TestModeInfo_NoHeaderManipulationDL_UL)};</w:t>
            </w:r>
          </w:p>
          <w:p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f_NR_SS_CommonRadioBearerConfig(nr_Cell1, v_SS_Drb_ConfigList);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logsic@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f_TC_7_1_1_6_2_NR_TestBody3(v_DRBId);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configure SS Mac IN NORMAL TEST MODE.</w:t>
            </w:r>
          </w:p>
          <w:p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{cs_NR_SS_RadioBearer_MAC_TestMode(v_DRBId, cs_NR_MAC_TestModeInfo_NormalMode)};</w:t>
            </w:r>
          </w:p>
          <w:p w:rsidR="00B9636B" w:rsidRPr="00AE2F97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</w:tc>
      </w:tr>
    </w:tbl>
    <w:p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EF" w:rsidRDefault="000A07EF">
      <w:r>
        <w:separator/>
      </w:r>
    </w:p>
  </w:endnote>
  <w:endnote w:type="continuationSeparator" w:id="0">
    <w:p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FE7" w:rsidRDefault="00E11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FE7" w:rsidRDefault="00E11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FE7" w:rsidRDefault="00E11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EF" w:rsidRDefault="000A07EF">
      <w:r>
        <w:separator/>
      </w:r>
    </w:p>
  </w:footnote>
  <w:footnote w:type="continuationSeparator" w:id="0">
    <w:p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0"/>
  </w:num>
  <w:num w:numId="4">
    <w:abstractNumId w:val="43"/>
  </w:num>
  <w:num w:numId="5">
    <w:abstractNumId w:val="33"/>
  </w:num>
  <w:num w:numId="6">
    <w:abstractNumId w:val="39"/>
  </w:num>
  <w:num w:numId="7">
    <w:abstractNumId w:val="14"/>
  </w:num>
  <w:num w:numId="8">
    <w:abstractNumId w:val="40"/>
  </w:num>
  <w:num w:numId="9">
    <w:abstractNumId w:val="21"/>
  </w:num>
  <w:num w:numId="10">
    <w:abstractNumId w:val="26"/>
  </w:num>
  <w:num w:numId="11">
    <w:abstractNumId w:val="0"/>
  </w:num>
  <w:num w:numId="12">
    <w:abstractNumId w:val="13"/>
  </w:num>
  <w:num w:numId="13">
    <w:abstractNumId w:val="45"/>
  </w:num>
  <w:num w:numId="14">
    <w:abstractNumId w:val="6"/>
  </w:num>
  <w:num w:numId="15">
    <w:abstractNumId w:val="28"/>
  </w:num>
  <w:num w:numId="16">
    <w:abstractNumId w:val="25"/>
  </w:num>
  <w:num w:numId="17">
    <w:abstractNumId w:val="27"/>
  </w:num>
  <w:num w:numId="18">
    <w:abstractNumId w:val="17"/>
  </w:num>
  <w:num w:numId="19">
    <w:abstractNumId w:val="42"/>
  </w:num>
  <w:num w:numId="20">
    <w:abstractNumId w:val="37"/>
  </w:num>
  <w:num w:numId="21">
    <w:abstractNumId w:val="44"/>
  </w:num>
  <w:num w:numId="22">
    <w:abstractNumId w:val="30"/>
  </w:num>
  <w:num w:numId="23">
    <w:abstractNumId w:val="18"/>
  </w:num>
  <w:num w:numId="24">
    <w:abstractNumId w:val="24"/>
  </w:num>
  <w:num w:numId="25">
    <w:abstractNumId w:val="8"/>
  </w:num>
  <w:num w:numId="26">
    <w:abstractNumId w:val="16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8"/>
  </w:num>
  <w:num w:numId="32">
    <w:abstractNumId w:val="4"/>
  </w:num>
  <w:num w:numId="33">
    <w:abstractNumId w:val="12"/>
  </w:num>
  <w:num w:numId="34">
    <w:abstractNumId w:val="9"/>
  </w:num>
  <w:num w:numId="35">
    <w:abstractNumId w:val="3"/>
  </w:num>
  <w:num w:numId="36">
    <w:abstractNumId w:val="36"/>
  </w:num>
  <w:num w:numId="37">
    <w:abstractNumId w:val="15"/>
  </w:num>
  <w:num w:numId="38">
    <w:abstractNumId w:val="22"/>
  </w:num>
  <w:num w:numId="39">
    <w:abstractNumId w:val="35"/>
  </w:num>
  <w:num w:numId="40">
    <w:abstractNumId w:val="32"/>
  </w:num>
  <w:num w:numId="41">
    <w:abstractNumId w:val="31"/>
  </w:num>
  <w:num w:numId="42">
    <w:abstractNumId w:val="34"/>
  </w:num>
  <w:num w:numId="43">
    <w:abstractNumId w:val="29"/>
  </w:num>
  <w:num w:numId="44">
    <w:abstractNumId w:val="41"/>
  </w:num>
  <w:num w:numId="45">
    <w:abstractNumId w:val="11"/>
  </w:num>
  <w:num w:numId="46">
    <w:abstractNumId w:val="5"/>
  </w:num>
  <w:num w:numId="4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174C8D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F94E6E-8B0A-4CAD-A64F-76B96D45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1504</Words>
  <Characters>8573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25</cp:revision>
  <cp:lastPrinted>1900-01-01T00:00:00Z</cp:lastPrinted>
  <dcterms:created xsi:type="dcterms:W3CDTF">2023-12-11T10:53:00Z</dcterms:created>
  <dcterms:modified xsi:type="dcterms:W3CDTF">2024-01-08T14:30:00Z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